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841D4E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D13DD" w:rsidRPr="00CD13DD">
        <w:rPr>
          <w:b/>
          <w:i/>
          <w:noProof/>
          <w:sz w:val="28"/>
        </w:rPr>
        <w:t>R5s21043</w:t>
      </w:r>
      <w:r w:rsidR="00E0003D">
        <w:rPr>
          <w:b/>
          <w:i/>
          <w:noProof/>
          <w:sz w:val="28"/>
        </w:rPr>
        <w:t>4</w:t>
      </w:r>
    </w:p>
    <w:p w14:paraId="5D6FC58C" w14:textId="307A0302" w:rsidR="001A09A3" w:rsidRDefault="0078492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AB0712">
        <w:fldChar w:fldCharType="begin"/>
      </w:r>
      <w:r w:rsidR="00AB0712">
        <w:instrText xml:space="preserve"> DOCPROPERTY  StartDate  \* MERGEFORMAT </w:instrText>
      </w:r>
      <w:r w:rsidR="00AB0712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AB0712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AB0712">
        <w:fldChar w:fldCharType="begin"/>
      </w:r>
      <w:r w:rsidR="00AB0712">
        <w:instrText xml:space="preserve"> DOCPROPERTY  EndDate  \* MERGEFORMAT </w:instrText>
      </w:r>
      <w:r w:rsidR="00AB0712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AB071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2EAF14A" w:rsidR="001E41F3" w:rsidRPr="00410371" w:rsidRDefault="00D11082" w:rsidP="00547111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167</w:t>
            </w:r>
            <w:r w:rsidR="00B14FD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DA6C05F" w:rsidR="001E41F3" w:rsidRDefault="00E0003D" w:rsidP="00715499">
            <w:pPr>
              <w:pStyle w:val="CRCoverPage"/>
              <w:spacing w:after="0"/>
            </w:pPr>
            <w:r w:rsidRPr="00E0003D">
              <w:t>Correction for NR MAC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72FA6A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</w:t>
            </w:r>
            <w:r w:rsidR="00B14FDE">
              <w:rPr>
                <w:noProof/>
              </w:rPr>
              <w:t>16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7E54D" w14:textId="5D7F6F16" w:rsidR="006E7B9D" w:rsidRDefault="006E7B9D" w:rsidP="006E7B9D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Following the implementation of R5s210315 for test cases 7.1.1.3.2 and 7.1.1.3.5, the function f_NR_CellInfo_SetMAC_CellGroupConfigL2() currently has no affect as it is called after NR cell configuration is done. </w:t>
            </w:r>
          </w:p>
          <w:p w14:paraId="5CC9551D" w14:textId="15FBB19F" w:rsidR="008338F7" w:rsidRDefault="008338F7" w:rsidP="006E7B9D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3D9CC71" w:rsidR="00056850" w:rsidRPr="005C657A" w:rsidRDefault="006E7B9D" w:rsidP="00E0003D">
            <w:pPr>
              <w:pStyle w:val="CRCoverPage"/>
              <w:spacing w:after="0" w:line="259" w:lineRule="auto"/>
              <w:rPr>
                <w:lang w:val="en-SG"/>
              </w:rPr>
            </w:pPr>
            <w:r>
              <w:rPr>
                <w:noProof/>
              </w:rPr>
              <w:t>Move f_NR_CellInfo_SetMAC_CellGroupConfigL2() to before cell configuration.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8C11539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63CDB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6E7B9D">
              <w:rPr>
                <w:noProof/>
              </w:rPr>
              <w:t>se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01FE9B2" w:rsidR="00D44D27" w:rsidRDefault="00E0003D" w:rsidP="00D44D27">
            <w:pPr>
              <w:pStyle w:val="CRCoverPage"/>
              <w:spacing w:after="0"/>
              <w:rPr>
                <w:noProof/>
              </w:rPr>
            </w:pPr>
            <w:r>
              <w:t>7.1.1.3.2.NR5GC, 7.1.1.3.5.NR5GC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938446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58F3D38" w14:textId="71BFCBE5" w:rsidR="006E7B9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E7B9D" w:rsidRPr="00795C04">
        <w:rPr>
          <w:rFonts w:cs="Arial"/>
          <w:iCs/>
        </w:rPr>
        <w:t>Table of Contents</w:t>
      </w:r>
      <w:r w:rsidR="006E7B9D">
        <w:tab/>
      </w:r>
      <w:r w:rsidR="006E7B9D">
        <w:fldChar w:fldCharType="begin"/>
      </w:r>
      <w:r w:rsidR="006E7B9D">
        <w:instrText xml:space="preserve"> PAGEREF _Toc69384464 \h </w:instrText>
      </w:r>
      <w:r w:rsidR="006E7B9D">
        <w:fldChar w:fldCharType="separate"/>
      </w:r>
      <w:r w:rsidR="006E7B9D">
        <w:t>2</w:t>
      </w:r>
      <w:r w:rsidR="006E7B9D">
        <w:fldChar w:fldCharType="end"/>
      </w:r>
    </w:p>
    <w:p w14:paraId="232C5F9E" w14:textId="5C14D3BB" w:rsidR="006E7B9D" w:rsidRDefault="006E7B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95C0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95C0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_Toc69384465 \h </w:instrText>
      </w:r>
      <w:r>
        <w:fldChar w:fldCharType="separate"/>
      </w:r>
      <w:r>
        <w:t>3</w:t>
      </w:r>
      <w:r>
        <w:fldChar w:fldCharType="end"/>
      </w:r>
    </w:p>
    <w:p w14:paraId="785CF4CE" w14:textId="12AD48C2" w:rsidR="006E7B9D" w:rsidRDefault="006E7B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95C0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95C0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_Toc69384466 \h </w:instrText>
      </w:r>
      <w:r>
        <w:fldChar w:fldCharType="separate"/>
      </w:r>
      <w:r>
        <w:t>3</w:t>
      </w:r>
      <w:r>
        <w:fldChar w:fldCharType="end"/>
      </w:r>
    </w:p>
    <w:p w14:paraId="21287CD2" w14:textId="4E2FBE71" w:rsidR="006E7B9D" w:rsidRDefault="006E7B9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95C0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95C0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_Toc69384467 \h </w:instrText>
      </w:r>
      <w:r>
        <w:fldChar w:fldCharType="separate"/>
      </w:r>
      <w:r>
        <w:t>3</w:t>
      </w:r>
      <w:r>
        <w:fldChar w:fldCharType="end"/>
      </w:r>
    </w:p>
    <w:p w14:paraId="2949530A" w14:textId="5D3489C3" w:rsidR="006E7B9D" w:rsidRDefault="006E7B9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95C0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95C04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_Toc69384468 \h </w:instrText>
      </w:r>
      <w:r>
        <w:fldChar w:fldCharType="separate"/>
      </w:r>
      <w:r>
        <w:t>8</w:t>
      </w:r>
      <w:r>
        <w:fldChar w:fldCharType="end"/>
      </w:r>
    </w:p>
    <w:p w14:paraId="2E4D4796" w14:textId="7D037CC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9384465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78A41C40" w:rsidR="00465F5F" w:rsidRDefault="003A22C0" w:rsidP="00F93F6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9384466"/>
      <w:r w:rsidRPr="00B22104">
        <w:rPr>
          <w:b/>
        </w:rPr>
        <w:t>Corrections required</w:t>
      </w:r>
      <w:bookmarkEnd w:id="5"/>
      <w:bookmarkEnd w:id="6"/>
      <w:bookmarkEnd w:id="7"/>
    </w:p>
    <w:p w14:paraId="4ADCB571" w14:textId="10298300" w:rsidR="006E7B9D" w:rsidRDefault="006E7B9D" w:rsidP="006E7B9D"/>
    <w:p w14:paraId="2CD9FA0F" w14:textId="77777777" w:rsidR="006E7B9D" w:rsidRDefault="006E7B9D" w:rsidP="006E7B9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9384467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E7B9D" w14:paraId="798DE884" w14:textId="77777777" w:rsidTr="00EE5ADC">
        <w:trPr>
          <w:trHeight w:val="447"/>
        </w:trPr>
        <w:tc>
          <w:tcPr>
            <w:tcW w:w="1985" w:type="dxa"/>
          </w:tcPr>
          <w:p w14:paraId="415AE153" w14:textId="77777777" w:rsidR="006E7B9D" w:rsidRDefault="006E7B9D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82F8C1" w14:textId="77777777" w:rsidR="006E7B9D" w:rsidRDefault="006E7B9D" w:rsidP="00EE5ADC">
            <w:pPr>
              <w:spacing w:after="0"/>
              <w:rPr>
                <w:rFonts w:ascii="Arial" w:hAnsi="Arial" w:cs="Arial"/>
                <w:lang w:val="en-US"/>
              </w:rPr>
            </w:pPr>
            <w:r>
              <w:t>f_TC_7_1_1_3_2_NR5GC</w:t>
            </w:r>
          </w:p>
        </w:tc>
      </w:tr>
      <w:tr w:rsidR="006E7B9D" w14:paraId="3C803DD4" w14:textId="77777777" w:rsidTr="00EE5ADC">
        <w:trPr>
          <w:trHeight w:val="452"/>
        </w:trPr>
        <w:tc>
          <w:tcPr>
            <w:tcW w:w="1985" w:type="dxa"/>
          </w:tcPr>
          <w:p w14:paraId="541DF914" w14:textId="77777777" w:rsidR="006E7B9D" w:rsidRDefault="006E7B9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E9481D" w14:textId="49D7A0CB" w:rsidR="006E7B9D" w:rsidRPr="006E7B9D" w:rsidRDefault="006E7B9D" w:rsidP="00EE5AD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1"/>
                <w:szCs w:val="22"/>
                <w:lang w:val="en-US"/>
              </w:rPr>
            </w:pPr>
            <w:r w:rsidRPr="006E7B9D">
              <w:rPr>
                <w:rFonts w:ascii="Arial" w:hAnsi="Arial"/>
                <w:sz w:val="21"/>
                <w:szCs w:val="22"/>
                <w:lang w:val="en-US"/>
              </w:rPr>
              <w:t xml:space="preserve">Following the implementation of R5s210315, the function </w:t>
            </w:r>
            <w:r w:rsidRPr="006E7B9D">
              <w:rPr>
                <w:rFonts w:ascii="Arial" w:hAnsi="Arial"/>
                <w:sz w:val="21"/>
                <w:szCs w:val="22"/>
              </w:rPr>
              <w:t>f_NR_CellInfo_SetMAC_CellGroupConfigL2() currently has no affect as it is called after NR cell configuration is done.</w:t>
            </w:r>
            <w:r w:rsidRPr="006E7B9D">
              <w:rPr>
                <w:rFonts w:ascii="Arial" w:hAnsi="Arial"/>
                <w:sz w:val="21"/>
                <w:szCs w:val="22"/>
                <w:lang w:val="en-US"/>
              </w:rPr>
              <w:t xml:space="preserve"> </w:t>
            </w:r>
          </w:p>
        </w:tc>
      </w:tr>
      <w:tr w:rsidR="006E7B9D" w14:paraId="5FD6A238" w14:textId="77777777" w:rsidTr="00EE5ADC">
        <w:tc>
          <w:tcPr>
            <w:tcW w:w="1985" w:type="dxa"/>
          </w:tcPr>
          <w:p w14:paraId="1ED0B7D3" w14:textId="77777777" w:rsidR="006E7B9D" w:rsidRDefault="006E7B9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828C9E8" w14:textId="77777777" w:rsidR="006E7B9D" w:rsidRPr="006E7B9D" w:rsidRDefault="006E7B9D" w:rsidP="00EE5ADC">
            <w:pPr>
              <w:pStyle w:val="CRCoverPage"/>
              <w:spacing w:after="0"/>
              <w:rPr>
                <w:sz w:val="21"/>
                <w:szCs w:val="22"/>
                <w:lang w:val="en-US" w:eastAsia="zh-CN"/>
              </w:rPr>
            </w:pPr>
            <w:r w:rsidRPr="006E7B9D">
              <w:rPr>
                <w:rFonts w:hint="eastAsia"/>
                <w:sz w:val="21"/>
                <w:szCs w:val="22"/>
                <w:lang w:val="en-US" w:eastAsia="zh-CN"/>
              </w:rPr>
              <w:t xml:space="preserve">Move </w:t>
            </w:r>
            <w:r w:rsidRPr="006E7B9D">
              <w:rPr>
                <w:sz w:val="21"/>
                <w:szCs w:val="22"/>
              </w:rPr>
              <w:t>f_NR_CellInfo_SetMAC_CellGroupConfigL2</w:t>
            </w:r>
            <w:r w:rsidRPr="006E7B9D">
              <w:rPr>
                <w:sz w:val="21"/>
                <w:szCs w:val="22"/>
                <w:lang w:val="en-US"/>
              </w:rPr>
              <w:t>() to before cell configuration.</w:t>
            </w:r>
          </w:p>
        </w:tc>
      </w:tr>
      <w:tr w:rsidR="006E7B9D" w14:paraId="23C7E0C6" w14:textId="77777777" w:rsidTr="00EE5ADC">
        <w:tc>
          <w:tcPr>
            <w:tcW w:w="1985" w:type="dxa"/>
          </w:tcPr>
          <w:p w14:paraId="481A2F7C" w14:textId="77777777" w:rsidR="006E7B9D" w:rsidRDefault="006E7B9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9C8C87" w14:textId="77777777" w:rsidR="006E7B9D" w:rsidRDefault="006E7B9D" w:rsidP="00EE5AD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MAC_NR5GC.ttcn</w:t>
            </w:r>
          </w:p>
        </w:tc>
      </w:tr>
      <w:tr w:rsidR="006E7B9D" w14:paraId="1A74246C" w14:textId="77777777" w:rsidTr="00EE5ADC">
        <w:tc>
          <w:tcPr>
            <w:tcW w:w="1985" w:type="dxa"/>
          </w:tcPr>
          <w:p w14:paraId="4606DB94" w14:textId="77777777" w:rsidR="006E7B9D" w:rsidRDefault="006E7B9D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02299D4" w14:textId="77777777" w:rsidR="006E7B9D" w:rsidRDefault="006E7B9D" w:rsidP="00EE5ADC">
            <w:pPr>
              <w:rPr>
                <w:rFonts w:ascii="Arial" w:hAnsi="Arial"/>
                <w:highlight w:val="cyan"/>
              </w:rPr>
            </w:pPr>
          </w:p>
        </w:tc>
      </w:tr>
    </w:tbl>
    <w:p w14:paraId="74A604DE" w14:textId="77777777" w:rsidR="006E7B9D" w:rsidRDefault="006E7B9D" w:rsidP="006E7B9D">
      <w:pPr>
        <w:rPr>
          <w:lang w:val="en-US"/>
        </w:rPr>
      </w:pPr>
    </w:p>
    <w:p w14:paraId="2015BD59" w14:textId="77777777" w:rsidR="006E7B9D" w:rsidRDefault="006E7B9D" w:rsidP="006E7B9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E7B9D" w14:paraId="1C4AC8DB" w14:textId="77777777" w:rsidTr="00EE5ADC">
        <w:tc>
          <w:tcPr>
            <w:tcW w:w="9855" w:type="dxa"/>
          </w:tcPr>
          <w:p w14:paraId="7D0DCD2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function f_TC_7_1_1_3_2_NR5GC() runs on NR5GC_PTC</w:t>
            </w:r>
          </w:p>
          <w:p w14:paraId="1585535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{ // Logical channel prioritization handling</w:t>
            </w:r>
          </w:p>
          <w:p w14:paraId="36DB5E1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v_DRBId1;</w:t>
            </w:r>
          </w:p>
          <w:p w14:paraId="18B478C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v_DRBId2;</w:t>
            </w:r>
          </w:p>
          <w:p w14:paraId="5E89885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v_DRBId3;</w:t>
            </w:r>
          </w:p>
          <w:p w14:paraId="5D41221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NR_RLC_BearerToAddModList_Type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;</w:t>
            </w:r>
          </w:p>
          <w:p w14:paraId="26C6939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(omit)  </w:t>
            </w:r>
            <w:proofErr w:type="spellStart"/>
            <w:r>
              <w:rPr>
                <w:lang w:val="en-US"/>
              </w:rPr>
              <w:t>NR_RadioBearerList_Type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;</w:t>
            </w:r>
          </w:p>
          <w:p w14:paraId="2B18042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IntegerList_Type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;</w:t>
            </w:r>
          </w:p>
          <w:p w14:paraId="536359C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R5-196745 sic@</w:t>
            </w:r>
          </w:p>
          <w:p w14:paraId="25770CF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DRB_ToAddModList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;</w:t>
            </w:r>
          </w:p>
          <w:p w14:paraId="63384C7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SDAP_Config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; //@sic R5s191054 sic@</w:t>
            </w:r>
          </w:p>
          <w:p w14:paraId="01DB80E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>; //@sic R5-197028 sic@</w:t>
            </w:r>
          </w:p>
          <w:p w14:paraId="5CECCC72" w14:textId="77777777" w:rsidR="006E7B9D" w:rsidRDefault="006E7B9D" w:rsidP="00EE5ADC">
            <w:pPr>
              <w:rPr>
                <w:lang w:val="en-US"/>
              </w:rPr>
            </w:pPr>
          </w:p>
          <w:p w14:paraId="036C29E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//Init Cell parameters</w:t>
            </w:r>
          </w:p>
          <w:p w14:paraId="6790506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f_NR5GC_Init(NR_1);</w:t>
            </w:r>
          </w:p>
          <w:p w14:paraId="2669057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R5-197028 sic@</w:t>
            </w:r>
          </w:p>
          <w:p w14:paraId="26045B3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f_NR_CellInfo_GetMAC_CellGroupConfig</w:t>
            </w:r>
            <w:proofErr w:type="spellEnd"/>
            <w:r>
              <w:rPr>
                <w:lang w:val="en-US"/>
              </w:rPr>
              <w:t>(nr_Cell1);</w:t>
            </w:r>
          </w:p>
          <w:p w14:paraId="102CE9F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v_MAC_CellGroupConfig.schedulingRequestConfig.schedulingRequestToAddModList[0].sr_TransMax := n64;</w:t>
            </w:r>
          </w:p>
          <w:p w14:paraId="2617473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f_NR_CellInfo_SetMAC_CellGroupConfig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>);</w:t>
            </w:r>
          </w:p>
          <w:p w14:paraId="66132D0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NR cell1</w:t>
            </w:r>
          </w:p>
          <w:p w14:paraId="08B3DDB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(nr_Cell1);</w:t>
            </w:r>
          </w:p>
          <w:p w14:paraId="774D3301" w14:textId="77777777" w:rsidR="006E7B9D" w:rsidRDefault="006E7B9D" w:rsidP="00EE5ADC">
            <w:pPr>
              <w:rPr>
                <w:lang w:val="en-US"/>
              </w:rPr>
            </w:pPr>
          </w:p>
          <w:p w14:paraId="67AAADC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Get NR capabilities sent during EUTRA preamble</w:t>
            </w:r>
          </w:p>
          <w:p w14:paraId="19DA051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(nr_Cell1, STATE_IDLE_1A, </w:t>
            </w:r>
            <w:proofErr w:type="spellStart"/>
            <w:r>
              <w:rPr>
                <w:lang w:val="en-US"/>
              </w:rPr>
              <w:t>TESTModeA_ON</w:t>
            </w:r>
            <w:proofErr w:type="spellEnd"/>
            <w:r>
              <w:rPr>
                <w:lang w:val="en-US"/>
              </w:rPr>
              <w:t>);</w:t>
            </w:r>
          </w:p>
          <w:p w14:paraId="5C02DE2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7510ABD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Now that at least one PDU session has been established, get all DRB ids required</w:t>
            </w:r>
          </w:p>
          <w:p w14:paraId="1B9C7F9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f_NR_GetListOfDRBs_ForFirstPDUSession</w:t>
            </w:r>
            <w:proofErr w:type="spellEnd"/>
            <w:r>
              <w:rPr>
                <w:lang w:val="en-US"/>
              </w:rPr>
              <w:t>(3);</w:t>
            </w:r>
          </w:p>
          <w:p w14:paraId="5DD797B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v_DRBId1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[0];</w:t>
            </w:r>
          </w:p>
          <w:p w14:paraId="32E391A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v_DRBId2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[1];</w:t>
            </w:r>
          </w:p>
          <w:p w14:paraId="5F58B06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v_DRBId3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[2];</w:t>
            </w:r>
          </w:p>
          <w:p w14:paraId="68734FD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r5s190783 sic@</w:t>
            </w:r>
          </w:p>
          <w:p w14:paraId="2ACB5D8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:= {</w:t>
            </w:r>
          </w:p>
          <w:p w14:paraId="56CEC24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v_DRBId1),</w:t>
            </w:r>
          </w:p>
          <w:p w14:paraId="5500024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v_DRBId2),</w:t>
            </w:r>
          </w:p>
          <w:p w14:paraId="7C64012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v_DRBId3)</w:t>
            </w:r>
          </w:p>
          <w:p w14:paraId="238D518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};</w:t>
            </w:r>
          </w:p>
          <w:p w14:paraId="7F7E1EA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[0] := cs_38508_RLC_BearerConfig_DRB(v_DRBId1,</w:t>
            </w:r>
          </w:p>
          <w:p w14:paraId="2469FE3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114AB4B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kBps8,6,ms100)) ; //@sic R5s190347 sic@</w:t>
            </w:r>
          </w:p>
          <w:p w14:paraId="7A047CF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[1] := cs_38508_RLC_BearerConfig_DRB(v_DRBId2,</w:t>
            </w:r>
          </w:p>
          <w:p w14:paraId="193A11E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63CE8BF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kBps16,7,ms100)) ;//@sic R5s190347 sic@</w:t>
            </w:r>
          </w:p>
          <w:p w14:paraId="05DD290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[2] := cs_38508_RLC_BearerConfig_DRB(v_DRBId3,</w:t>
            </w:r>
          </w:p>
          <w:p w14:paraId="107C9DC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17BDD52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kBps32,8,ms100)) ;//@sic R5s190347 sic@</w:t>
            </w:r>
          </w:p>
          <w:p w14:paraId="68A613C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R5s190347 r5-1905696 r5s191054 sic@</w:t>
            </w:r>
          </w:p>
          <w:p w14:paraId="46527DE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f_NR_GetSDAP_InDRBList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f_NR_GetDefaultDRB_ForFirstPDUSession</w:t>
            </w:r>
            <w:proofErr w:type="spellEnd"/>
            <w:r>
              <w:rPr>
                <w:lang w:val="en-US"/>
              </w:rPr>
              <w:t>());</w:t>
            </w:r>
          </w:p>
          <w:p w14:paraId="65B41BD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</w:t>
            </w:r>
            <w:proofErr w:type="spellStart"/>
            <w:r>
              <w:rPr>
                <w:lang w:val="en-US"/>
              </w:rPr>
              <w:t>v_SDAP_Config_DRB.defaultDRB</w:t>
            </w:r>
            <w:proofErr w:type="spellEnd"/>
            <w:r>
              <w:rPr>
                <w:lang w:val="en-US"/>
              </w:rPr>
              <w:t xml:space="preserve"> := false;</w:t>
            </w:r>
          </w:p>
          <w:p w14:paraId="499D180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v_SDAP_Config_DRB.mappedQoS_FlowsToAdd</w:t>
            </w:r>
            <w:proofErr w:type="spellEnd"/>
            <w:r>
              <w:rPr>
                <w:lang w:val="en-US"/>
              </w:rPr>
              <w:t xml:space="preserve"> := omit;</w:t>
            </w:r>
          </w:p>
          <w:p w14:paraId="2AAF368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 xml:space="preserve"> := {cs_38508_NRDRB_ToAddMod(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1ECBDA8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v_DRBId1,</w:t>
            </w:r>
          </w:p>
          <w:p w14:paraId="0D8AF55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)), //@sic r5s200553 sic@</w:t>
            </w:r>
          </w:p>
          <w:p w14:paraId="26F3AA7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6CE0054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v_DRBId2,</w:t>
            </w:r>
          </w:p>
          <w:p w14:paraId="6937516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)), //@sic r5s200553 sic@</w:t>
            </w:r>
          </w:p>
          <w:p w14:paraId="0A3AC9B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0C5A320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v_DRBId3,</w:t>
            </w:r>
          </w:p>
          <w:p w14:paraId="7B3DEC4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))}; //@sic r5s200553 sic@</w:t>
            </w:r>
          </w:p>
          <w:p w14:paraId="119DCF9D" w14:textId="77777777" w:rsidR="006E7B9D" w:rsidRDefault="006E7B9D" w:rsidP="00EE5ADC">
            <w:pPr>
              <w:rPr>
                <w:lang w:val="en-US"/>
              </w:rPr>
            </w:pPr>
          </w:p>
          <w:p w14:paraId="6E326484" w14:textId="77777777" w:rsidR="006E7B9D" w:rsidRDefault="006E7B9D" w:rsidP="00EE5ADC">
            <w:pPr>
              <w:rPr>
                <w:lang w:val="en-US"/>
              </w:rPr>
            </w:pPr>
          </w:p>
          <w:p w14:paraId="1E471BC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//Set null cipher Algorithm</w:t>
            </w:r>
          </w:p>
          <w:p w14:paraId="29019D0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f_NR_AS_CipheringAlgorithm_Set</w:t>
            </w:r>
            <w:proofErr w:type="spellEnd"/>
            <w:r>
              <w:rPr>
                <w:lang w:val="en-US"/>
              </w:rPr>
              <w:t>(nea0);</w:t>
            </w:r>
          </w:p>
          <w:p w14:paraId="3DF0DE9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//Configure on SS the DRB in No MAC header manipulation in DL and RLC and PDCP in transparent mode</w:t>
            </w:r>
          </w:p>
          <w:p w14:paraId="5C974B2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highlight w:val="yellow"/>
                <w:lang w:val="en-US"/>
              </w:rPr>
              <w:t>f_NR_CellInfo_SetMAC_CellGroupConfigL2(nr_Cell1);  //@sic R5s210315 sic@</w:t>
            </w:r>
          </w:p>
          <w:p w14:paraId="332ACEE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f_NRL2_RRC_ConnectedState3N_ExtraDRBsNoNAS(nr_Cell1,</w:t>
            </w:r>
          </w:p>
          <w:p w14:paraId="0C50C63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TEST_LOOPModeA_ON</w:t>
            </w:r>
            <w:proofErr w:type="spellEnd"/>
            <w:r>
              <w:rPr>
                <w:lang w:val="en-US"/>
              </w:rPr>
              <w:t>,</w:t>
            </w:r>
          </w:p>
          <w:p w14:paraId="11D20D3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cs_UE_TestLoopModeA_NR_LB_Setup_NoScaling</w:t>
            </w:r>
            <w:proofErr w:type="spellEnd"/>
            <w:r>
              <w:rPr>
                <w:lang w:val="en-US"/>
              </w:rPr>
              <w:t>,</w:t>
            </w:r>
          </w:p>
          <w:p w14:paraId="4250F46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,</w:t>
            </w:r>
          </w:p>
          <w:p w14:paraId="36BC167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-,  //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</w:p>
          <w:p w14:paraId="68B5A16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,</w:t>
            </w:r>
          </w:p>
          <w:p w14:paraId="1AFEAB2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</w:p>
          <w:p w14:paraId="36F9388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);</w:t>
            </w:r>
          </w:p>
          <w:p w14:paraId="11FB98A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7C1CC65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f_TC_7_1_1_3_2_NR_TestBody(v_DRBId1,v_DRBId2,v_DRBId3);</w:t>
            </w:r>
          </w:p>
          <w:p w14:paraId="76F1D8D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3719676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</w:t>
            </w:r>
            <w:proofErr w:type="spellStart"/>
            <w:r>
              <w:rPr>
                <w:lang w:val="en-US"/>
              </w:rPr>
              <w:t>Postamble</w:t>
            </w:r>
            <w:proofErr w:type="spellEnd"/>
          </w:p>
          <w:p w14:paraId="64A1DC5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f_NR_ULGrantConfiguration_Start</w:t>
            </w:r>
            <w:proofErr w:type="spellEnd"/>
            <w:r>
              <w:rPr>
                <w:lang w:val="en-US"/>
              </w:rPr>
              <w:t>(nr_Cell1); // Def UL Grant Config</w:t>
            </w:r>
          </w:p>
          <w:p w14:paraId="30901A8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f_NR5GC_OpenUE_TestLoopMode_Deactivate_TestMode(nr_Cell1);</w:t>
            </w:r>
          </w:p>
          <w:p w14:paraId="23577E9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(nr_Cell1, STATE_CONNECTED_3A);</w:t>
            </w:r>
          </w:p>
          <w:p w14:paraId="6EA0723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7C082C6E" w14:textId="77777777" w:rsidR="006E7B9D" w:rsidRDefault="006E7B9D" w:rsidP="006E7B9D">
      <w:pPr>
        <w:rPr>
          <w:lang w:val="en-US"/>
        </w:rPr>
      </w:pPr>
    </w:p>
    <w:p w14:paraId="609D84F9" w14:textId="77777777" w:rsidR="006E7B9D" w:rsidRDefault="006E7B9D" w:rsidP="006E7B9D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E7B9D" w14:paraId="1602750B" w14:textId="77777777" w:rsidTr="00EE5ADC">
        <w:tc>
          <w:tcPr>
            <w:tcW w:w="9855" w:type="dxa"/>
          </w:tcPr>
          <w:p w14:paraId="16033EF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function f_TC_7_1_1_3_2_NR5GC() runs on NR5GC_PTC</w:t>
            </w:r>
          </w:p>
          <w:p w14:paraId="159362E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{ // Logical channel prioritization handling</w:t>
            </w:r>
          </w:p>
          <w:p w14:paraId="5245CAE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v_DRBId1;</w:t>
            </w:r>
          </w:p>
          <w:p w14:paraId="5A84CB7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v_DRBId2;</w:t>
            </w:r>
          </w:p>
          <w:p w14:paraId="337F6BA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v_DRBId3;</w:t>
            </w:r>
          </w:p>
          <w:p w14:paraId="3A50C49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NR_RLC_BearerToAddModList_Type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;</w:t>
            </w:r>
          </w:p>
          <w:p w14:paraId="4792010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(omit)  </w:t>
            </w:r>
            <w:proofErr w:type="spellStart"/>
            <w:r>
              <w:rPr>
                <w:lang w:val="en-US"/>
              </w:rPr>
              <w:t>NR_RadioBearerList_Type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;</w:t>
            </w:r>
          </w:p>
          <w:p w14:paraId="473DA01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IntegerList_Type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;</w:t>
            </w:r>
          </w:p>
          <w:p w14:paraId="2234521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R5-196745 sic@</w:t>
            </w:r>
          </w:p>
          <w:p w14:paraId="4C3D7F1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DRB_ToAddModList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;</w:t>
            </w:r>
          </w:p>
          <w:p w14:paraId="6E4072A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SDAP_Config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; //@sic R5s191054 sic@</w:t>
            </w:r>
          </w:p>
          <w:p w14:paraId="397C96A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>; //@sic R5-197028 sic@</w:t>
            </w:r>
          </w:p>
          <w:p w14:paraId="7BACD198" w14:textId="77777777" w:rsidR="006E7B9D" w:rsidRDefault="006E7B9D" w:rsidP="00EE5ADC">
            <w:pPr>
              <w:rPr>
                <w:lang w:val="en-US"/>
              </w:rPr>
            </w:pPr>
          </w:p>
          <w:p w14:paraId="2FF1AC4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//Init Cell parameters</w:t>
            </w:r>
          </w:p>
          <w:p w14:paraId="656A132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f_NR5GC_Init(NR_1);</w:t>
            </w:r>
          </w:p>
          <w:p w14:paraId="316D9B5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R5-197028 sic@</w:t>
            </w:r>
          </w:p>
          <w:p w14:paraId="54ECCF6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f_NR_CellInfo_GetMAC_CellGroupConfig</w:t>
            </w:r>
            <w:proofErr w:type="spellEnd"/>
            <w:r>
              <w:rPr>
                <w:lang w:val="en-US"/>
              </w:rPr>
              <w:t>(nr_Cell1);</w:t>
            </w:r>
          </w:p>
          <w:p w14:paraId="1BDCFC0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v_MAC_CellGroupConfig.schedulingRequestConfig.schedulingRequestToAddModList[0].sr_TransMax := n64;</w:t>
            </w:r>
          </w:p>
          <w:p w14:paraId="07BE7EE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f_NR_CellInfo_SetMAC_CellGroupConfig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v_MAC_CellGroupConfig</w:t>
            </w:r>
            <w:proofErr w:type="spellEnd"/>
            <w:r>
              <w:rPr>
                <w:lang w:val="en-US"/>
              </w:rPr>
              <w:t>);</w:t>
            </w:r>
          </w:p>
          <w:p w14:paraId="32181BC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61EE2DF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highlight w:val="yellow"/>
                <w:lang w:val="en-US"/>
              </w:rPr>
              <w:t>f_NR_CellInfo_SetMAC_CellGroupConfigL2(nr_Cell1);  //@sic R5s210315 sic@</w:t>
            </w:r>
          </w:p>
          <w:p w14:paraId="0965DE3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40B493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NR cell1</w:t>
            </w:r>
          </w:p>
          <w:p w14:paraId="6003826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(nr_Cell1);</w:t>
            </w:r>
          </w:p>
          <w:p w14:paraId="01AEFD65" w14:textId="77777777" w:rsidR="006E7B9D" w:rsidRDefault="006E7B9D" w:rsidP="00EE5ADC">
            <w:pPr>
              <w:rPr>
                <w:lang w:val="en-US"/>
              </w:rPr>
            </w:pPr>
          </w:p>
          <w:p w14:paraId="313BB9D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Get NR capabilities sent during EUTRA preamble</w:t>
            </w:r>
          </w:p>
          <w:p w14:paraId="5B558F7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(nr_Cell1, STATE_IDLE_1A, </w:t>
            </w:r>
            <w:proofErr w:type="spellStart"/>
            <w:r>
              <w:rPr>
                <w:lang w:val="en-US"/>
              </w:rPr>
              <w:t>TESTModeA_ON</w:t>
            </w:r>
            <w:proofErr w:type="spellEnd"/>
            <w:r>
              <w:rPr>
                <w:lang w:val="en-US"/>
              </w:rPr>
              <w:t>);</w:t>
            </w:r>
          </w:p>
          <w:p w14:paraId="7C6E1D6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276AC95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Now that at least one PDU session has been established, get all DRB ids required</w:t>
            </w:r>
          </w:p>
          <w:p w14:paraId="46BAEF0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f_NR_GetListOfDRBs_ForFirstPDUSession</w:t>
            </w:r>
            <w:proofErr w:type="spellEnd"/>
            <w:r>
              <w:rPr>
                <w:lang w:val="en-US"/>
              </w:rPr>
              <w:t>(3);</w:t>
            </w:r>
          </w:p>
          <w:p w14:paraId="0C7123B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v_DRBId1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[0];</w:t>
            </w:r>
          </w:p>
          <w:p w14:paraId="6B739EC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v_DRBId2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[1];</w:t>
            </w:r>
          </w:p>
          <w:p w14:paraId="4D9E67A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v_DRBId3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[2];</w:t>
            </w:r>
          </w:p>
          <w:p w14:paraId="50FBFA3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r5s190783 sic@</w:t>
            </w:r>
          </w:p>
          <w:p w14:paraId="6DBBDE4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:= {</w:t>
            </w:r>
          </w:p>
          <w:p w14:paraId="5B4C68F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v_DRBId1),</w:t>
            </w:r>
          </w:p>
          <w:p w14:paraId="1D63DE1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v_DRBId2),</w:t>
            </w:r>
          </w:p>
          <w:p w14:paraId="1B4B023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  <w:proofErr w:type="spellStart"/>
            <w:r>
              <w:rPr>
                <w:lang w:val="en-US"/>
              </w:rPr>
              <w:t>f_NR_GetRadioBearerConfig_FullUM</w:t>
            </w:r>
            <w:proofErr w:type="spellEnd"/>
            <w:r>
              <w:rPr>
                <w:lang w:val="en-US"/>
              </w:rPr>
              <w:t>(nr_Cell1, v_DRBId3)</w:t>
            </w:r>
          </w:p>
          <w:p w14:paraId="27A0381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};</w:t>
            </w:r>
          </w:p>
          <w:p w14:paraId="4893C05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[0] := cs_38508_RLC_BearerConfig_DRB(v_DRBId1,</w:t>
            </w:r>
          </w:p>
          <w:p w14:paraId="67468D1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18A084A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kBps8,6,ms100)) ; //@sic R5s190347 sic@</w:t>
            </w:r>
          </w:p>
          <w:p w14:paraId="610CC7F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[1] := cs_38508_RLC_BearerConfig_DRB(v_DRBId2,</w:t>
            </w:r>
          </w:p>
          <w:p w14:paraId="4260206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7CC7E8C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kBps16,7,ms100)) ;//@sic R5s190347 sic@</w:t>
            </w:r>
          </w:p>
          <w:p w14:paraId="1C3B1B6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[2] := cs_38508_RLC_BearerConfig_DRB(v_DRBId3,</w:t>
            </w:r>
          </w:p>
          <w:p w14:paraId="2297F05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cs_38508_RLC_Config_UM_DRB(</w:t>
            </w:r>
            <w:proofErr w:type="spellStart"/>
            <w:r>
              <w:rPr>
                <w:lang w:val="en-US"/>
              </w:rPr>
              <w:t>f_NR_UL_UM_RLC</w:t>
            </w:r>
            <w:proofErr w:type="spellEnd"/>
            <w:r>
              <w:rPr>
                <w:lang w:val="en-US"/>
              </w:rPr>
              <w:t xml:space="preserve">(), </w:t>
            </w:r>
            <w:proofErr w:type="spellStart"/>
            <w:r>
              <w:rPr>
                <w:lang w:val="en-US"/>
              </w:rPr>
              <w:t>f_NR_DL_UM_RLC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39EC78A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</w:t>
            </w:r>
            <w:proofErr w:type="spellStart"/>
            <w:r>
              <w:rPr>
                <w:lang w:val="en-US"/>
              </w:rPr>
              <w:t>cs_NR_LogicalChannelConfigDef</w:t>
            </w:r>
            <w:proofErr w:type="spellEnd"/>
            <w:r>
              <w:rPr>
                <w:lang w:val="en-US"/>
              </w:rPr>
              <w:t>(-, kBps32,8,ms100)) ;//@sic R5s190347 sic@</w:t>
            </w:r>
          </w:p>
          <w:p w14:paraId="3FDE3F5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R5s190347 r5-1905696 r5s191054 sic@</w:t>
            </w:r>
          </w:p>
          <w:p w14:paraId="4C31CDA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f_NR_GetSDAP_InDRBList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f_NR_GetDefaultDRB_ForFirstPDUSession</w:t>
            </w:r>
            <w:proofErr w:type="spellEnd"/>
            <w:r>
              <w:rPr>
                <w:lang w:val="en-US"/>
              </w:rPr>
              <w:t>());</w:t>
            </w:r>
          </w:p>
          <w:p w14:paraId="2DABEEC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proofErr w:type="spellStart"/>
            <w:r>
              <w:rPr>
                <w:lang w:val="en-US"/>
              </w:rPr>
              <w:t>v_SDAP_Config_DRB.defaultDRB</w:t>
            </w:r>
            <w:proofErr w:type="spellEnd"/>
            <w:r>
              <w:rPr>
                <w:lang w:val="en-US"/>
              </w:rPr>
              <w:t xml:space="preserve"> := false;</w:t>
            </w:r>
          </w:p>
          <w:p w14:paraId="37F3A04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v_SDAP_Config_DRB.mappedQoS_FlowsToAdd</w:t>
            </w:r>
            <w:proofErr w:type="spellEnd"/>
            <w:r>
              <w:rPr>
                <w:lang w:val="en-US"/>
              </w:rPr>
              <w:t xml:space="preserve"> := omit;</w:t>
            </w:r>
          </w:p>
          <w:p w14:paraId="1858C42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 xml:space="preserve"> := {cs_38508_NRDRB_ToAddMod(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20699F0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v_DRBId1,</w:t>
            </w:r>
          </w:p>
          <w:p w14:paraId="0F0786E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)), //@sic r5s200553 sic@</w:t>
            </w:r>
          </w:p>
          <w:p w14:paraId="2ECDE7F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2C49999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v_DRBId2,</w:t>
            </w:r>
          </w:p>
          <w:p w14:paraId="1E9731E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)), //@sic r5s200553 sic@</w:t>
            </w:r>
          </w:p>
          <w:p w14:paraId="2961DC7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2A534C2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v_DRBId3,</w:t>
            </w:r>
          </w:p>
          <w:p w14:paraId="589DFB6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cs_38508_PDCP_Config(ms1500,-,-,</w:t>
            </w:r>
            <w:proofErr w:type="spellStart"/>
            <w:r>
              <w:rPr>
                <w:lang w:val="en-US"/>
              </w:rPr>
              <w:t>omit,omit</w:t>
            </w:r>
            <w:proofErr w:type="spellEnd"/>
            <w:r>
              <w:rPr>
                <w:lang w:val="en-US"/>
              </w:rPr>
              <w:t>))}; //@sic r5s200553 sic@</w:t>
            </w:r>
          </w:p>
          <w:p w14:paraId="3FC20924" w14:textId="77777777" w:rsidR="006E7B9D" w:rsidRDefault="006E7B9D" w:rsidP="00EE5ADC">
            <w:pPr>
              <w:rPr>
                <w:lang w:val="en-US"/>
              </w:rPr>
            </w:pPr>
          </w:p>
          <w:p w14:paraId="11E56D7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//Set null cipher Algorithm</w:t>
            </w:r>
          </w:p>
          <w:p w14:paraId="29A446D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f_NR_AS_CipheringAlgorithm_Set</w:t>
            </w:r>
            <w:proofErr w:type="spellEnd"/>
            <w:r>
              <w:rPr>
                <w:lang w:val="en-US"/>
              </w:rPr>
              <w:t>(nea0);</w:t>
            </w:r>
          </w:p>
          <w:p w14:paraId="1E3E883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//Configure on SS the DRB in No MAC header manipulation in DL and RLC and PDCP in transparent mode</w:t>
            </w:r>
          </w:p>
          <w:p w14:paraId="5FFB6A5C" w14:textId="1F0F894E" w:rsidR="006E7B9D" w:rsidRDefault="006E7B9D" w:rsidP="00EE5ADC">
            <w:pPr>
              <w:rPr>
                <w:lang w:val="en-US"/>
              </w:rPr>
            </w:pPr>
            <w:r>
              <w:rPr>
                <w:highlight w:val="yellow"/>
                <w:lang w:val="en-US"/>
              </w:rPr>
              <w:lastRenderedPageBreak/>
              <w:t xml:space="preserve">   //MOVED </w:t>
            </w:r>
            <w:r>
              <w:rPr>
                <w:highlight w:val="yellow"/>
              </w:rPr>
              <w:t xml:space="preserve">   f_NR_CellInfo_SetMAC_CellGroupConfigL2(nr_Cell1);  //@sic R5s210315 sic@</w:t>
            </w:r>
          </w:p>
          <w:p w14:paraId="4B2C2BD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f_NRL2_RRC_ConnectedState3N_ExtraDRBsNoNAS(nr_Cell1,</w:t>
            </w:r>
          </w:p>
          <w:p w14:paraId="789B41A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TEST_LOOPModeA_ON</w:t>
            </w:r>
            <w:proofErr w:type="spellEnd"/>
            <w:r>
              <w:rPr>
                <w:lang w:val="en-US"/>
              </w:rPr>
              <w:t>,</w:t>
            </w:r>
          </w:p>
          <w:p w14:paraId="7731ABD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cs_UE_TestLoopModeA_NR_LB_Setup_NoScaling</w:t>
            </w:r>
            <w:proofErr w:type="spellEnd"/>
            <w:r>
              <w:rPr>
                <w:lang w:val="en-US"/>
              </w:rPr>
              <w:t>,</w:t>
            </w:r>
          </w:p>
          <w:p w14:paraId="479ADFD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,</w:t>
            </w:r>
          </w:p>
          <w:p w14:paraId="1B8997D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-,  //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</w:p>
          <w:p w14:paraId="0891F19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,</w:t>
            </w:r>
          </w:p>
          <w:p w14:paraId="61ECE37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</w:p>
          <w:p w14:paraId="57DF81B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);          </w:t>
            </w:r>
          </w:p>
          <w:p w14:paraId="347FD40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26F69B4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f_TC_7_1_1_3_2_NR_TestBody(v_DRBId1,v_DRBId2,v_DRBId3);</w:t>
            </w:r>
          </w:p>
          <w:p w14:paraId="5DB031E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4B7885A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</w:t>
            </w:r>
            <w:proofErr w:type="spellStart"/>
            <w:r>
              <w:rPr>
                <w:lang w:val="en-US"/>
              </w:rPr>
              <w:t>Postamble</w:t>
            </w:r>
            <w:proofErr w:type="spellEnd"/>
          </w:p>
          <w:p w14:paraId="69AD0E3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f_NR_ULGrantConfiguration_Start</w:t>
            </w:r>
            <w:proofErr w:type="spellEnd"/>
            <w:r>
              <w:rPr>
                <w:lang w:val="en-US"/>
              </w:rPr>
              <w:t>(nr_Cell1); // Def UL Grant Config</w:t>
            </w:r>
          </w:p>
          <w:p w14:paraId="2F085CE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f_NR5GC_OpenUE_TestLoopMode_Deactivate_TestMode(nr_Cell1);</w:t>
            </w:r>
          </w:p>
          <w:p w14:paraId="6EE0F7D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(nr_Cell1, STATE_CONNECTED_3A);</w:t>
            </w:r>
          </w:p>
          <w:p w14:paraId="4790B87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7750F478" w14:textId="77777777" w:rsidR="006E7B9D" w:rsidRDefault="006E7B9D" w:rsidP="006E7B9D">
      <w:pPr>
        <w:rPr>
          <w:lang w:val="en-US"/>
        </w:rPr>
      </w:pPr>
    </w:p>
    <w:p w14:paraId="2CEE4AC1" w14:textId="541F5FE4" w:rsidR="006E7B9D" w:rsidRDefault="006E7B9D" w:rsidP="006E7B9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9384468"/>
      <w:r>
        <w:rPr>
          <w:b/>
          <w:lang w:val="pt-BR"/>
        </w:rPr>
        <w:t>Change 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E7B9D" w14:paraId="069FCE5A" w14:textId="77777777" w:rsidTr="00EE5ADC">
        <w:trPr>
          <w:trHeight w:val="447"/>
        </w:trPr>
        <w:tc>
          <w:tcPr>
            <w:tcW w:w="1985" w:type="dxa"/>
          </w:tcPr>
          <w:p w14:paraId="4CB69585" w14:textId="77777777" w:rsidR="006E7B9D" w:rsidRDefault="006E7B9D" w:rsidP="00EE5A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92ED21" w14:textId="77777777" w:rsidR="006E7B9D" w:rsidRDefault="006E7B9D" w:rsidP="00EE5ADC">
            <w:pPr>
              <w:spacing w:after="0"/>
              <w:rPr>
                <w:rFonts w:ascii="Arial" w:hAnsi="Arial" w:cs="Arial"/>
                <w:lang w:val="en-US"/>
              </w:rPr>
            </w:pPr>
            <w:r>
              <w:t>f_TC_7_1_1_3_5_NR5GC</w:t>
            </w:r>
          </w:p>
        </w:tc>
      </w:tr>
      <w:tr w:rsidR="006E7B9D" w14:paraId="0F6056EA" w14:textId="77777777" w:rsidTr="00EE5ADC">
        <w:trPr>
          <w:trHeight w:val="452"/>
        </w:trPr>
        <w:tc>
          <w:tcPr>
            <w:tcW w:w="1985" w:type="dxa"/>
          </w:tcPr>
          <w:p w14:paraId="3BBC117C" w14:textId="77777777" w:rsidR="006E7B9D" w:rsidRDefault="006E7B9D" w:rsidP="006E7B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F7A421" w14:textId="048E5FC7" w:rsidR="006E7B9D" w:rsidRDefault="006E7B9D" w:rsidP="006E7B9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highlight w:val="yellow"/>
                <w:lang w:val="en-US"/>
              </w:rPr>
            </w:pPr>
            <w:r w:rsidRPr="006E7B9D">
              <w:rPr>
                <w:rFonts w:ascii="Arial" w:hAnsi="Arial"/>
                <w:sz w:val="21"/>
                <w:szCs w:val="22"/>
                <w:lang w:val="en-US"/>
              </w:rPr>
              <w:t xml:space="preserve">Following the implementation of R5s210315, the function </w:t>
            </w:r>
            <w:r w:rsidRPr="006E7B9D">
              <w:rPr>
                <w:rFonts w:ascii="Arial" w:hAnsi="Arial"/>
                <w:sz w:val="21"/>
                <w:szCs w:val="22"/>
              </w:rPr>
              <w:t>f_NR_CellInfo_SetMAC_CellGroupConfigL2() currently has no affect as it is called after NR cell configuration is done.</w:t>
            </w:r>
            <w:r w:rsidRPr="006E7B9D">
              <w:rPr>
                <w:rFonts w:ascii="Arial" w:hAnsi="Arial"/>
                <w:sz w:val="21"/>
                <w:szCs w:val="22"/>
                <w:lang w:val="en-US"/>
              </w:rPr>
              <w:t xml:space="preserve"> </w:t>
            </w:r>
          </w:p>
        </w:tc>
      </w:tr>
      <w:tr w:rsidR="006E7B9D" w14:paraId="512F72C3" w14:textId="77777777" w:rsidTr="00EE5ADC">
        <w:tc>
          <w:tcPr>
            <w:tcW w:w="1985" w:type="dxa"/>
          </w:tcPr>
          <w:p w14:paraId="7DF30913" w14:textId="77777777" w:rsidR="006E7B9D" w:rsidRDefault="006E7B9D" w:rsidP="006E7B9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FB01556" w14:textId="592F6BC8" w:rsidR="006E7B9D" w:rsidRDefault="006E7B9D" w:rsidP="006E7B9D">
            <w:pPr>
              <w:pStyle w:val="CRCoverPage"/>
              <w:spacing w:after="0"/>
              <w:rPr>
                <w:rFonts w:cs="Arial"/>
                <w:highlight w:val="yellow"/>
                <w:lang w:val="en-US"/>
              </w:rPr>
            </w:pPr>
            <w:r w:rsidRPr="006E7B9D">
              <w:rPr>
                <w:rFonts w:hint="eastAsia"/>
                <w:sz w:val="21"/>
                <w:szCs w:val="22"/>
                <w:lang w:val="en-US" w:eastAsia="zh-CN"/>
              </w:rPr>
              <w:t xml:space="preserve">Move </w:t>
            </w:r>
            <w:r w:rsidRPr="006E7B9D">
              <w:rPr>
                <w:sz w:val="21"/>
                <w:szCs w:val="22"/>
              </w:rPr>
              <w:t>f_NR_CellInfo_SetMAC_CellGroupConfigL2</w:t>
            </w:r>
            <w:r w:rsidRPr="006E7B9D">
              <w:rPr>
                <w:sz w:val="21"/>
                <w:szCs w:val="22"/>
                <w:lang w:val="en-US"/>
              </w:rPr>
              <w:t>() to before cell configuration.</w:t>
            </w:r>
          </w:p>
        </w:tc>
      </w:tr>
      <w:tr w:rsidR="006E7B9D" w14:paraId="71765BDD" w14:textId="77777777" w:rsidTr="00EE5ADC">
        <w:tc>
          <w:tcPr>
            <w:tcW w:w="1985" w:type="dxa"/>
          </w:tcPr>
          <w:p w14:paraId="245279AF" w14:textId="77777777" w:rsidR="006E7B9D" w:rsidRDefault="006E7B9D" w:rsidP="00EE5AD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12F60F" w14:textId="77777777" w:rsidR="006E7B9D" w:rsidRDefault="006E7B9D" w:rsidP="00EE5AD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MAC_NR5GC.ttcn</w:t>
            </w:r>
          </w:p>
        </w:tc>
      </w:tr>
      <w:tr w:rsidR="006E7B9D" w14:paraId="2D92B5D6" w14:textId="77777777" w:rsidTr="00EE5ADC">
        <w:tc>
          <w:tcPr>
            <w:tcW w:w="1985" w:type="dxa"/>
          </w:tcPr>
          <w:p w14:paraId="64AF12E3" w14:textId="77777777" w:rsidR="006E7B9D" w:rsidRDefault="006E7B9D" w:rsidP="00EE5A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B7473FF" w14:textId="77777777" w:rsidR="006E7B9D" w:rsidRDefault="006E7B9D" w:rsidP="00EE5ADC">
            <w:pPr>
              <w:rPr>
                <w:rFonts w:ascii="Arial" w:hAnsi="Arial"/>
                <w:highlight w:val="cyan"/>
              </w:rPr>
            </w:pPr>
          </w:p>
        </w:tc>
      </w:tr>
    </w:tbl>
    <w:p w14:paraId="70568F0F" w14:textId="77777777" w:rsidR="006E7B9D" w:rsidRDefault="006E7B9D" w:rsidP="006E7B9D">
      <w:pPr>
        <w:rPr>
          <w:lang w:val="en-US"/>
        </w:rPr>
      </w:pPr>
    </w:p>
    <w:p w14:paraId="43BB14C1" w14:textId="77777777" w:rsidR="006E7B9D" w:rsidRDefault="006E7B9D" w:rsidP="006E7B9D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E7B9D" w14:paraId="26533C5E" w14:textId="77777777" w:rsidTr="00EE5ADC">
        <w:tc>
          <w:tcPr>
            <w:tcW w:w="9855" w:type="dxa"/>
          </w:tcPr>
          <w:p w14:paraId="7B1815F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function f_TC_7_1_1_3_5_NR5GC() runs on NR5GC_PTC</w:t>
            </w:r>
          </w:p>
          <w:p w14:paraId="660E929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{ // Correct handling of MAC control information / Buffer Status / UL resources are allocated / Padding BSR</w:t>
            </w:r>
          </w:p>
          <w:p w14:paraId="581BB01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v_DRBId1 ;</w:t>
            </w:r>
          </w:p>
          <w:p w14:paraId="393FED8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v_DRBId2 ;</w:t>
            </w:r>
          </w:p>
          <w:p w14:paraId="648909B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R5-201519 sic@</w:t>
            </w:r>
          </w:p>
          <w:p w14:paraId="7846CD5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UInt_Type</w:t>
            </w:r>
            <w:proofErr w:type="spellEnd"/>
            <w:r>
              <w:rPr>
                <w:lang w:val="en-US"/>
              </w:rPr>
              <w:t xml:space="preserve"> v_LCID1;</w:t>
            </w:r>
          </w:p>
          <w:p w14:paraId="4F40088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var </w:t>
            </w:r>
            <w:proofErr w:type="spellStart"/>
            <w:r>
              <w:rPr>
                <w:lang w:val="en-US"/>
              </w:rPr>
              <w:t>UInt_Type</w:t>
            </w:r>
            <w:proofErr w:type="spellEnd"/>
            <w:r>
              <w:rPr>
                <w:lang w:val="en-US"/>
              </w:rPr>
              <w:t xml:space="preserve"> v_LCID2;</w:t>
            </w:r>
          </w:p>
          <w:p w14:paraId="6693E40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NR_RLC_BearerToAddModList_Type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;</w:t>
            </w:r>
          </w:p>
          <w:p w14:paraId="529EE6B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IntegerList_Type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;</w:t>
            </w:r>
          </w:p>
          <w:p w14:paraId="3505A09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 </w:t>
            </w:r>
            <w:proofErr w:type="spellStart"/>
            <w:r>
              <w:rPr>
                <w:lang w:val="en-US"/>
              </w:rPr>
              <w:t>NR_RadioBearerList_Type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;</w:t>
            </w:r>
          </w:p>
          <w:p w14:paraId="33EFB8B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r5s190392 sic@</w:t>
            </w:r>
          </w:p>
          <w:p w14:paraId="0E8D62B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SDAP_Config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;</w:t>
            </w:r>
          </w:p>
          <w:p w14:paraId="6110454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DRB_ToAddModList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;</w:t>
            </w:r>
          </w:p>
          <w:p w14:paraId="483F2709" w14:textId="77777777" w:rsidR="006E7B9D" w:rsidRDefault="006E7B9D" w:rsidP="00EE5ADC">
            <w:pPr>
              <w:rPr>
                <w:lang w:val="en-US"/>
              </w:rPr>
            </w:pPr>
          </w:p>
          <w:p w14:paraId="39C9677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//Init Cell parameters</w:t>
            </w:r>
          </w:p>
          <w:p w14:paraId="7E9379A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f_NR5GC_Init(NR_1);</w:t>
            </w:r>
          </w:p>
          <w:p w14:paraId="7AAFD130" w14:textId="77777777" w:rsidR="006E7B9D" w:rsidRDefault="006E7B9D" w:rsidP="00EE5ADC">
            <w:pPr>
              <w:rPr>
                <w:lang w:val="en-US"/>
              </w:rPr>
            </w:pPr>
          </w:p>
          <w:p w14:paraId="45F91BA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NR cell1</w:t>
            </w:r>
          </w:p>
          <w:p w14:paraId="00A6508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(nr_Cell1);</w:t>
            </w:r>
          </w:p>
          <w:p w14:paraId="076B03E3" w14:textId="77777777" w:rsidR="006E7B9D" w:rsidRDefault="006E7B9D" w:rsidP="00EE5ADC">
            <w:pPr>
              <w:rPr>
                <w:lang w:val="en-US"/>
              </w:rPr>
            </w:pPr>
          </w:p>
          <w:p w14:paraId="2F80D69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Get NR capabilities sent during EUTRA preamble</w:t>
            </w:r>
          </w:p>
          <w:p w14:paraId="7CB5038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(nr_Cell1, STATE_IDLE_1A, </w:t>
            </w:r>
            <w:proofErr w:type="spellStart"/>
            <w:r>
              <w:rPr>
                <w:lang w:val="en-US"/>
              </w:rPr>
              <w:t>TESTModeA_ON</w:t>
            </w:r>
            <w:proofErr w:type="spellEnd"/>
            <w:r>
              <w:rPr>
                <w:lang w:val="en-US"/>
              </w:rPr>
              <w:t>);</w:t>
            </w:r>
          </w:p>
          <w:p w14:paraId="4755621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f_NR_GetListOfDRBs_ForFirstPDUSession</w:t>
            </w:r>
            <w:proofErr w:type="spellEnd"/>
            <w:r>
              <w:rPr>
                <w:lang w:val="en-US"/>
              </w:rPr>
              <w:t>(2);</w:t>
            </w:r>
          </w:p>
          <w:p w14:paraId="31A1015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v_DRBId1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[0];</w:t>
            </w:r>
          </w:p>
          <w:p w14:paraId="08BC6F0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v_DRBId2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[1];</w:t>
            </w:r>
          </w:p>
          <w:p w14:paraId="3FFBF08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R5-201519 sic@</w:t>
            </w:r>
          </w:p>
          <w:p w14:paraId="3F4833F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v_LCID1 := v_DRBId1 + 3;</w:t>
            </w:r>
          </w:p>
          <w:p w14:paraId="4FFEE71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v_LCID2 := v_DRBId2 + 3;</w:t>
            </w:r>
          </w:p>
          <w:p w14:paraId="00F4656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[0] := cs_38508_RLC_BearerConfig_DRB_LCID(v_LCID1,//@sic R5-201519 sic@</w:t>
            </w:r>
          </w:p>
          <w:p w14:paraId="3AE3DB0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v_DRBId1,</w:t>
            </w:r>
          </w:p>
          <w:p w14:paraId="525703A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cs_38508_RLC_Config_AM_DRB(f_NR_UL_AM_RLC(f_NR_CellInfo_GetIsFR1(nr_Cell1)), </w:t>
            </w:r>
            <w:proofErr w:type="spellStart"/>
            <w:r>
              <w:rPr>
                <w:lang w:val="en-US"/>
              </w:rPr>
              <w:t>f_NR_DL_AM_RLC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6F34B82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cs_38508_LogicalChannelConfig_DRB(2, kBps0, 7)) ;</w:t>
            </w:r>
          </w:p>
          <w:p w14:paraId="54895B6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[1] := cs_38508_RLC_BearerConfig_DRB_LCID(v_LCID2,//@sic R5-201519 sic@</w:t>
            </w:r>
          </w:p>
          <w:p w14:paraId="348450E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v_DRBId2,</w:t>
            </w:r>
          </w:p>
          <w:p w14:paraId="5320FA5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cs_38508_RLC_Config_AM_DRB(f_NR_UL_AM_RLC(f_NR_CellInfo_GetIsFR1(nr_Cell1)), </w:t>
            </w:r>
            <w:proofErr w:type="spellStart"/>
            <w:r>
              <w:rPr>
                <w:lang w:val="en-US"/>
              </w:rPr>
              <w:t>f_NR_DL_AM_RLC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3330096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cs_38508_LogicalChannelConfig_DRB(1, kBps0, 6)) ;</w:t>
            </w:r>
          </w:p>
          <w:p w14:paraId="54E5D10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cs_NR_MAC_TestModeInfo_NormalMode</w:t>
            </w:r>
            <w:proofErr w:type="spellEnd"/>
            <w:r>
              <w:rPr>
                <w:lang w:val="en-US"/>
              </w:rPr>
              <w:t>)};</w:t>
            </w:r>
          </w:p>
          <w:p w14:paraId="0F90786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//@sic r5s190392 sic@</w:t>
            </w:r>
          </w:p>
          <w:p w14:paraId="3468854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f_NR_GetSDAP_InDRBList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f_NR_GetDefaultDRB_ForFirstPDUSession</w:t>
            </w:r>
            <w:proofErr w:type="spellEnd"/>
            <w:r>
              <w:rPr>
                <w:lang w:val="en-US"/>
              </w:rPr>
              <w:t>()); //@sic r5s191054 sic@</w:t>
            </w:r>
          </w:p>
          <w:p w14:paraId="28CDB78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v_SDAP_Config_DRB.defaultDRB</w:t>
            </w:r>
            <w:proofErr w:type="spellEnd"/>
            <w:r>
              <w:rPr>
                <w:lang w:val="en-US"/>
              </w:rPr>
              <w:t xml:space="preserve"> := false;</w:t>
            </w:r>
          </w:p>
          <w:p w14:paraId="7707965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v_SDAP_Config_DRB.mappedQoS_FlowsToAdd</w:t>
            </w:r>
            <w:proofErr w:type="spellEnd"/>
            <w:r>
              <w:rPr>
                <w:lang w:val="en-US"/>
              </w:rPr>
              <w:t xml:space="preserve"> := omit;</w:t>
            </w:r>
          </w:p>
          <w:p w14:paraId="791FFDBE" w14:textId="77777777" w:rsidR="006E7B9D" w:rsidRDefault="006E7B9D" w:rsidP="00EE5ADC">
            <w:pPr>
              <w:rPr>
                <w:lang w:val="en-US"/>
              </w:rPr>
            </w:pPr>
          </w:p>
          <w:p w14:paraId="5B56566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 xml:space="preserve"> := {cs_38508_NRDRB_ToAddMod(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1A3CF14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v_DRBId1,</w:t>
            </w:r>
          </w:p>
          <w:p w14:paraId="2F00038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cs_38508_PDCP_Config),</w:t>
            </w:r>
          </w:p>
          <w:p w14:paraId="2E95609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33A739F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v_DRBId2,</w:t>
            </w:r>
          </w:p>
          <w:p w14:paraId="316708D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cs_38508_PDCP_Config)};</w:t>
            </w:r>
          </w:p>
          <w:p w14:paraId="58CB6A6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>
              <w:rPr>
                <w:highlight w:val="yellow"/>
                <w:lang w:val="en-US"/>
              </w:rPr>
              <w:t xml:space="preserve"> f_NR_CellInfo_SetMAC_CellGroupConfigL2(nr_Cell1);  //@sic R5s210315 sic@</w:t>
            </w:r>
          </w:p>
          <w:p w14:paraId="0EBE287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302353C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//Set null cipher Algorithm</w:t>
            </w:r>
          </w:p>
          <w:p w14:paraId="56516DA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f_NR_AS_CipheringAlgorithm_Set</w:t>
            </w:r>
            <w:proofErr w:type="spellEnd"/>
            <w:r>
              <w:rPr>
                <w:lang w:val="en-US"/>
              </w:rPr>
              <w:t>(nea0);</w:t>
            </w:r>
          </w:p>
          <w:p w14:paraId="0CE98022" w14:textId="77777777" w:rsidR="006E7B9D" w:rsidRDefault="006E7B9D" w:rsidP="00EE5ADC">
            <w:pPr>
              <w:rPr>
                <w:lang w:val="en-US"/>
              </w:rPr>
            </w:pPr>
          </w:p>
          <w:p w14:paraId="74E55C9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//Configure on SS the DRB in No MAC header manipulation in DL and RLC and PDCP in transparent mode</w:t>
            </w:r>
          </w:p>
          <w:p w14:paraId="1E1EB8B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f_NRL2_RRC_ConnectedState3N_ExtraDRBsNoNAS(nr_Cell1,</w:t>
            </w:r>
          </w:p>
          <w:p w14:paraId="1BA141F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TEST_LOOPModeA_ON</w:t>
            </w:r>
            <w:proofErr w:type="spellEnd"/>
            <w:r>
              <w:rPr>
                <w:lang w:val="en-US"/>
              </w:rPr>
              <w:t>,</w:t>
            </w:r>
          </w:p>
          <w:p w14:paraId="146D43E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cs_UE_TestLoopModeA_NR_LB_Setup_NoScaling</w:t>
            </w:r>
            <w:proofErr w:type="spellEnd"/>
            <w:r>
              <w:rPr>
                <w:lang w:val="en-US"/>
              </w:rPr>
              <w:t>,</w:t>
            </w:r>
          </w:p>
          <w:p w14:paraId="3ED2C93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,</w:t>
            </w:r>
          </w:p>
          <w:p w14:paraId="377E03B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-,  //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</w:p>
          <w:p w14:paraId="7861814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,</w:t>
            </w:r>
          </w:p>
          <w:p w14:paraId="4FA9A66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</w:p>
          <w:p w14:paraId="3A60E7E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);</w:t>
            </w:r>
          </w:p>
          <w:p w14:paraId="32AE3F4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cs_NR_MAC_TestModeInfo_NoHeaderManipulationDL_UL</w:t>
            </w:r>
            <w:proofErr w:type="spellEnd"/>
            <w:r>
              <w:rPr>
                <w:lang w:val="en-US"/>
              </w:rPr>
              <w:t>)};</w:t>
            </w:r>
          </w:p>
          <w:p w14:paraId="61BE218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f_NR_SS_CommonRadioBearerConfig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);</w:t>
            </w:r>
          </w:p>
          <w:p w14:paraId="5619A56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30EBBE22" w14:textId="77777777" w:rsidR="006E7B9D" w:rsidRDefault="006E7B9D" w:rsidP="00EE5ADC">
            <w:pPr>
              <w:rPr>
                <w:lang w:val="en-US"/>
              </w:rPr>
            </w:pPr>
          </w:p>
          <w:p w14:paraId="5EE9E40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f_TC_7_1_1_3_5_NR_TestBody(v_DRBId1);</w:t>
            </w:r>
          </w:p>
          <w:p w14:paraId="4DDE0443" w14:textId="77777777" w:rsidR="006E7B9D" w:rsidRDefault="006E7B9D" w:rsidP="00EE5ADC">
            <w:pPr>
              <w:rPr>
                <w:lang w:val="en-US"/>
              </w:rPr>
            </w:pPr>
          </w:p>
          <w:p w14:paraId="595653C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5FD8160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7FD15770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//</w:t>
            </w:r>
            <w:proofErr w:type="spellStart"/>
            <w:r>
              <w:rPr>
                <w:lang w:val="en-US"/>
              </w:rPr>
              <w:t>Postamble</w:t>
            </w:r>
            <w:proofErr w:type="spellEnd"/>
          </w:p>
          <w:p w14:paraId="1D14688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configure SS Mac IN NORMAL TEST MODE.</w:t>
            </w:r>
          </w:p>
          <w:p w14:paraId="32FB2B8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cs_NR_MAC_TestModeInfo_NormalMode</w:t>
            </w:r>
            <w:proofErr w:type="spellEnd"/>
            <w:r>
              <w:rPr>
                <w:lang w:val="en-US"/>
              </w:rPr>
              <w:t>)};</w:t>
            </w:r>
          </w:p>
          <w:p w14:paraId="68C2D3F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f_NR_SS_CommonRadioBearerConfig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);</w:t>
            </w:r>
          </w:p>
          <w:p w14:paraId="154B258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f_NR_ULGrantConfiguration_Start</w:t>
            </w:r>
            <w:proofErr w:type="spellEnd"/>
            <w:r>
              <w:rPr>
                <w:lang w:val="en-US"/>
              </w:rPr>
              <w:t>(nr_Cell1); // Def UL Grant Config</w:t>
            </w:r>
          </w:p>
          <w:p w14:paraId="7EEB10E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f_NR5GC_OpenUE_TestLoopMode_Deactivate_TestMode(nr_Cell1);</w:t>
            </w:r>
          </w:p>
          <w:p w14:paraId="1AF4EAA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(nr_Cell1, STATE_CONNECTED_3A);</w:t>
            </w:r>
          </w:p>
          <w:p w14:paraId="40DAD61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623FB518" w14:textId="77777777" w:rsidR="006E7B9D" w:rsidRDefault="006E7B9D" w:rsidP="006E7B9D">
      <w:pPr>
        <w:rPr>
          <w:lang w:val="en-US"/>
        </w:rPr>
      </w:pPr>
    </w:p>
    <w:p w14:paraId="4113367B" w14:textId="77777777" w:rsidR="006E7B9D" w:rsidRDefault="006E7B9D" w:rsidP="006E7B9D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E7B9D" w14:paraId="283E9450" w14:textId="77777777" w:rsidTr="00EE5ADC">
        <w:tc>
          <w:tcPr>
            <w:tcW w:w="9855" w:type="dxa"/>
          </w:tcPr>
          <w:p w14:paraId="191DE19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function f_TC_7_1_1_3_5_NR5GC() runs on NR5GC_PTC</w:t>
            </w:r>
          </w:p>
          <w:p w14:paraId="2A63BCE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{ // Correct handling of MAC control information / Buffer Status / UL resources are allocated / Padding BSR</w:t>
            </w:r>
          </w:p>
          <w:p w14:paraId="4F522D4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v_DRBId1 ;</w:t>
            </w:r>
          </w:p>
          <w:p w14:paraId="1EA0BED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DRB_Identity</w:t>
            </w:r>
            <w:proofErr w:type="spellEnd"/>
            <w:r>
              <w:rPr>
                <w:lang w:val="en-US"/>
              </w:rPr>
              <w:t xml:space="preserve"> v_DRBId2 ;</w:t>
            </w:r>
          </w:p>
          <w:p w14:paraId="17C5E5B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R5-201519 sic@</w:t>
            </w:r>
          </w:p>
          <w:p w14:paraId="1E0B873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UInt_Type</w:t>
            </w:r>
            <w:proofErr w:type="spellEnd"/>
            <w:r>
              <w:rPr>
                <w:lang w:val="en-US"/>
              </w:rPr>
              <w:t xml:space="preserve"> v_LCID1;</w:t>
            </w:r>
          </w:p>
          <w:p w14:paraId="3B4FE12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UInt_Type</w:t>
            </w:r>
            <w:proofErr w:type="spellEnd"/>
            <w:r>
              <w:rPr>
                <w:lang w:val="en-US"/>
              </w:rPr>
              <w:t xml:space="preserve"> v_LCID2;</w:t>
            </w:r>
          </w:p>
          <w:p w14:paraId="027CDB7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NR_RLC_BearerToAddModList_Type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;</w:t>
            </w:r>
          </w:p>
          <w:p w14:paraId="0AFC900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IntegerList_Type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;</w:t>
            </w:r>
          </w:p>
          <w:p w14:paraId="162EBCB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 </w:t>
            </w:r>
            <w:proofErr w:type="spellStart"/>
            <w:r>
              <w:rPr>
                <w:lang w:val="en-US"/>
              </w:rPr>
              <w:t>NR_RadioBearerList_Type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;</w:t>
            </w:r>
          </w:p>
          <w:p w14:paraId="1A0B2E6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r5s190392 sic@</w:t>
            </w:r>
          </w:p>
          <w:p w14:paraId="39FF5C1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SDAP_Config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;</w:t>
            </w:r>
          </w:p>
          <w:p w14:paraId="147D224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DRB_ToAddModList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;</w:t>
            </w:r>
          </w:p>
          <w:p w14:paraId="1F9800D1" w14:textId="77777777" w:rsidR="006E7B9D" w:rsidRDefault="006E7B9D" w:rsidP="00EE5ADC">
            <w:pPr>
              <w:rPr>
                <w:lang w:val="en-US"/>
              </w:rPr>
            </w:pPr>
          </w:p>
          <w:p w14:paraId="2564064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//Init Cell parameters</w:t>
            </w:r>
          </w:p>
          <w:p w14:paraId="0952908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f_NR5GC_Init(NR_1);</w:t>
            </w:r>
          </w:p>
          <w:p w14:paraId="3F7FCC6F" w14:textId="77777777" w:rsidR="006E7B9D" w:rsidRDefault="006E7B9D" w:rsidP="00EE5ADC">
            <w:pPr>
              <w:rPr>
                <w:lang w:val="en-US"/>
              </w:rPr>
            </w:pPr>
          </w:p>
          <w:p w14:paraId="24D2910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>
              <w:rPr>
                <w:highlight w:val="yellow"/>
                <w:lang w:val="en-US"/>
              </w:rPr>
              <w:t>f_NR_CellInfo_SetMAC_CellGroupConfigL2(nr_Cell1);  //@sic R5s210315 sic@</w:t>
            </w:r>
          </w:p>
          <w:p w14:paraId="3D13413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14:paraId="26B9BC3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//Create and configure NR cell1</w:t>
            </w:r>
          </w:p>
          <w:p w14:paraId="3E77412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(nr_Cell1);</w:t>
            </w:r>
          </w:p>
          <w:p w14:paraId="000B82F0" w14:textId="77777777" w:rsidR="006E7B9D" w:rsidRDefault="006E7B9D" w:rsidP="00EE5ADC">
            <w:pPr>
              <w:rPr>
                <w:lang w:val="en-US"/>
              </w:rPr>
            </w:pPr>
          </w:p>
          <w:p w14:paraId="54AAD7C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Get NR capabilities sent during EUTRA preamble</w:t>
            </w:r>
          </w:p>
          <w:p w14:paraId="3924B5A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f_NR5GC_Preamble (nr_Cell1, STATE_IDLE_1A, </w:t>
            </w:r>
            <w:proofErr w:type="spellStart"/>
            <w:r>
              <w:rPr>
                <w:lang w:val="en-US"/>
              </w:rPr>
              <w:t>TESTModeA_ON</w:t>
            </w:r>
            <w:proofErr w:type="spellEnd"/>
            <w:r>
              <w:rPr>
                <w:lang w:val="en-US"/>
              </w:rPr>
              <w:t>);</w:t>
            </w:r>
          </w:p>
          <w:p w14:paraId="505A80CB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f_NR_GetListOfDRBs_ForFirstPDUSession</w:t>
            </w:r>
            <w:proofErr w:type="spellEnd"/>
            <w:r>
              <w:rPr>
                <w:lang w:val="en-US"/>
              </w:rPr>
              <w:t>(2);</w:t>
            </w:r>
          </w:p>
          <w:p w14:paraId="3B0BC88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v_DRBId1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[0];</w:t>
            </w:r>
          </w:p>
          <w:p w14:paraId="4E17F81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v_DRBId2 := </w:t>
            </w:r>
            <w:proofErr w:type="spellStart"/>
            <w:r>
              <w:rPr>
                <w:lang w:val="en-US"/>
              </w:rPr>
              <w:t>v_ListOfDRBs</w:t>
            </w:r>
            <w:proofErr w:type="spellEnd"/>
            <w:r>
              <w:rPr>
                <w:lang w:val="en-US"/>
              </w:rPr>
              <w:t>[1];</w:t>
            </w:r>
          </w:p>
          <w:p w14:paraId="08968F6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R5-201519 sic@</w:t>
            </w:r>
          </w:p>
          <w:p w14:paraId="13077F71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v_LCID1 := v_DRBId1 + 3;</w:t>
            </w:r>
          </w:p>
          <w:p w14:paraId="21B0C78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v_LCID2 := v_DRBId2 + 3;</w:t>
            </w:r>
          </w:p>
          <w:p w14:paraId="15E43A3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[0] := cs_38508_RLC_BearerConfig_DRB_LCID(v_LCID1,//@sic R5-201519 sic@</w:t>
            </w:r>
          </w:p>
          <w:p w14:paraId="6F9A79E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v_DRBId1,</w:t>
            </w:r>
          </w:p>
          <w:p w14:paraId="144404B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cs_38508_RLC_Config_AM_DRB(f_NR_UL_AM_RLC(f_NR_CellInfo_GetIsFR1(nr_Cell1)), </w:t>
            </w:r>
            <w:proofErr w:type="spellStart"/>
            <w:r>
              <w:rPr>
                <w:lang w:val="en-US"/>
              </w:rPr>
              <w:t>f_NR_DL_AM_RLC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107599F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cs_38508_LogicalChannelConfig_DRB(2, kBps0, 7)) ;</w:t>
            </w:r>
          </w:p>
          <w:p w14:paraId="0A9FE55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[1] := cs_38508_RLC_BearerConfig_DRB_LCID(v_LCID2,//@sic R5-201519 sic@</w:t>
            </w:r>
          </w:p>
          <w:p w14:paraId="332DB07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v_DRBId2,</w:t>
            </w:r>
          </w:p>
          <w:p w14:paraId="7AD8979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cs_38508_RLC_Config_AM_DRB(f_NR_UL_AM_RLC(f_NR_CellInfo_GetIsFR1(nr_Cell1)), </w:t>
            </w:r>
            <w:proofErr w:type="spellStart"/>
            <w:r>
              <w:rPr>
                <w:lang w:val="en-US"/>
              </w:rPr>
              <w:t>f_NR_DL_AM_RLC</w:t>
            </w:r>
            <w:proofErr w:type="spellEnd"/>
            <w:r>
              <w:rPr>
                <w:lang w:val="en-US"/>
              </w:rPr>
              <w:t>(f_NR_CellInfo_GetIsFR1(nr_Cell1))),</w:t>
            </w:r>
          </w:p>
          <w:p w14:paraId="623CFA3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cs_38508_LogicalChannelConfig_DRB(1, kBps0, 6)) ;</w:t>
            </w:r>
          </w:p>
          <w:p w14:paraId="5858C36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cs_NR_MAC_TestModeInfo_NormalMode</w:t>
            </w:r>
            <w:proofErr w:type="spellEnd"/>
            <w:r>
              <w:rPr>
                <w:lang w:val="en-US"/>
              </w:rPr>
              <w:t>)};</w:t>
            </w:r>
          </w:p>
          <w:p w14:paraId="604D776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//@sic r5s190392 sic@</w:t>
            </w:r>
          </w:p>
          <w:p w14:paraId="16EA5F3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 xml:space="preserve"> := </w:t>
            </w:r>
            <w:proofErr w:type="spellStart"/>
            <w:r>
              <w:rPr>
                <w:lang w:val="en-US"/>
              </w:rPr>
              <w:t>f_NR_GetSDAP_InDRBList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f_NR_GetDefaultDRB_ForFirstPDUSession</w:t>
            </w:r>
            <w:proofErr w:type="spellEnd"/>
            <w:r>
              <w:rPr>
                <w:lang w:val="en-US"/>
              </w:rPr>
              <w:t>()); //@sic r5s191054 sic@</w:t>
            </w:r>
          </w:p>
          <w:p w14:paraId="3854A98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v_SDAP_Config_DRB.defaultDRB</w:t>
            </w:r>
            <w:proofErr w:type="spellEnd"/>
            <w:r>
              <w:rPr>
                <w:lang w:val="en-US"/>
              </w:rPr>
              <w:t xml:space="preserve"> := false;</w:t>
            </w:r>
          </w:p>
          <w:p w14:paraId="22F8C8B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v_SDAP_Config_DRB.mappedQoS_FlowsToAdd</w:t>
            </w:r>
            <w:proofErr w:type="spellEnd"/>
            <w:r>
              <w:rPr>
                <w:lang w:val="en-US"/>
              </w:rPr>
              <w:t xml:space="preserve"> := omit;</w:t>
            </w:r>
          </w:p>
          <w:p w14:paraId="3D389CB9" w14:textId="77777777" w:rsidR="006E7B9D" w:rsidRDefault="006E7B9D" w:rsidP="00EE5ADC">
            <w:pPr>
              <w:rPr>
                <w:lang w:val="en-US"/>
              </w:rPr>
            </w:pPr>
          </w:p>
          <w:p w14:paraId="3FE13E4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 xml:space="preserve"> := {cs_38508_NRDRB_ToAddMod(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3F1FC25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v_DRBId1,</w:t>
            </w:r>
          </w:p>
          <w:p w14:paraId="406EC664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cs_38508_PDCP_Config),</w:t>
            </w:r>
          </w:p>
          <w:p w14:paraId="74BDB4C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cs_38508_NRDRB_ToAddMod(</w:t>
            </w:r>
            <w:proofErr w:type="spellStart"/>
            <w:r>
              <w:rPr>
                <w:lang w:val="en-US"/>
              </w:rPr>
              <w:t>v_SDAP_Config_DRB</w:t>
            </w:r>
            <w:proofErr w:type="spellEnd"/>
            <w:r>
              <w:rPr>
                <w:lang w:val="en-US"/>
              </w:rPr>
              <w:t>,</w:t>
            </w:r>
          </w:p>
          <w:p w14:paraId="2CCE31C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v_DRBId2,</w:t>
            </w:r>
          </w:p>
          <w:p w14:paraId="7D59861F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cs_38508_PDCP_Config)};</w:t>
            </w:r>
          </w:p>
          <w:p w14:paraId="6E7B4EB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</w:t>
            </w:r>
          </w:p>
          <w:p w14:paraId="0B88B60E" w14:textId="384B58F5" w:rsidR="006E7B9D" w:rsidRDefault="006E7B9D" w:rsidP="00EE5ADC">
            <w:pPr>
              <w:ind w:firstLineChars="100" w:firstLine="199"/>
              <w:rPr>
                <w:lang w:val="en-US"/>
              </w:rPr>
            </w:pPr>
            <w:r>
              <w:rPr>
                <w:highlight w:val="yellow"/>
                <w:lang w:val="en-US"/>
              </w:rPr>
              <w:t xml:space="preserve">// MOVED </w:t>
            </w:r>
            <w:r>
              <w:rPr>
                <w:highlight w:val="yellow"/>
              </w:rPr>
              <w:t>f_NR_CellInfo_SetMAC_CellGroupConfigL2(nr_Cell1);  //@sic R5s210315 sic@</w:t>
            </w:r>
          </w:p>
          <w:p w14:paraId="16BCE14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//Set null cipher Algorithm</w:t>
            </w:r>
          </w:p>
          <w:p w14:paraId="671AF80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f_NR_AS_CipheringAlgorithm_Set</w:t>
            </w:r>
            <w:proofErr w:type="spellEnd"/>
            <w:r>
              <w:rPr>
                <w:lang w:val="en-US"/>
              </w:rPr>
              <w:t>(nea0);</w:t>
            </w:r>
          </w:p>
          <w:p w14:paraId="10A9BD7F" w14:textId="77777777" w:rsidR="006E7B9D" w:rsidRDefault="006E7B9D" w:rsidP="00EE5ADC">
            <w:pPr>
              <w:rPr>
                <w:lang w:val="en-US"/>
              </w:rPr>
            </w:pPr>
          </w:p>
          <w:p w14:paraId="5AD7774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//Configure on SS the DRB in No MAC header manipulation in DL and RLC and PDCP in transparent mode</w:t>
            </w:r>
          </w:p>
          <w:p w14:paraId="17076C8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f_NRL2_RRC_ConnectedState3N_ExtraDRBsNoNAS(nr_Cell1,</w:t>
            </w:r>
          </w:p>
          <w:p w14:paraId="12DA73E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TEST_LOOPModeA_ON</w:t>
            </w:r>
            <w:proofErr w:type="spellEnd"/>
            <w:r>
              <w:rPr>
                <w:lang w:val="en-US"/>
              </w:rPr>
              <w:t>,</w:t>
            </w:r>
          </w:p>
          <w:p w14:paraId="619DDD2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cs_UE_TestLoopModeA_NR_LB_Setup_NoScaling</w:t>
            </w:r>
            <w:proofErr w:type="spellEnd"/>
            <w:r>
              <w:rPr>
                <w:lang w:val="en-US"/>
              </w:rPr>
              <w:t>,</w:t>
            </w:r>
          </w:p>
          <w:p w14:paraId="003A18C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v_RLC_BearerConfigList</w:t>
            </w:r>
            <w:proofErr w:type="spellEnd"/>
            <w:r>
              <w:rPr>
                <w:lang w:val="en-US"/>
              </w:rPr>
              <w:t>,</w:t>
            </w:r>
          </w:p>
          <w:p w14:paraId="4FD47A0E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-,  //</w:t>
            </w:r>
            <w:proofErr w:type="spellStart"/>
            <w:r>
              <w:rPr>
                <w:lang w:val="en-US"/>
              </w:rPr>
              <w:t>MAC_CellGroupConfig</w:t>
            </w:r>
            <w:proofErr w:type="spellEnd"/>
          </w:p>
          <w:p w14:paraId="255B520A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v_DRBToAddModList</w:t>
            </w:r>
            <w:proofErr w:type="spellEnd"/>
            <w:r>
              <w:rPr>
                <w:lang w:val="en-US"/>
              </w:rPr>
              <w:t>,</w:t>
            </w:r>
          </w:p>
          <w:p w14:paraId="3B672186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</w:p>
          <w:p w14:paraId="7E7DEDF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);</w:t>
            </w:r>
          </w:p>
          <w:p w14:paraId="401FFAB9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cs_NR_MAC_TestModeInfo_NoHeaderManipulationDL_UL</w:t>
            </w:r>
            <w:proofErr w:type="spellEnd"/>
            <w:r>
              <w:rPr>
                <w:lang w:val="en-US"/>
              </w:rPr>
              <w:t>)};</w:t>
            </w:r>
          </w:p>
          <w:p w14:paraId="25E24FC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f_NR_SS_CommonRadioBearerConfig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);</w:t>
            </w:r>
          </w:p>
          <w:p w14:paraId="761AF3C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(true);</w:t>
            </w:r>
          </w:p>
          <w:p w14:paraId="0306465A" w14:textId="77777777" w:rsidR="006E7B9D" w:rsidRDefault="006E7B9D" w:rsidP="00EE5ADC">
            <w:pPr>
              <w:rPr>
                <w:lang w:val="en-US"/>
              </w:rPr>
            </w:pPr>
          </w:p>
          <w:p w14:paraId="22C59B53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f_TC_7_1_1_3_5_NR_TestBody(v_DRBId1);</w:t>
            </w:r>
          </w:p>
          <w:p w14:paraId="11E49493" w14:textId="77777777" w:rsidR="006E7B9D" w:rsidRDefault="006E7B9D" w:rsidP="00EE5ADC">
            <w:pPr>
              <w:rPr>
                <w:lang w:val="en-US"/>
              </w:rPr>
            </w:pPr>
          </w:p>
          <w:p w14:paraId="0924989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(false);</w:t>
            </w:r>
          </w:p>
          <w:p w14:paraId="5BFE430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</w:p>
          <w:p w14:paraId="445F290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</w:t>
            </w:r>
            <w:proofErr w:type="spellStart"/>
            <w:r>
              <w:rPr>
                <w:lang w:val="en-US"/>
              </w:rPr>
              <w:t>Postamble</w:t>
            </w:r>
            <w:proofErr w:type="spellEnd"/>
          </w:p>
          <w:p w14:paraId="11B5F38C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// configure SS Mac IN NORMAL TEST MODE.</w:t>
            </w:r>
          </w:p>
          <w:p w14:paraId="0C4CFAF5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 xml:space="preserve"> := {</w:t>
            </w:r>
            <w:proofErr w:type="spellStart"/>
            <w:r>
              <w:rPr>
                <w:lang w:val="en-US"/>
              </w:rPr>
              <w:t>cs_NR_SS_RadioBearer_MAC_TestMode</w:t>
            </w:r>
            <w:proofErr w:type="spellEnd"/>
            <w:r>
              <w:rPr>
                <w:lang w:val="en-US"/>
              </w:rPr>
              <w:t xml:space="preserve">(v_DRBId1, </w:t>
            </w:r>
            <w:proofErr w:type="spellStart"/>
            <w:r>
              <w:rPr>
                <w:lang w:val="en-US"/>
              </w:rPr>
              <w:t>cs_NR_MAC_TestModeInfo_NormalMode</w:t>
            </w:r>
            <w:proofErr w:type="spellEnd"/>
            <w:r>
              <w:rPr>
                <w:lang w:val="en-US"/>
              </w:rPr>
              <w:t>)};</w:t>
            </w:r>
          </w:p>
          <w:p w14:paraId="00444C38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f_NR_SS_CommonRadioBearerConfig</w:t>
            </w:r>
            <w:proofErr w:type="spellEnd"/>
            <w:r>
              <w:rPr>
                <w:lang w:val="en-US"/>
              </w:rPr>
              <w:t xml:space="preserve">(nr_Cell1, </w:t>
            </w:r>
            <w:proofErr w:type="spellStart"/>
            <w:r>
              <w:rPr>
                <w:lang w:val="en-US"/>
              </w:rPr>
              <w:t>v_SS_Drb_ConfigList</w:t>
            </w:r>
            <w:proofErr w:type="spellEnd"/>
            <w:r>
              <w:rPr>
                <w:lang w:val="en-US"/>
              </w:rPr>
              <w:t>);</w:t>
            </w:r>
          </w:p>
          <w:p w14:paraId="572CB132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f_NR_ULGrantConfiguration_Start</w:t>
            </w:r>
            <w:proofErr w:type="spellEnd"/>
            <w:r>
              <w:rPr>
                <w:lang w:val="en-US"/>
              </w:rPr>
              <w:t>(nr_Cell1); // Def UL Grant Config</w:t>
            </w:r>
          </w:p>
          <w:p w14:paraId="6896B57D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f_NR5GC_OpenUE_TestLoopMode_Deactivate_TestMode(nr_Cell1);</w:t>
            </w:r>
          </w:p>
          <w:p w14:paraId="78BD5AF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f_NR_Postamble</w:t>
            </w:r>
            <w:proofErr w:type="spellEnd"/>
            <w:r>
              <w:rPr>
                <w:lang w:val="en-US"/>
              </w:rPr>
              <w:t>(nr_Cell1, STATE_CONNECTED_3A);</w:t>
            </w:r>
          </w:p>
          <w:p w14:paraId="1357BEC7" w14:textId="77777777" w:rsidR="006E7B9D" w:rsidRDefault="006E7B9D" w:rsidP="00EE5ADC">
            <w:pPr>
              <w:rPr>
                <w:lang w:val="en-US"/>
              </w:rPr>
            </w:pPr>
            <w:r>
              <w:rPr>
                <w:lang w:val="en-US"/>
              </w:rPr>
              <w:t xml:space="preserve">  };</w:t>
            </w:r>
          </w:p>
        </w:tc>
      </w:tr>
    </w:tbl>
    <w:p w14:paraId="03CC8780" w14:textId="77777777" w:rsidR="006E7B9D" w:rsidRDefault="006E7B9D" w:rsidP="006E7B9D">
      <w:pPr>
        <w:rPr>
          <w:lang w:val="en-US"/>
        </w:rPr>
      </w:pPr>
    </w:p>
    <w:p w14:paraId="23934D66" w14:textId="77777777" w:rsidR="006E7B9D" w:rsidRPr="006E7B9D" w:rsidRDefault="006E7B9D" w:rsidP="006E7B9D"/>
    <w:sectPr w:rsidR="006E7B9D" w:rsidRPr="006E7B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E4DBA" w14:textId="77777777" w:rsidR="00AB0712" w:rsidRDefault="00AB0712">
      <w:r>
        <w:separator/>
      </w:r>
    </w:p>
  </w:endnote>
  <w:endnote w:type="continuationSeparator" w:id="0">
    <w:p w14:paraId="424C6C95" w14:textId="77777777" w:rsidR="00AB0712" w:rsidRDefault="00AB0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816E7A" w14:textId="77777777" w:rsidR="00AB0712" w:rsidRDefault="00AB0712">
      <w:r>
        <w:separator/>
      </w:r>
    </w:p>
  </w:footnote>
  <w:footnote w:type="continuationSeparator" w:id="0">
    <w:p w14:paraId="162D01A9" w14:textId="77777777" w:rsidR="00AB0712" w:rsidRDefault="00AB0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91A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A47BE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1341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7B9D"/>
    <w:rsid w:val="00701A94"/>
    <w:rsid w:val="00701D86"/>
    <w:rsid w:val="007146D3"/>
    <w:rsid w:val="00715499"/>
    <w:rsid w:val="00757DA6"/>
    <w:rsid w:val="00765598"/>
    <w:rsid w:val="0078492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3441"/>
    <w:rsid w:val="008279FA"/>
    <w:rsid w:val="00832EA7"/>
    <w:rsid w:val="008338F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D5EA5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0712"/>
    <w:rsid w:val="00AB3696"/>
    <w:rsid w:val="00AB38CB"/>
    <w:rsid w:val="00AB65B9"/>
    <w:rsid w:val="00AC23BD"/>
    <w:rsid w:val="00AC5820"/>
    <w:rsid w:val="00AD1CD8"/>
    <w:rsid w:val="00AD62D3"/>
    <w:rsid w:val="00B14FDE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37A9A"/>
    <w:rsid w:val="00C462F9"/>
    <w:rsid w:val="00C63CDB"/>
    <w:rsid w:val="00C66BA2"/>
    <w:rsid w:val="00C82479"/>
    <w:rsid w:val="00C83A6B"/>
    <w:rsid w:val="00C95985"/>
    <w:rsid w:val="00C97F6B"/>
    <w:rsid w:val="00CA44A0"/>
    <w:rsid w:val="00CB36F7"/>
    <w:rsid w:val="00CB4586"/>
    <w:rsid w:val="00CB5F17"/>
    <w:rsid w:val="00CC5026"/>
    <w:rsid w:val="00CC68D0"/>
    <w:rsid w:val="00CD13DD"/>
    <w:rsid w:val="00CE6D50"/>
    <w:rsid w:val="00CF5766"/>
    <w:rsid w:val="00D00793"/>
    <w:rsid w:val="00D03794"/>
    <w:rsid w:val="00D03F9A"/>
    <w:rsid w:val="00D06D51"/>
    <w:rsid w:val="00D11082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3A21"/>
    <w:rsid w:val="00DC2D3D"/>
    <w:rsid w:val="00DE34CF"/>
    <w:rsid w:val="00DE7626"/>
    <w:rsid w:val="00DF0CD3"/>
    <w:rsid w:val="00E0003D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1684</TotalTime>
  <Pages>13</Pages>
  <Words>3238</Words>
  <Characters>18457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52</cp:revision>
  <cp:lastPrinted>1900-01-01T00:00:00Z</cp:lastPrinted>
  <dcterms:created xsi:type="dcterms:W3CDTF">2020-12-08T10:56:00Z</dcterms:created>
  <dcterms:modified xsi:type="dcterms:W3CDTF">2021-04-16T09:51:00Z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