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D8B76" w14:textId="7D51ACC9" w:rsidR="009248C8" w:rsidRDefault="009248C8" w:rsidP="00924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>
        <w:rPr>
          <w:b/>
          <w:i/>
          <w:noProof/>
          <w:sz w:val="28"/>
        </w:rPr>
        <w:t>2</w:t>
      </w:r>
      <w:r w:rsidR="00C45131">
        <w:rPr>
          <w:b/>
          <w:i/>
          <w:noProof/>
          <w:sz w:val="28"/>
        </w:rPr>
        <w:t>7</w:t>
      </w:r>
    </w:p>
    <w:p w14:paraId="498BEC65" w14:textId="77777777" w:rsidR="009248C8" w:rsidRDefault="00003C09" w:rsidP="009248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248C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248C8">
        <w:rPr>
          <w:b/>
          <w:noProof/>
          <w:sz w:val="24"/>
        </w:rPr>
        <w:t xml:space="preserve">, </w:t>
      </w:r>
      <w:r w:rsidR="009248C8">
        <w:fldChar w:fldCharType="begin"/>
      </w:r>
      <w:r w:rsidR="009248C8">
        <w:instrText xml:space="preserve"> DOCPROPERTY  Country  \* MERGEFORMAT </w:instrText>
      </w:r>
      <w:r w:rsidR="009248C8">
        <w:fldChar w:fldCharType="end"/>
      </w:r>
      <w:r w:rsidR="009248C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48C8">
        <w:rPr>
          <w:b/>
          <w:noProof/>
          <w:sz w:val="24"/>
        </w:rPr>
        <w:t>7</w:t>
      </w:r>
      <w:r w:rsidR="009248C8" w:rsidRPr="00BA51D9">
        <w:rPr>
          <w:b/>
          <w:noProof/>
          <w:sz w:val="24"/>
        </w:rPr>
        <w:t>th Dec 20</w:t>
      </w:r>
      <w:r w:rsidR="009248C8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9248C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248C8" w:rsidRPr="00BA51D9">
        <w:rPr>
          <w:b/>
          <w:noProof/>
          <w:sz w:val="24"/>
        </w:rPr>
        <w:t>31st Dec 202</w:t>
      </w:r>
      <w:r w:rsidR="009248C8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48C8" w14:paraId="3C4075CE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8BB91" w14:textId="77777777" w:rsidR="009248C8" w:rsidRDefault="009248C8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48C8" w14:paraId="24BA9186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284B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48C8" w14:paraId="1B6FD4F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D981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0A58BF51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2C48D255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B9C3E0" w14:textId="77777777" w:rsidR="009248C8" w:rsidRPr="00410371" w:rsidRDefault="009248C8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19C164E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109571" w14:textId="6505906C" w:rsidR="009248C8" w:rsidRPr="00410371" w:rsidRDefault="009248C8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6</w:t>
            </w:r>
            <w:r w:rsidR="00C4513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341CCAA" w14:textId="77777777" w:rsidR="009248C8" w:rsidRDefault="009248C8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593F0" w14:textId="77777777" w:rsidR="009248C8" w:rsidRPr="00A1055C" w:rsidRDefault="009248C8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193387" w14:textId="77777777" w:rsidR="009248C8" w:rsidRDefault="009248C8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DABDFA" w14:textId="77777777" w:rsidR="009248C8" w:rsidRPr="00410371" w:rsidRDefault="009248C8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6E415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83CE98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370F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3EBED68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6D666" w14:textId="77777777" w:rsidR="009248C8" w:rsidRPr="00F25D98" w:rsidRDefault="009248C8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48C8" w14:paraId="02DB456B" w14:textId="77777777" w:rsidTr="00FC3709">
        <w:tc>
          <w:tcPr>
            <w:tcW w:w="9641" w:type="dxa"/>
            <w:gridSpan w:val="9"/>
          </w:tcPr>
          <w:p w14:paraId="4CFF8D44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2D9F0" w14:textId="77777777" w:rsidR="009248C8" w:rsidRDefault="009248C8" w:rsidP="0092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48C8" w14:paraId="1CA6FC4F" w14:textId="77777777" w:rsidTr="00FC3709">
        <w:tc>
          <w:tcPr>
            <w:tcW w:w="2835" w:type="dxa"/>
          </w:tcPr>
          <w:p w14:paraId="556F8B47" w14:textId="77777777" w:rsidR="009248C8" w:rsidRDefault="009248C8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3F1163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AE0B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B15C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82E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EC62C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53411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B3ED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7006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2A1F77" w14:textId="77777777" w:rsidR="009248C8" w:rsidRDefault="009248C8" w:rsidP="0092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48C8" w14:paraId="54ED79A6" w14:textId="77777777" w:rsidTr="00FC3709">
        <w:tc>
          <w:tcPr>
            <w:tcW w:w="9640" w:type="dxa"/>
            <w:gridSpan w:val="11"/>
          </w:tcPr>
          <w:p w14:paraId="6405FDF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6B9F110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0ABA0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4D631" w14:textId="346FE72D" w:rsidR="009248C8" w:rsidRDefault="009248C8" w:rsidP="00FC3709">
            <w:pPr>
              <w:pStyle w:val="CRCoverPage"/>
              <w:spacing w:after="0"/>
            </w:pPr>
            <w:r w:rsidRPr="009248C8">
              <w:t>Correction for NR MAC test case 7.1.1.2.</w:t>
            </w:r>
            <w:r w:rsidR="00C45131">
              <w:t>4</w:t>
            </w:r>
          </w:p>
        </w:tc>
      </w:tr>
      <w:tr w:rsidR="009248C8" w14:paraId="6DDCFDA7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661D5C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3A49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248C8" w14:paraId="7974B1EF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51FBEB99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A37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9248C8" w14:paraId="5ED27365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0CDB1B2F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E89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248C8" w14:paraId="2578CE6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4AA1CBE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8FB9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23ADA18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69363F8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EE20E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E31F6E" w14:textId="77777777" w:rsidR="009248C8" w:rsidRDefault="009248C8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9B1FA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96B1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2021-04-09</w:t>
            </w:r>
          </w:p>
        </w:tc>
      </w:tr>
      <w:tr w:rsidR="009248C8" w14:paraId="2A63716C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36CDA3B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F350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2C75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6B82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3EF6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C0A0A87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30883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A5FFB" w14:textId="77777777" w:rsidR="009248C8" w:rsidRDefault="009248C8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F10A94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CD45" w14:textId="77777777" w:rsidR="009248C8" w:rsidRDefault="009248C8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2B36C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48C8" w14:paraId="28D57385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42C424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B96E1" w14:textId="77777777" w:rsidR="009248C8" w:rsidRDefault="009248C8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834F8" w14:textId="77777777" w:rsidR="009248C8" w:rsidRDefault="009248C8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4D1E8" w14:textId="77777777" w:rsidR="009248C8" w:rsidRPr="007C2097" w:rsidRDefault="009248C8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48C8" w14:paraId="06AF7B57" w14:textId="77777777" w:rsidTr="00FC3709">
        <w:tc>
          <w:tcPr>
            <w:tcW w:w="1843" w:type="dxa"/>
          </w:tcPr>
          <w:p w14:paraId="1FBD7EA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15FA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2495D9F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B5AC7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6312D" w14:textId="13CB5DA2" w:rsidR="009248C8" w:rsidRDefault="00B14F04" w:rsidP="00B14F04">
            <w:pPr>
              <w:pStyle w:val="CRCoverPage"/>
              <w:spacing w:after="0"/>
              <w:rPr>
                <w:noProof/>
              </w:rPr>
            </w:pPr>
            <w:r w:rsidRPr="00B14F04">
              <w:rPr>
                <w:rFonts w:cs="Arial"/>
                <w:lang w:val="en-US" w:eastAsia="zh-CN"/>
              </w:rPr>
              <w:t xml:space="preserve">The parameters to function </w:t>
            </w:r>
            <w:proofErr w:type="spellStart"/>
            <w:r w:rsidRPr="00B14F04">
              <w:rPr>
                <w:rFonts w:cs="Arial"/>
                <w:lang w:val="en-US" w:eastAsia="zh-CN"/>
              </w:rPr>
              <w:t>f_Delay</w:t>
            </w:r>
            <w:proofErr w:type="spellEnd"/>
            <w:r w:rsidRPr="00B14F04">
              <w:rPr>
                <w:rFonts w:cs="Arial"/>
                <w:lang w:val="en-US" w:eastAsia="zh-CN"/>
              </w:rPr>
              <w:t xml:space="preserve"> are passed in incorrect order.</w:t>
            </w:r>
          </w:p>
        </w:tc>
      </w:tr>
      <w:tr w:rsidR="009248C8" w14:paraId="021E111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9612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1A89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683B9B39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42B1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85CC4" w14:textId="55519B65" w:rsidR="009248C8" w:rsidRPr="005C657A" w:rsidRDefault="00B14F04" w:rsidP="00B14F04">
            <w:pPr>
              <w:pStyle w:val="CRCoverPage"/>
              <w:spacing w:after="0"/>
              <w:rPr>
                <w:lang w:val="en-SG"/>
              </w:rPr>
            </w:pPr>
            <w:r w:rsidRPr="00B14F04">
              <w:rPr>
                <w:lang w:val="en-US" w:eastAsia="zh-CN"/>
              </w:rPr>
              <w:t>Exchanged the order of parameters “</w:t>
            </w:r>
            <w:proofErr w:type="spellStart"/>
            <w:r w:rsidRPr="00B14F04">
              <w:rPr>
                <w:lang w:val="en-US" w:eastAsia="zh-CN"/>
              </w:rPr>
              <w:t>v_SysinfoActivation</w:t>
            </w:r>
            <w:proofErr w:type="spellEnd"/>
            <w:r w:rsidRPr="00B14F04">
              <w:rPr>
                <w:lang w:val="en-US" w:eastAsia="zh-CN"/>
              </w:rPr>
              <w:t>” and “</w:t>
            </w:r>
            <w:proofErr w:type="spellStart"/>
            <w:r w:rsidRPr="00B14F04">
              <w:rPr>
                <w:lang w:val="en-US" w:eastAsia="zh-CN"/>
              </w:rPr>
              <w:t>v_TimingDL</w:t>
            </w:r>
            <w:proofErr w:type="spellEnd"/>
            <w:r w:rsidRPr="00B14F04">
              <w:rPr>
                <w:lang w:val="en-US" w:eastAsia="zh-CN"/>
              </w:rPr>
              <w:t>” in function “</w:t>
            </w:r>
            <w:proofErr w:type="spellStart"/>
            <w:r w:rsidRPr="00B14F04">
              <w:rPr>
                <w:lang w:val="en-US" w:eastAsia="zh-CN"/>
              </w:rPr>
              <w:t>f_</w:t>
            </w:r>
            <w:proofErr w:type="gramStart"/>
            <w:r w:rsidRPr="00B14F04">
              <w:rPr>
                <w:lang w:val="en-US" w:eastAsia="zh-CN"/>
              </w:rPr>
              <w:t>Delay</w:t>
            </w:r>
            <w:proofErr w:type="spellEnd"/>
            <w:r w:rsidRPr="00B14F04">
              <w:rPr>
                <w:lang w:val="en-US" w:eastAsia="zh-CN"/>
              </w:rPr>
              <w:t>(</w:t>
            </w:r>
            <w:proofErr w:type="gramEnd"/>
            <w:r w:rsidRPr="00B14F04">
              <w:rPr>
                <w:lang w:val="en-US" w:eastAsia="zh-CN"/>
              </w:rPr>
              <w:t>)”</w:t>
            </w:r>
          </w:p>
        </w:tc>
      </w:tr>
      <w:tr w:rsidR="009248C8" w14:paraId="544C024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D99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F11D6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6D7C216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F445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9773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9248C8" w14:paraId="34ECCD34" w14:textId="77777777" w:rsidTr="00FC3709">
        <w:tc>
          <w:tcPr>
            <w:tcW w:w="2694" w:type="dxa"/>
            <w:gridSpan w:val="2"/>
          </w:tcPr>
          <w:p w14:paraId="2E3DB66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AB92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5CC0409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90FCA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FB8A9" w14:textId="4466862F" w:rsidR="009248C8" w:rsidRDefault="00423FAF" w:rsidP="00FC3709">
            <w:pPr>
              <w:pStyle w:val="CRCoverPage"/>
              <w:spacing w:after="0"/>
              <w:rPr>
                <w:noProof/>
              </w:rPr>
            </w:pPr>
            <w:r>
              <w:t>7.1.1.2.</w:t>
            </w:r>
            <w:r w:rsidR="00B55C3D">
              <w:t>4</w:t>
            </w:r>
            <w:r w:rsidR="00ED2F29">
              <w:t>.</w:t>
            </w:r>
            <w:r w:rsidR="00ED2F29">
              <w:t>NR5GC</w:t>
            </w:r>
          </w:p>
        </w:tc>
      </w:tr>
      <w:tr w:rsidR="009248C8" w14:paraId="02EF328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3A28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56B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1F33E99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42C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AF0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05FA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1C8DC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34ED4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48C8" w14:paraId="0A764A7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1AA2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870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61D77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52125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543CA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0505D9E4" w14:textId="77777777" w:rsidTr="00FC3709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85E7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4E47B" w14:textId="77777777" w:rsidR="009248C8" w:rsidRDefault="009248C8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1C60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3529C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50C4E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248C8" w14:paraId="0C80F97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4B33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CA92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181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D75BEB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E3C02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3B23131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EA7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1BAA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764A969D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1406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0CA2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8C8" w:rsidRPr="008863B9" w14:paraId="5E135936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0F73A" w14:textId="77777777" w:rsidR="009248C8" w:rsidRPr="008863B9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993F04" w14:textId="77777777" w:rsidR="009248C8" w:rsidRPr="008863B9" w:rsidRDefault="009248C8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48C8" w14:paraId="6C69BAF8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267E0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7CE80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3BFD2" w14:textId="0115063F" w:rsidR="009248C8" w:rsidRDefault="009248C8">
      <w:pPr>
        <w:rPr>
          <w:lang w:val="en-US"/>
        </w:rPr>
        <w:sectPr w:rsidR="009248C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92D50C" w14:textId="77777777" w:rsidR="00FB6F4A" w:rsidRDefault="0084488C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906353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3C6FB58" w14:textId="444BAE40" w:rsidR="009248C8" w:rsidRPr="0084488C" w:rsidRDefault="0084488C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248C8" w:rsidRPr="00495423">
        <w:rPr>
          <w:rFonts w:ascii="Arial" w:hAnsi="Arial" w:cs="Arial"/>
          <w:iCs/>
          <w:noProof/>
        </w:rPr>
        <w:t>Table of Contents</w:t>
      </w:r>
      <w:r w:rsidR="009248C8">
        <w:rPr>
          <w:noProof/>
        </w:rPr>
        <w:tab/>
      </w:r>
      <w:r w:rsidR="009248C8">
        <w:rPr>
          <w:noProof/>
        </w:rPr>
        <w:fldChar w:fldCharType="begin"/>
      </w:r>
      <w:r w:rsidR="009248C8">
        <w:rPr>
          <w:noProof/>
        </w:rPr>
        <w:instrText xml:space="preserve"> PAGEREF _Toc68906353 \h </w:instrText>
      </w:r>
      <w:r w:rsidR="009248C8">
        <w:rPr>
          <w:noProof/>
        </w:rPr>
      </w:r>
      <w:r w:rsidR="009248C8">
        <w:rPr>
          <w:noProof/>
        </w:rPr>
        <w:fldChar w:fldCharType="separate"/>
      </w:r>
      <w:r w:rsidR="009248C8">
        <w:rPr>
          <w:noProof/>
        </w:rPr>
        <w:t>2</w:t>
      </w:r>
      <w:r w:rsidR="009248C8">
        <w:rPr>
          <w:noProof/>
        </w:rPr>
        <w:fldChar w:fldCharType="end"/>
      </w:r>
    </w:p>
    <w:p w14:paraId="23A519B7" w14:textId="7B788F92" w:rsidR="009248C8" w:rsidRPr="0084488C" w:rsidRDefault="009248C8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495423">
        <w:rPr>
          <w:b/>
          <w:noProof/>
          <w:lang w:eastAsia="ja-JP"/>
        </w:rPr>
        <w:t>1</w:t>
      </w:r>
      <w:r w:rsidRPr="0084488C">
        <w:rPr>
          <w:rFonts w:ascii="Calibri" w:eastAsia="Times New Roman" w:hAnsi="Calibri"/>
          <w:noProof/>
          <w:szCs w:val="22"/>
          <w:lang w:val="en-US"/>
        </w:rPr>
        <w:tab/>
      </w:r>
      <w:r w:rsidRPr="00495423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FD8448B" w14:textId="45370902" w:rsidR="009248C8" w:rsidRPr="0084488C" w:rsidRDefault="009248C8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495423">
        <w:rPr>
          <w:b/>
          <w:noProof/>
        </w:rPr>
        <w:t>2</w:t>
      </w:r>
      <w:r w:rsidRPr="0084488C">
        <w:rPr>
          <w:rFonts w:ascii="Calibri" w:eastAsia="Times New Roman" w:hAnsi="Calibri"/>
          <w:noProof/>
          <w:szCs w:val="22"/>
          <w:lang w:val="en-US"/>
        </w:rPr>
        <w:tab/>
      </w:r>
      <w:r w:rsidRPr="00495423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6CA51C6" w14:textId="282948F0" w:rsidR="009248C8" w:rsidRPr="0084488C" w:rsidRDefault="009248C8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495423">
        <w:rPr>
          <w:b/>
          <w:noProof/>
          <w:lang w:val="pt-BR"/>
        </w:rPr>
        <w:t>2.1</w:t>
      </w:r>
      <w:r w:rsidRPr="0084488C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49542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EB1558" w14:textId="4AB00B7F" w:rsidR="00FB6F4A" w:rsidRDefault="0084488C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439EB719" w14:textId="77777777" w:rsidR="00FB6F4A" w:rsidRDefault="0084488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906354"/>
      <w:r>
        <w:rPr>
          <w:b/>
          <w:lang w:eastAsia="ja-JP"/>
        </w:rPr>
        <w:t>Overview</w:t>
      </w:r>
      <w:bookmarkEnd w:id="2"/>
      <w:bookmarkEnd w:id="3"/>
    </w:p>
    <w:p w14:paraId="255A4C1D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26BF3E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3042BC65" w14:textId="77777777" w:rsidR="00FB6F4A" w:rsidRDefault="00FB6F4A"/>
    <w:p w14:paraId="0B42301B" w14:textId="1C118C35" w:rsidR="00FB6F4A" w:rsidRDefault="0084488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906355"/>
      <w:r>
        <w:rPr>
          <w:b/>
        </w:rPr>
        <w:t>Corrections required</w:t>
      </w:r>
      <w:bookmarkEnd w:id="4"/>
      <w:bookmarkEnd w:id="5"/>
      <w:bookmarkEnd w:id="6"/>
    </w:p>
    <w:p w14:paraId="7A6A2A1E" w14:textId="77777777" w:rsidR="00B234C1" w:rsidRDefault="00B234C1" w:rsidP="00B234C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906356"/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4C1" w14:paraId="1605CE22" w14:textId="77777777" w:rsidTr="00FC3709">
        <w:trPr>
          <w:trHeight w:val="447"/>
        </w:trPr>
        <w:tc>
          <w:tcPr>
            <w:tcW w:w="1985" w:type="dxa"/>
          </w:tcPr>
          <w:p w14:paraId="55DEADD8" w14:textId="77777777" w:rsidR="00B234C1" w:rsidRDefault="00B234C1" w:rsidP="00FC37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AC01581" w14:textId="77777777" w:rsidR="00B234C1" w:rsidRDefault="00B234C1" w:rsidP="00FC3709">
            <w:pPr>
              <w:spacing w:after="0"/>
              <w:rPr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f_TC_7_1_1_2_</w:t>
            </w: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t>_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NR_TestBody</w:t>
            </w:r>
            <w:proofErr w:type="spellEnd"/>
          </w:p>
        </w:tc>
      </w:tr>
      <w:tr w:rsidR="00B234C1" w14:paraId="2AA855DC" w14:textId="77777777" w:rsidTr="00FC3709">
        <w:trPr>
          <w:trHeight w:val="535"/>
        </w:trPr>
        <w:tc>
          <w:tcPr>
            <w:tcW w:w="1985" w:type="dxa"/>
          </w:tcPr>
          <w:p w14:paraId="77C1A0C6" w14:textId="77777777" w:rsidR="00B234C1" w:rsidRDefault="00B234C1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41D57F" w14:textId="0C1A149B" w:rsidR="00B234C1" w:rsidRDefault="00B234C1" w:rsidP="00FC370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parameters to function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f_De</w:t>
            </w:r>
            <w:r>
              <w:rPr>
                <w:rFonts w:ascii="Arial" w:hAnsi="Arial" w:cs="Arial"/>
                <w:lang w:val="en-US" w:eastAsia="zh-CN"/>
              </w:rPr>
              <w:t>lay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are passed in incorrect order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B234C1" w14:paraId="4AF6CD94" w14:textId="77777777" w:rsidTr="00FC3709">
        <w:tc>
          <w:tcPr>
            <w:tcW w:w="1985" w:type="dxa"/>
          </w:tcPr>
          <w:p w14:paraId="16F2A1E8" w14:textId="77777777" w:rsidR="00B234C1" w:rsidRDefault="00B234C1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39F19B" w14:textId="1BE7B1B6" w:rsidR="00B234C1" w:rsidRDefault="00B234C1" w:rsidP="00FC37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Exchange</w:t>
            </w:r>
            <w:r>
              <w:rPr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the order of </w:t>
            </w:r>
            <w:r>
              <w:rPr>
                <w:lang w:val="en-US" w:eastAsia="zh-CN"/>
              </w:rPr>
              <w:t>parameters “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function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rFonts w:cs="Arial" w:hint="eastAsia"/>
                <w:lang w:val="en-US" w:eastAsia="zh-CN"/>
              </w:rPr>
              <w:t>f_</w:t>
            </w:r>
            <w:proofErr w:type="gramStart"/>
            <w:r>
              <w:rPr>
                <w:rFonts w:cs="Arial" w:hint="eastAsia"/>
                <w:lang w:val="en-US" w:eastAsia="zh-CN"/>
              </w:rPr>
              <w:t>Del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y</w:t>
            </w:r>
            <w:proofErr w:type="spellEnd"/>
            <w:r>
              <w:rPr>
                <w:rFonts w:cs="Arial" w:hint="eastAsia"/>
                <w:lang w:val="en-US" w:eastAsia="zh-CN"/>
              </w:rPr>
              <w:t>(</w:t>
            </w:r>
            <w:proofErr w:type="gramEnd"/>
            <w:r>
              <w:rPr>
                <w:rFonts w:cs="Arial" w:hint="eastAsia"/>
                <w:lang w:val="en-US" w:eastAsia="zh-CN"/>
              </w:rPr>
              <w:t>)</w:t>
            </w:r>
            <w:r>
              <w:rPr>
                <w:lang w:val="en-US" w:eastAsia="zh-CN"/>
              </w:rPr>
              <w:t>”</w:t>
            </w:r>
          </w:p>
        </w:tc>
      </w:tr>
      <w:tr w:rsidR="00B234C1" w14:paraId="38FBD9BC" w14:textId="77777777" w:rsidTr="00FC3709">
        <w:tc>
          <w:tcPr>
            <w:tcW w:w="1985" w:type="dxa"/>
          </w:tcPr>
          <w:p w14:paraId="793993C8" w14:textId="77777777" w:rsidR="00B234C1" w:rsidRDefault="00B234C1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0E76AE0" w14:textId="77777777" w:rsidR="00B234C1" w:rsidRDefault="00B234C1" w:rsidP="00FC3709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MAC_NR5GC</w:t>
            </w:r>
          </w:p>
        </w:tc>
      </w:tr>
      <w:tr w:rsidR="00B234C1" w14:paraId="033F60F6" w14:textId="77777777" w:rsidTr="00FC3709">
        <w:tc>
          <w:tcPr>
            <w:tcW w:w="1985" w:type="dxa"/>
          </w:tcPr>
          <w:p w14:paraId="30DCCA47" w14:textId="77777777" w:rsidR="00B234C1" w:rsidRDefault="00B234C1" w:rsidP="00FC37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148DC7D" w14:textId="77777777" w:rsidR="00B234C1" w:rsidRDefault="00B234C1" w:rsidP="00FC3709">
            <w:pPr>
              <w:rPr>
                <w:rFonts w:ascii="Arial" w:hAnsi="Arial"/>
                <w:highlight w:val="cyan"/>
              </w:rPr>
            </w:pPr>
          </w:p>
        </w:tc>
      </w:tr>
    </w:tbl>
    <w:p w14:paraId="31775DAA" w14:textId="77777777" w:rsidR="00B234C1" w:rsidRDefault="00B234C1" w:rsidP="00B234C1"/>
    <w:p w14:paraId="4B510140" w14:textId="77777777" w:rsidR="00B234C1" w:rsidRDefault="00B234C1" w:rsidP="00B234C1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234C1" w14:paraId="75D7F516" w14:textId="77777777" w:rsidTr="00FC3709">
        <w:tc>
          <w:tcPr>
            <w:tcW w:w="9855" w:type="dxa"/>
          </w:tcPr>
          <w:p w14:paraId="7DA9D175" w14:textId="77777777" w:rsidR="00B234C1" w:rsidRDefault="00B234C1" w:rsidP="00FC3709">
            <w:pPr>
              <w:rPr>
                <w:rStyle w:val="HTMLCode"/>
                <w:rFonts w:ascii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function f_TC_7_1_1_2_4_NR_TestBody(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DRB_Identity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NR_DRB_COMMON_IND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NR_PhysicalParameters_Type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v_NR_PhysicalParameters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NR_Prach_RootSequenceIndex_Type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NR_DuplexMode_Type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v_NR_DuplexMode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f_NR_CellInfo_GetDuplexMode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timer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10.0;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ischosen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v_NR_DuplexMode.TDD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 //FR1 TDD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{l139 := 2};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{l139 := 20};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6"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@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t>f_NR_ULGrantConfiguration_Stop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-,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cs_NR_UplinkTimeAlignment_Stop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R5s201512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1-2"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f_NR_CellInfo_SetSIB1_Prach_RootSequenceIndex(nr_Cell1,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//Modify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Sysinfo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in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R5s200080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f_NR_SS_L1_TestModeConfig(nr_Cell1, cas_NR_L1_TestModeCRC_SIRNTI_REQ(nr_Cell1,-, Erroneous));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f_NR_ModifySysinfo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true,RRC_CONNECTED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4"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R5s201038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f_NR_GetCurrentTiming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f_Delay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(int2float(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f_SubFrameTiming_Duration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)-200)/1000.0);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 400); //@sic R5-204421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f_NR_SS_L1_TestModeConfig(nr_Cell1, cas_NR_L1_TestModeCRC_SIRNTI_REQ(nr_Cell1,cs_TimingInfo_NR(v_TimingDL), Normal));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3, 5"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3 or 5: UE is sending HARQ ACK/NACK when sent addressed to SI-RNTI");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</w:p>
          <w:p w14:paraId="76D57434" w14:textId="77777777" w:rsidR="00B234C1" w:rsidRDefault="00B234C1" w:rsidP="00FC3709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</w:tc>
      </w:tr>
    </w:tbl>
    <w:p w14:paraId="78E2331E" w14:textId="77777777" w:rsidR="00B234C1" w:rsidRDefault="00B234C1" w:rsidP="00B234C1"/>
    <w:p w14:paraId="18CFF5EB" w14:textId="77777777" w:rsidR="00B234C1" w:rsidRDefault="00B234C1" w:rsidP="00B234C1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234C1" w14:paraId="3C52685A" w14:textId="77777777" w:rsidTr="00FC3709">
        <w:tc>
          <w:tcPr>
            <w:tcW w:w="9855" w:type="dxa"/>
          </w:tcPr>
          <w:p w14:paraId="7D1A0120" w14:textId="77777777" w:rsidR="00B234C1" w:rsidRDefault="00B234C1" w:rsidP="00FC3709">
            <w:pPr>
              <w:rPr>
                <w:rStyle w:val="HTMLCode"/>
                <w:rFonts w:ascii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function f_TC_7_1_1_2_4_NR_TestBody(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DRB_Identity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p_NR_DRB_Id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 runs on NR5GC_PTC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NR_DRB_COMMON_IND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v_DrbIndDummy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template (omit) NR_SYSTEM_IND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v_SysIndDummy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NR_PhysicalParameters_Type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v_NR_PhysicalParameters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SubFrameTiming_Type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NR_Prach_RootSequenceIndex_Type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var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NR_DuplexMode_Type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v_NR_DuplexMode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f_NR_CellInfo_GetDuplexMode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t xml:space="preserve">timer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10.0;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if 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ischosen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v_NR_DuplexMode.TDD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 //FR1 TDD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{l139 := 2};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else //FR1 FDD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{l139 := 20};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6"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@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preconfig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f_NR_ULGrantConfiguration_Stop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-,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cs_NR_UplinkTimeAlignment_Stop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R5s201512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1-2"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f_NR_CellInfo_SetSIB1_Prach_RootSequenceIndex(nr_Cell1,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v_Prach_RootSequenceIndex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//Modify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Sysinfo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in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R5s200080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f_NR_SS_L1_TestModeConfig(nr_Cell1, cas_NR_L1_TestModeCRC_SIRNTI_REQ(nr_Cell1,-, Erroneous));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f_NR_ModifySysinfo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true,RRC_CONNECTED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f_NR_SS_SystemIndCtrlConfig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cds_NR_SystemIndCtrl_UL_HARQ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(enable));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4"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R5s201038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f_NR_GetCurrentTiming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f_Delay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(int2float(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f_SubFrameTiming_Duration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 xml:space="preserve">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)-200)/1000.0);//KS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v_TimingDL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 :=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f_SubFrameTiming_AddMilliSeconds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v_SysinfoActivation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, 400); //@sic R5-204421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f_NR_SS_L1_TestModeConfig(nr_Cell1, cas_NR_L1_TestModeCRC_SIRNTI_REQ(nr_Cell1,cs_TimingInfo_NR(v_TimingDL), Normal));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// @siclog "Step 3, 5"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siclog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t_Watchdog.start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[]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SYSIND.receive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car_NR_SYSTEM_UL_HARQ_IND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 xml:space="preserve">(nr_Cell1, (ack, </w:t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nack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t_Watchdog.stop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proofErr w:type="spellStart"/>
            <w:r>
              <w:rPr>
                <w:rStyle w:val="HTMLCode"/>
                <w:rFonts w:ascii="SimSun" w:hAnsi="SimSun" w:cs="SimSun"/>
                <w:sz w:val="24"/>
                <w:szCs w:val="24"/>
              </w:rPr>
              <w:t>f_NR_SetVerdictFailOrInconc</w:t>
            </w:r>
            <w:proofErr w:type="spellEnd"/>
            <w:r>
              <w:rPr>
                <w:rStyle w:val="HTMLCode"/>
                <w:rFonts w:ascii="SimSun" w:hAnsi="SimSun" w:cs="SimSun"/>
                <w:sz w:val="24"/>
                <w:szCs w:val="24"/>
              </w:rPr>
              <w:t>(__FILE__, __LINE__, "Step 3 or 5: UE is sending HARQ ACK/NACK when sent addressed to SI-RNTI");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</w:p>
          <w:p w14:paraId="69AA10C6" w14:textId="77777777" w:rsidR="00B234C1" w:rsidRDefault="00B234C1" w:rsidP="00FC3709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......</w:t>
            </w:r>
          </w:p>
        </w:tc>
      </w:tr>
    </w:tbl>
    <w:p w14:paraId="407A182A" w14:textId="77777777" w:rsidR="00B234C1" w:rsidRDefault="00B234C1" w:rsidP="00B234C1"/>
    <w:bookmarkEnd w:id="7"/>
    <w:p w14:paraId="14EDC52A" w14:textId="77777777" w:rsidR="0084488C" w:rsidRDefault="0084488C">
      <w:pPr>
        <w:rPr>
          <w:rFonts w:cs="Arial"/>
          <w:color w:val="FF0000"/>
          <w:lang w:eastAsia="zh-CN"/>
        </w:rPr>
      </w:pPr>
    </w:p>
    <w:sectPr w:rsidR="008448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4F1EA" w14:textId="77777777" w:rsidR="00003C09" w:rsidRDefault="00003C09">
      <w:pPr>
        <w:spacing w:after="0"/>
      </w:pPr>
      <w:r>
        <w:separator/>
      </w:r>
    </w:p>
  </w:endnote>
  <w:endnote w:type="continuationSeparator" w:id="0">
    <w:p w14:paraId="0D931944" w14:textId="77777777" w:rsidR="00003C09" w:rsidRDefault="00003C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7F3D9" w14:textId="77777777" w:rsidR="00003C09" w:rsidRDefault="00003C09">
      <w:pPr>
        <w:spacing w:after="0"/>
      </w:pPr>
      <w:r>
        <w:separator/>
      </w:r>
    </w:p>
  </w:footnote>
  <w:footnote w:type="continuationSeparator" w:id="0">
    <w:p w14:paraId="371A789A" w14:textId="77777777" w:rsidR="00003C09" w:rsidRDefault="00003C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4E448" w14:textId="77777777" w:rsidR="00FB6F4A" w:rsidRDefault="008448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B168" w14:textId="77777777" w:rsidR="00FB6F4A" w:rsidRDefault="00FB6F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3DDFD" w14:textId="77777777" w:rsidR="00FB6F4A" w:rsidRDefault="008448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FF764" w14:textId="77777777" w:rsidR="00FB6F4A" w:rsidRDefault="00FB6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B1156"/>
    <w:multiLevelType w:val="hybridMultilevel"/>
    <w:tmpl w:val="9AF8C2F6"/>
    <w:lvl w:ilvl="0" w:tplc="E7AC4B2A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2220F2"/>
    <w:multiLevelType w:val="singleLevel"/>
    <w:tmpl w:val="1D2220F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1207E14"/>
    <w:multiLevelType w:val="singleLevel"/>
    <w:tmpl w:val="DA0CAFD4"/>
    <w:lvl w:ilvl="0">
      <w:start w:val="2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C09"/>
    <w:rsid w:val="00022E4A"/>
    <w:rsid w:val="00051090"/>
    <w:rsid w:val="000A1C38"/>
    <w:rsid w:val="000A6394"/>
    <w:rsid w:val="000B7FED"/>
    <w:rsid w:val="000C038A"/>
    <w:rsid w:val="000C6598"/>
    <w:rsid w:val="00145D43"/>
    <w:rsid w:val="00192C46"/>
    <w:rsid w:val="00194A97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07E"/>
    <w:rsid w:val="00304DFB"/>
    <w:rsid w:val="00305409"/>
    <w:rsid w:val="0035167E"/>
    <w:rsid w:val="003609EF"/>
    <w:rsid w:val="0036231A"/>
    <w:rsid w:val="00374DD4"/>
    <w:rsid w:val="003857E0"/>
    <w:rsid w:val="003E1A36"/>
    <w:rsid w:val="00410371"/>
    <w:rsid w:val="00423FAF"/>
    <w:rsid w:val="004242F1"/>
    <w:rsid w:val="00446488"/>
    <w:rsid w:val="00461F12"/>
    <w:rsid w:val="004854A7"/>
    <w:rsid w:val="004B75B7"/>
    <w:rsid w:val="0051580D"/>
    <w:rsid w:val="00547111"/>
    <w:rsid w:val="00592D74"/>
    <w:rsid w:val="005B12FA"/>
    <w:rsid w:val="005C7D61"/>
    <w:rsid w:val="005E2C44"/>
    <w:rsid w:val="00617D68"/>
    <w:rsid w:val="00621188"/>
    <w:rsid w:val="0062375E"/>
    <w:rsid w:val="006257ED"/>
    <w:rsid w:val="00695808"/>
    <w:rsid w:val="006963E7"/>
    <w:rsid w:val="006B46FB"/>
    <w:rsid w:val="006E21FB"/>
    <w:rsid w:val="007333C8"/>
    <w:rsid w:val="00792342"/>
    <w:rsid w:val="007977A8"/>
    <w:rsid w:val="007A5722"/>
    <w:rsid w:val="007B512A"/>
    <w:rsid w:val="007C2097"/>
    <w:rsid w:val="007D6A07"/>
    <w:rsid w:val="007F7259"/>
    <w:rsid w:val="008040A8"/>
    <w:rsid w:val="008279FA"/>
    <w:rsid w:val="0084488C"/>
    <w:rsid w:val="008626E7"/>
    <w:rsid w:val="00870EE7"/>
    <w:rsid w:val="008863B9"/>
    <w:rsid w:val="00890FB1"/>
    <w:rsid w:val="008973B6"/>
    <w:rsid w:val="008A45A6"/>
    <w:rsid w:val="008F686C"/>
    <w:rsid w:val="009148DE"/>
    <w:rsid w:val="009248C8"/>
    <w:rsid w:val="00925994"/>
    <w:rsid w:val="00941E30"/>
    <w:rsid w:val="009457EB"/>
    <w:rsid w:val="009777D9"/>
    <w:rsid w:val="00991B88"/>
    <w:rsid w:val="009A5753"/>
    <w:rsid w:val="009A579D"/>
    <w:rsid w:val="009B1A47"/>
    <w:rsid w:val="009B45EC"/>
    <w:rsid w:val="009E3297"/>
    <w:rsid w:val="009F734F"/>
    <w:rsid w:val="00A246B6"/>
    <w:rsid w:val="00A47E70"/>
    <w:rsid w:val="00A50CF0"/>
    <w:rsid w:val="00A52F6F"/>
    <w:rsid w:val="00A7671C"/>
    <w:rsid w:val="00A83DFE"/>
    <w:rsid w:val="00AA2CBC"/>
    <w:rsid w:val="00AC5820"/>
    <w:rsid w:val="00AD1CD8"/>
    <w:rsid w:val="00B14F04"/>
    <w:rsid w:val="00B234C1"/>
    <w:rsid w:val="00B258BB"/>
    <w:rsid w:val="00B55C3D"/>
    <w:rsid w:val="00B67B97"/>
    <w:rsid w:val="00B75E77"/>
    <w:rsid w:val="00B968C8"/>
    <w:rsid w:val="00BA3EC5"/>
    <w:rsid w:val="00BA51D9"/>
    <w:rsid w:val="00BB5DFC"/>
    <w:rsid w:val="00BD279D"/>
    <w:rsid w:val="00BD6BB8"/>
    <w:rsid w:val="00C259BF"/>
    <w:rsid w:val="00C45131"/>
    <w:rsid w:val="00C51E37"/>
    <w:rsid w:val="00C63C49"/>
    <w:rsid w:val="00C66BA2"/>
    <w:rsid w:val="00C95985"/>
    <w:rsid w:val="00C979AE"/>
    <w:rsid w:val="00CC5026"/>
    <w:rsid w:val="00CC68D0"/>
    <w:rsid w:val="00CE3B53"/>
    <w:rsid w:val="00D03F9A"/>
    <w:rsid w:val="00D06D51"/>
    <w:rsid w:val="00D072FA"/>
    <w:rsid w:val="00D24991"/>
    <w:rsid w:val="00D44C66"/>
    <w:rsid w:val="00D50255"/>
    <w:rsid w:val="00D54DE0"/>
    <w:rsid w:val="00D66520"/>
    <w:rsid w:val="00D7314D"/>
    <w:rsid w:val="00DD11FD"/>
    <w:rsid w:val="00DE34CF"/>
    <w:rsid w:val="00E13F3D"/>
    <w:rsid w:val="00E14D7D"/>
    <w:rsid w:val="00E34898"/>
    <w:rsid w:val="00E37029"/>
    <w:rsid w:val="00EB09B7"/>
    <w:rsid w:val="00ED2F29"/>
    <w:rsid w:val="00EE7D7C"/>
    <w:rsid w:val="00F25D98"/>
    <w:rsid w:val="00F300FB"/>
    <w:rsid w:val="00F90023"/>
    <w:rsid w:val="00FB6386"/>
    <w:rsid w:val="00FB6F4A"/>
    <w:rsid w:val="00FE17FD"/>
    <w:rsid w:val="013625FC"/>
    <w:rsid w:val="028C3FF8"/>
    <w:rsid w:val="054716CB"/>
    <w:rsid w:val="08345471"/>
    <w:rsid w:val="087C27A1"/>
    <w:rsid w:val="099B5B0D"/>
    <w:rsid w:val="0B7076D9"/>
    <w:rsid w:val="0C306651"/>
    <w:rsid w:val="0C796753"/>
    <w:rsid w:val="0CC77910"/>
    <w:rsid w:val="0D512B3E"/>
    <w:rsid w:val="0D813FD7"/>
    <w:rsid w:val="0DFF6565"/>
    <w:rsid w:val="0E68438F"/>
    <w:rsid w:val="108E37AE"/>
    <w:rsid w:val="10AA5C2F"/>
    <w:rsid w:val="10CB5A64"/>
    <w:rsid w:val="10E70368"/>
    <w:rsid w:val="131D2FE7"/>
    <w:rsid w:val="149C46BC"/>
    <w:rsid w:val="14DB24F2"/>
    <w:rsid w:val="150D2EC7"/>
    <w:rsid w:val="187D7F5B"/>
    <w:rsid w:val="1A9559B8"/>
    <w:rsid w:val="1AC90662"/>
    <w:rsid w:val="1B7E6DC2"/>
    <w:rsid w:val="1D25214E"/>
    <w:rsid w:val="1D890DD5"/>
    <w:rsid w:val="1E127FBA"/>
    <w:rsid w:val="20B93C6C"/>
    <w:rsid w:val="211D537F"/>
    <w:rsid w:val="23CA541D"/>
    <w:rsid w:val="249F3709"/>
    <w:rsid w:val="276815D5"/>
    <w:rsid w:val="2B1A7078"/>
    <w:rsid w:val="2C446336"/>
    <w:rsid w:val="2C80672A"/>
    <w:rsid w:val="2DA414A2"/>
    <w:rsid w:val="2E0D2C17"/>
    <w:rsid w:val="2F582FE1"/>
    <w:rsid w:val="308B67D9"/>
    <w:rsid w:val="31865645"/>
    <w:rsid w:val="32DA1EC6"/>
    <w:rsid w:val="34107332"/>
    <w:rsid w:val="35305373"/>
    <w:rsid w:val="3698162A"/>
    <w:rsid w:val="39524F92"/>
    <w:rsid w:val="3A601363"/>
    <w:rsid w:val="3B624FB9"/>
    <w:rsid w:val="3CD401A7"/>
    <w:rsid w:val="3CF65B9D"/>
    <w:rsid w:val="3EBD22E1"/>
    <w:rsid w:val="42F813FE"/>
    <w:rsid w:val="4397120C"/>
    <w:rsid w:val="43BC368A"/>
    <w:rsid w:val="441F0942"/>
    <w:rsid w:val="44D22BBC"/>
    <w:rsid w:val="495D13BD"/>
    <w:rsid w:val="4B736E38"/>
    <w:rsid w:val="4EBA7A82"/>
    <w:rsid w:val="4F500C21"/>
    <w:rsid w:val="50B350DE"/>
    <w:rsid w:val="531F5457"/>
    <w:rsid w:val="53EF55F0"/>
    <w:rsid w:val="548126D6"/>
    <w:rsid w:val="54AD5C84"/>
    <w:rsid w:val="558C6D43"/>
    <w:rsid w:val="55D27B43"/>
    <w:rsid w:val="5695550D"/>
    <w:rsid w:val="584B1673"/>
    <w:rsid w:val="5A4E26C9"/>
    <w:rsid w:val="5ACB0236"/>
    <w:rsid w:val="5C3F2258"/>
    <w:rsid w:val="5CA04842"/>
    <w:rsid w:val="5DEA1DBB"/>
    <w:rsid w:val="5FAE3A33"/>
    <w:rsid w:val="60E05F6D"/>
    <w:rsid w:val="62270036"/>
    <w:rsid w:val="626958F9"/>
    <w:rsid w:val="62A4275D"/>
    <w:rsid w:val="637F14A3"/>
    <w:rsid w:val="649902C2"/>
    <w:rsid w:val="65853D91"/>
    <w:rsid w:val="65B50CF9"/>
    <w:rsid w:val="674741A4"/>
    <w:rsid w:val="67A97FEA"/>
    <w:rsid w:val="6923615C"/>
    <w:rsid w:val="69424746"/>
    <w:rsid w:val="69484A86"/>
    <w:rsid w:val="6A205E47"/>
    <w:rsid w:val="6AAB005B"/>
    <w:rsid w:val="6AB0200A"/>
    <w:rsid w:val="6BEE681F"/>
    <w:rsid w:val="6D436D38"/>
    <w:rsid w:val="6D6F74A6"/>
    <w:rsid w:val="70DA0BAD"/>
    <w:rsid w:val="71013D73"/>
    <w:rsid w:val="722F67DE"/>
    <w:rsid w:val="72CC5630"/>
    <w:rsid w:val="73672F17"/>
    <w:rsid w:val="77D1020C"/>
    <w:rsid w:val="78101130"/>
    <w:rsid w:val="784D625F"/>
    <w:rsid w:val="788C41DD"/>
    <w:rsid w:val="7CC15B06"/>
    <w:rsid w:val="7CFD1A60"/>
    <w:rsid w:val="7D190852"/>
    <w:rsid w:val="7D930095"/>
    <w:rsid w:val="7D9B50A5"/>
    <w:rsid w:val="7E9B7980"/>
    <w:rsid w:val="7F34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2F5438"/>
  <w15:chartTrackingRefBased/>
  <w15:docId w15:val="{1DDE3357-1D23-45ED-98A7-0CFA6D4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HTMLCode">
    <w:name w:val="HTML Code"/>
    <w:uiPriority w:val="99"/>
    <w:unhideWhenUsed/>
    <w:rPr>
      <w:rFonts w:ascii="Courier New" w:hAnsi="Courier New" w:cs="Courier New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ZGSM">
    <w:name w:val="ZGSM"/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styleId="CommentText">
    <w:name w:val="annotation text"/>
    <w:basedOn w:val="Normal"/>
    <w:semiHidden/>
  </w:style>
  <w:style w:type="paragraph" w:customStyle="1" w:styleId="B1">
    <w:name w:val="B1"/>
    <w:basedOn w:val="List"/>
  </w:style>
  <w:style w:type="paragraph" w:customStyle="1" w:styleId="TAN">
    <w:name w:val="TAN"/>
    <w:basedOn w:val="TAL"/>
    <w:pPr>
      <w:ind w:left="851" w:hanging="851"/>
    </w:p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4">
    <w:name w:val="B4"/>
    <w:basedOn w:val="List4"/>
  </w:style>
  <w:style w:type="paragraph" w:customStyle="1" w:styleId="B2">
    <w:name w:val="B2"/>
    <w:basedOn w:val="List2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">
    <w:name w:val="List"/>
    <w:basedOn w:val="Normal"/>
    <w:pPr>
      <w:ind w:left="568" w:hanging="284"/>
    </w:p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Bullet">
    <w:name w:val="List Bullet"/>
    <w:basedOn w:val="List"/>
  </w:style>
  <w:style w:type="paragraph" w:customStyle="1" w:styleId="ZD">
    <w:name w:val="ZD"/>
    <w:pPr>
      <w:framePr w:wrap="notBeside" w:hAnchor="text" w:y="15764"/>
      <w:widowControl w:val="0"/>
    </w:pPr>
    <w:rPr>
      <w:rFonts w:ascii="Arial" w:hAnsi="Arial"/>
      <w:sz w:val="32"/>
      <w:lang w:val="en-GB"/>
    </w:rPr>
  </w:style>
  <w:style w:type="paragraph" w:customStyle="1" w:styleId="B3">
    <w:name w:val="B3"/>
    <w:basedOn w:val="List3"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G">
    <w:name w:val="ZG"/>
    <w:pPr>
      <w:framePr w:wrap="notBeside" w:hAnchor="text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ZU">
    <w:name w:val="ZU"/>
    <w:pPr>
      <w:framePr w:w="10206" w:wrap="notBeside" w:hAnchor="text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B5">
    <w:name w:val="B5"/>
    <w:basedOn w:val="List5"/>
  </w:style>
  <w:style w:type="paragraph" w:customStyle="1" w:styleId="ZB">
    <w:name w:val="ZB"/>
    <w:pPr>
      <w:framePr w:w="10206" w:h="284" w:hRule="exact" w:wrap="notBeside" w:hAnchor="text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ZH">
    <w:name w:val="ZH"/>
    <w:pPr>
      <w:framePr w:wrap="notBeside" w:hAnchor="text" w:xAlign="center" w:y="6805"/>
      <w:widowControl w:val="0"/>
    </w:pPr>
    <w:rPr>
      <w:rFonts w:ascii="Arial" w:hAnsi="Arial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T">
    <w:name w:val="ZT"/>
    <w:pPr>
      <w:framePr w:wrap="notBeside" w:hAnchor="text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ZA">
    <w:name w:val="ZA"/>
    <w:pPr>
      <w:framePr w:w="10206" w:h="794" w:hRule="exact" w:wrap="notBeside" w:hAnchor="text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6552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dcterms:created xsi:type="dcterms:W3CDTF">2021-04-10T00:50:00Z</dcterms:created>
  <dcterms:modified xsi:type="dcterms:W3CDTF">2021-04-12T08:51:00Z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1033-11.2.0.9739</vt:lpwstr>
  </property>
</Properties>
</file>