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D8B76" w14:textId="6DC5C2AC" w:rsidR="009248C8" w:rsidRDefault="009248C8" w:rsidP="009248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>
        <w:rPr>
          <w:b/>
          <w:i/>
          <w:noProof/>
          <w:sz w:val="28"/>
        </w:rPr>
        <w:t>26</w:t>
      </w:r>
    </w:p>
    <w:p w14:paraId="498BEC65" w14:textId="77777777" w:rsidR="009248C8" w:rsidRDefault="009248C8" w:rsidP="009248C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48C8" w14:paraId="3C4075CE" w14:textId="77777777" w:rsidTr="00FC37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8BB91" w14:textId="77777777" w:rsidR="009248C8" w:rsidRDefault="009248C8" w:rsidP="00FC37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48C8" w14:paraId="24BA9186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284B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48C8" w14:paraId="1B6FD4F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D981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0A58BF51" w14:textId="77777777" w:rsidTr="00FC3709">
        <w:tc>
          <w:tcPr>
            <w:tcW w:w="142" w:type="dxa"/>
            <w:tcBorders>
              <w:left w:val="single" w:sz="4" w:space="0" w:color="auto"/>
            </w:tcBorders>
          </w:tcPr>
          <w:p w14:paraId="2C48D255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B9C3E0" w14:textId="77777777" w:rsidR="009248C8" w:rsidRPr="00410371" w:rsidRDefault="009248C8" w:rsidP="00FC37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19C164E" w14:textId="77777777" w:rsidR="009248C8" w:rsidRDefault="009248C8" w:rsidP="00FC37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109571" w14:textId="5060C495" w:rsidR="009248C8" w:rsidRPr="00410371" w:rsidRDefault="009248C8" w:rsidP="00FC37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66</w:t>
            </w:r>
          </w:p>
        </w:tc>
        <w:tc>
          <w:tcPr>
            <w:tcW w:w="709" w:type="dxa"/>
          </w:tcPr>
          <w:p w14:paraId="7341CCAA" w14:textId="77777777" w:rsidR="009248C8" w:rsidRDefault="009248C8" w:rsidP="00FC37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5593F0" w14:textId="77777777" w:rsidR="009248C8" w:rsidRPr="00A1055C" w:rsidRDefault="009248C8" w:rsidP="00FC37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4193387" w14:textId="77777777" w:rsidR="009248C8" w:rsidRDefault="009248C8" w:rsidP="00FC37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DABDFA" w14:textId="77777777" w:rsidR="009248C8" w:rsidRPr="00410371" w:rsidRDefault="009248C8" w:rsidP="00FC37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B6E415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83CE981" w14:textId="77777777" w:rsidTr="00FC37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0370F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43EBED68" w14:textId="77777777" w:rsidTr="00FC37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D6D666" w14:textId="77777777" w:rsidR="009248C8" w:rsidRPr="00F25D98" w:rsidRDefault="009248C8" w:rsidP="00FC37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48C8" w14:paraId="02DB456B" w14:textId="77777777" w:rsidTr="00FC3709">
        <w:tc>
          <w:tcPr>
            <w:tcW w:w="9641" w:type="dxa"/>
            <w:gridSpan w:val="9"/>
          </w:tcPr>
          <w:p w14:paraId="4CFF8D44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2D9F0" w14:textId="77777777" w:rsidR="009248C8" w:rsidRDefault="009248C8" w:rsidP="009248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48C8" w14:paraId="1CA6FC4F" w14:textId="77777777" w:rsidTr="00FC3709">
        <w:tc>
          <w:tcPr>
            <w:tcW w:w="2835" w:type="dxa"/>
          </w:tcPr>
          <w:p w14:paraId="556F8B47" w14:textId="77777777" w:rsidR="009248C8" w:rsidRDefault="009248C8" w:rsidP="00FC37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3F1163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8AE0B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B15C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F82E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AEC62C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53411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B3ED9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07006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2A1F77" w14:textId="77777777" w:rsidR="009248C8" w:rsidRDefault="009248C8" w:rsidP="009248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48C8" w14:paraId="54ED79A6" w14:textId="77777777" w:rsidTr="00FC3709">
        <w:tc>
          <w:tcPr>
            <w:tcW w:w="9640" w:type="dxa"/>
            <w:gridSpan w:val="11"/>
          </w:tcPr>
          <w:p w14:paraId="6405FDF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6B9F110" w14:textId="77777777" w:rsidTr="00FC37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60ABA0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4D631" w14:textId="0918B478" w:rsidR="009248C8" w:rsidRDefault="009248C8" w:rsidP="00FC3709">
            <w:pPr>
              <w:pStyle w:val="CRCoverPage"/>
              <w:spacing w:after="0"/>
            </w:pPr>
            <w:r w:rsidRPr="009248C8">
              <w:t>Correction for NR MAC test case 7.1.1.2.3</w:t>
            </w:r>
          </w:p>
        </w:tc>
      </w:tr>
      <w:tr w:rsidR="009248C8" w14:paraId="6DDCFDA7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6661D5C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3A49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9248C8" w14:paraId="7974B1EF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51FBEB99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A37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9248C8" w14:paraId="5ED27365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0CDB1B2F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E8934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248C8" w14:paraId="2578CE69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4AA1CBE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18FB9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23ADA18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269363F8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EE20E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BE31F6E" w14:textId="77777777" w:rsidR="009248C8" w:rsidRDefault="009248C8" w:rsidP="00FC37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39B1FA" w14:textId="77777777" w:rsidR="009248C8" w:rsidRDefault="009248C8" w:rsidP="00FC37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D96B1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9248C8" w14:paraId="2A63716C" w14:textId="77777777" w:rsidTr="00FC3709">
        <w:tc>
          <w:tcPr>
            <w:tcW w:w="1843" w:type="dxa"/>
            <w:tcBorders>
              <w:left w:val="single" w:sz="4" w:space="0" w:color="auto"/>
            </w:tcBorders>
          </w:tcPr>
          <w:p w14:paraId="36CDA3B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0F350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72C75C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6B82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3EF63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C0A0A87" w14:textId="77777777" w:rsidTr="00FC37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030883" w14:textId="77777777" w:rsidR="009248C8" w:rsidRDefault="009248C8" w:rsidP="00FC37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6A5FFB" w14:textId="77777777" w:rsidR="009248C8" w:rsidRDefault="009248C8" w:rsidP="00FC37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F10A94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CD45" w14:textId="77777777" w:rsidR="009248C8" w:rsidRDefault="009248C8" w:rsidP="00FC37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2B36C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9248C8" w14:paraId="28D57385" w14:textId="77777777" w:rsidTr="00FC37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42C424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B96E1" w14:textId="77777777" w:rsidR="009248C8" w:rsidRDefault="009248C8" w:rsidP="00FC37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8834F8" w14:textId="77777777" w:rsidR="009248C8" w:rsidRDefault="009248C8" w:rsidP="00FC37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64D1E8" w14:textId="77777777" w:rsidR="009248C8" w:rsidRPr="007C2097" w:rsidRDefault="009248C8" w:rsidP="00FC37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48C8" w14:paraId="06AF7B57" w14:textId="77777777" w:rsidTr="00FC3709">
        <w:tc>
          <w:tcPr>
            <w:tcW w:w="1843" w:type="dxa"/>
          </w:tcPr>
          <w:p w14:paraId="1FBD7EA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B15FA8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32495D9F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1B5AC7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333CB9" w14:textId="77777777" w:rsidR="00890FB1" w:rsidRPr="00890FB1" w:rsidRDefault="002E207E" w:rsidP="00890FB1">
            <w:pPr>
              <w:numPr>
                <w:ilvl w:val="0"/>
                <w:numId w:val="3"/>
              </w:numPr>
              <w:rPr>
                <w:noProof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value of variables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/>
                <w:lang w:val="en-US" w:eastAsia="zh-CN"/>
              </w:rPr>
              <w:t>v_SrbIndDummy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/>
                <w:lang w:val="en-US" w:eastAsia="zh-CN"/>
              </w:rPr>
              <w:t>v_SysIndDummy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need to be set to omit before the call to the function </w:t>
            </w:r>
            <w:r>
              <w:rPr>
                <w:rFonts w:ascii="Arial" w:hAnsi="Arial"/>
                <w:lang w:val="en-US" w:eastAsia="zh-CN"/>
              </w:rPr>
              <w:t>“</w:t>
            </w:r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r>
              <w:rPr>
                <w:rFonts w:ascii="Arial" w:hAnsi="Arial"/>
                <w:lang w:val="en-US" w:eastAsia="zh-CN"/>
              </w:rPr>
              <w:t>”</w:t>
            </w:r>
            <w:r>
              <w:rPr>
                <w:rFonts w:ascii="Arial" w:hAnsi="Arial" w:hint="eastAsia"/>
                <w:lang w:val="en-US" w:eastAsia="zh-CN"/>
              </w:rPr>
              <w:t xml:space="preserve"> </w:t>
            </w:r>
            <w:r>
              <w:rPr>
                <w:rFonts w:ascii="Arial" w:hAnsi="Arial"/>
                <w:lang w:val="en-US" w:eastAsia="zh-CN"/>
              </w:rPr>
              <w:t xml:space="preserve">otherwise it will return an error.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It will ha</w:t>
            </w:r>
            <w:r>
              <w:rPr>
                <w:rFonts w:ascii="Arial" w:hAnsi="Arial" w:cs="Arial"/>
                <w:lang w:val="en-US" w:eastAsia="zh-CN"/>
              </w:rPr>
              <w:t>ve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valid value after calling function 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r>
              <w:rPr>
                <w:rFonts w:ascii="Arial" w:hAnsi="Arial"/>
                <w:lang w:val="en-US" w:eastAsia="zh-CN"/>
              </w:rPr>
              <w:t>”</w:t>
            </w:r>
            <w:r w:rsidR="00890FB1">
              <w:rPr>
                <w:rFonts w:ascii="Arial" w:hAnsi="Arial"/>
                <w:lang w:val="en-US" w:eastAsia="zh-CN"/>
              </w:rPr>
              <w:t>.</w:t>
            </w:r>
          </w:p>
          <w:p w14:paraId="5576312D" w14:textId="77777777" w:rsidR="009248C8" w:rsidRDefault="002E207E" w:rsidP="00890FB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The harq ack Ind and RRCSetupComplete </w:t>
            </w:r>
            <w:r>
              <w:rPr>
                <w:lang w:val="en-US" w:eastAsia="zh-CN"/>
              </w:rPr>
              <w:t>may be received o</w:t>
            </w:r>
            <w:r>
              <w:rPr>
                <w:rFonts w:hint="eastAsia"/>
                <w:lang w:val="en-US" w:eastAsia="zh-CN"/>
              </w:rPr>
              <w:t xml:space="preserve">ut of order </w:t>
            </w:r>
            <w:r>
              <w:rPr>
                <w:lang w:val="en-US" w:eastAsia="zh-CN"/>
              </w:rPr>
              <w:t>due to race condition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9248C8" w14:paraId="021E111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9612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1A89A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683B9B39" w14:textId="77777777" w:rsidTr="00FC37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42B1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C9792" w14:textId="260A1B09" w:rsidR="00890FB1" w:rsidRDefault="00890FB1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lang w:val="en-US" w:eastAsia="zh-CN"/>
              </w:rPr>
              <w:t>v_SrbIndDummy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lang w:val="en-US" w:eastAsia="zh-CN"/>
              </w:rPr>
              <w:t>v_SysIndDummy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to omit after calling function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a_NR_RacingCond_AwaitRrcMessageAndSysInd</w:t>
            </w:r>
            <w:r>
              <w:rPr>
                <w:rFonts w:cs="Arial"/>
                <w:lang w:val="en-US" w:eastAsia="zh-CN"/>
              </w:rPr>
              <w:t>”.</w:t>
            </w:r>
          </w:p>
          <w:p w14:paraId="37E85CC4" w14:textId="55AF5626" w:rsidR="009248C8" w:rsidRPr="005C657A" w:rsidRDefault="00890FB1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r>
              <w:rPr>
                <w:rFonts w:cs="Arial"/>
                <w:lang w:val="en-US" w:eastAsia="zh-CN"/>
              </w:rPr>
              <w:t>U</w:t>
            </w:r>
            <w:r>
              <w:rPr>
                <w:rFonts w:cs="Arial" w:hint="eastAsia"/>
                <w:lang w:val="en-US" w:eastAsia="zh-CN"/>
              </w:rPr>
              <w:t>se</w:t>
            </w:r>
            <w:r>
              <w:rPr>
                <w:rFonts w:cs="Arial"/>
                <w:lang w:val="en-US" w:eastAsia="zh-CN"/>
              </w:rPr>
              <w:t>d</w:t>
            </w:r>
            <w:r>
              <w:rPr>
                <w:rFonts w:cs="Arial" w:hint="eastAsia"/>
                <w:lang w:val="en-US" w:eastAsia="zh-CN"/>
              </w:rPr>
              <w:t xml:space="preserve"> interleave to receive </w:t>
            </w:r>
            <w:r>
              <w:rPr>
                <w:rFonts w:hint="eastAsia"/>
                <w:lang w:val="en-US" w:eastAsia="zh-CN"/>
              </w:rPr>
              <w:t>harq ack Ind and RRCSetupComplete and then compare their receiving time to make sure the physical timing is correct.</w:t>
            </w:r>
          </w:p>
        </w:tc>
      </w:tr>
      <w:tr w:rsidR="009248C8" w14:paraId="544C0240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ED99C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F11D6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56D7C216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FF445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D9773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9248C8" w14:paraId="34ECCD34" w14:textId="77777777" w:rsidTr="00FC3709">
        <w:tc>
          <w:tcPr>
            <w:tcW w:w="2694" w:type="dxa"/>
            <w:gridSpan w:val="2"/>
          </w:tcPr>
          <w:p w14:paraId="2E3DB66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AB920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45CC0409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90FCA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2FB8A9" w14:textId="5681EDA6" w:rsidR="009248C8" w:rsidRDefault="00423FAF" w:rsidP="00FC3709">
            <w:pPr>
              <w:pStyle w:val="CRCoverPage"/>
              <w:spacing w:after="0"/>
              <w:rPr>
                <w:noProof/>
              </w:rPr>
            </w:pPr>
            <w:r>
              <w:t>7.1.1.2.3</w:t>
            </w:r>
            <w:r w:rsidR="00572D55">
              <w:t>.</w:t>
            </w:r>
            <w:r w:rsidR="00572D55">
              <w:t>NR5GC</w:t>
            </w:r>
          </w:p>
        </w:tc>
      </w:tr>
      <w:tr w:rsidR="009248C8" w14:paraId="02EF328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3A28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F56BB" w14:textId="77777777" w:rsidR="009248C8" w:rsidRDefault="009248C8" w:rsidP="00FC37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48C8" w14:paraId="1F33E99E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242C8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8AF0E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E05FA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C1C8DC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34ED4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48C8" w14:paraId="0A764A78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1AA2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8870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61D77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E52125" w14:textId="77777777" w:rsidR="009248C8" w:rsidRDefault="009248C8" w:rsidP="00FC37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3543CA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0505D9E4" w14:textId="77777777" w:rsidTr="00FC3709">
        <w:trPr>
          <w:trHeight w:val="1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385E7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4E47B" w14:textId="77777777" w:rsidR="009248C8" w:rsidRDefault="009248C8" w:rsidP="00FC37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BE1C60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53529C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50C4E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248C8" w14:paraId="0C80F97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4B33A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DCA924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1813A" w14:textId="77777777" w:rsidR="009248C8" w:rsidRDefault="009248C8" w:rsidP="00FC37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D75BEB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E3C02" w14:textId="77777777" w:rsidR="009248C8" w:rsidRDefault="009248C8" w:rsidP="00FC37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48C8" w14:paraId="3B231316" w14:textId="77777777" w:rsidTr="00FC37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EEA73" w14:textId="77777777" w:rsidR="009248C8" w:rsidRDefault="009248C8" w:rsidP="00FC37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51BAA" w14:textId="77777777" w:rsidR="009248C8" w:rsidRDefault="009248C8" w:rsidP="00FC3709">
            <w:pPr>
              <w:pStyle w:val="CRCoverPage"/>
              <w:spacing w:after="0"/>
              <w:rPr>
                <w:noProof/>
              </w:rPr>
            </w:pPr>
          </w:p>
        </w:tc>
      </w:tr>
      <w:tr w:rsidR="009248C8" w14:paraId="764A969D" w14:textId="77777777" w:rsidTr="00FC37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A01406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D0CA2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48C8" w:rsidRPr="008863B9" w14:paraId="5E135936" w14:textId="77777777" w:rsidTr="00FC37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80F73A" w14:textId="77777777" w:rsidR="009248C8" w:rsidRPr="008863B9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C993F04" w14:textId="77777777" w:rsidR="009248C8" w:rsidRPr="008863B9" w:rsidRDefault="009248C8" w:rsidP="00FC37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48C8" w14:paraId="6C69BAF8" w14:textId="77777777" w:rsidTr="00FC37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267E0" w14:textId="77777777" w:rsidR="009248C8" w:rsidRDefault="009248C8" w:rsidP="00FC37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7CE80" w14:textId="77777777" w:rsidR="009248C8" w:rsidRDefault="009248C8" w:rsidP="00FC37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3BFD2" w14:textId="0115063F" w:rsidR="009248C8" w:rsidRDefault="009248C8">
      <w:pPr>
        <w:rPr>
          <w:lang w:val="en-US"/>
        </w:rPr>
        <w:sectPr w:rsidR="009248C8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92D50C" w14:textId="77777777" w:rsidR="00CB28B3" w:rsidRDefault="0084488C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90635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3C6FB58" w14:textId="444BAE40" w:rsidR="009248C8" w:rsidRPr="0084488C" w:rsidRDefault="0084488C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248C8" w:rsidRPr="00495423">
        <w:rPr>
          <w:rFonts w:ascii="Arial" w:hAnsi="Arial" w:cs="Arial"/>
          <w:iCs/>
          <w:noProof/>
        </w:rPr>
        <w:t>Table of Contents</w:t>
      </w:r>
      <w:r w:rsidR="009248C8">
        <w:rPr>
          <w:noProof/>
        </w:rPr>
        <w:tab/>
      </w:r>
      <w:r w:rsidR="009248C8">
        <w:rPr>
          <w:noProof/>
        </w:rPr>
        <w:fldChar w:fldCharType="begin"/>
      </w:r>
      <w:r w:rsidR="009248C8">
        <w:rPr>
          <w:noProof/>
        </w:rPr>
        <w:instrText xml:space="preserve"> PAGEREF _Toc68906353 \h </w:instrText>
      </w:r>
      <w:r w:rsidR="009248C8">
        <w:rPr>
          <w:noProof/>
        </w:rPr>
      </w:r>
      <w:r w:rsidR="009248C8">
        <w:rPr>
          <w:noProof/>
        </w:rPr>
        <w:fldChar w:fldCharType="separate"/>
      </w:r>
      <w:r w:rsidR="009248C8">
        <w:rPr>
          <w:noProof/>
        </w:rPr>
        <w:t>2</w:t>
      </w:r>
      <w:r w:rsidR="009248C8">
        <w:rPr>
          <w:noProof/>
        </w:rPr>
        <w:fldChar w:fldCharType="end"/>
      </w:r>
    </w:p>
    <w:p w14:paraId="23A519B7" w14:textId="7B788F9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  <w:lang w:eastAsia="ja-JP"/>
        </w:rPr>
        <w:t>1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D8448B" w14:textId="45370902" w:rsidR="009248C8" w:rsidRPr="0084488C" w:rsidRDefault="009248C8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495423">
        <w:rPr>
          <w:b/>
          <w:noProof/>
        </w:rPr>
        <w:t>2</w:t>
      </w:r>
      <w:r w:rsidRPr="0084488C">
        <w:rPr>
          <w:rFonts w:ascii="Calibri" w:eastAsia="Times New Roman" w:hAnsi="Calibri"/>
          <w:noProof/>
          <w:szCs w:val="22"/>
          <w:lang w:val="en-US"/>
        </w:rPr>
        <w:tab/>
      </w:r>
      <w:r w:rsidRPr="00495423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6CA51C6" w14:textId="282948F0" w:rsidR="009248C8" w:rsidRPr="0084488C" w:rsidRDefault="009248C8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495423">
        <w:rPr>
          <w:b/>
          <w:noProof/>
          <w:lang w:val="pt-BR"/>
        </w:rPr>
        <w:t>2.1</w:t>
      </w:r>
      <w:r w:rsidRPr="0084488C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495423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_Toc68906356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6EB1558" w14:textId="4AB00B7F" w:rsidR="00CB28B3" w:rsidRDefault="0084488C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439EB719" w14:textId="77777777" w:rsidR="00CB28B3" w:rsidRDefault="0084488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6354"/>
      <w:r>
        <w:rPr>
          <w:b/>
          <w:lang w:eastAsia="ja-JP"/>
        </w:rPr>
        <w:t>Overview</w:t>
      </w:r>
      <w:bookmarkEnd w:id="2"/>
      <w:bookmarkEnd w:id="3"/>
    </w:p>
    <w:p w14:paraId="255A4C1D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1</w:t>
      </w:r>
      <w:r w:rsidRPr="00A37C31">
        <w:rPr>
          <w:rFonts w:cs="Arial"/>
        </w:rPr>
        <w:t>wk</w:t>
      </w:r>
      <w:r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426BF3E" w14:textId="77777777" w:rsidR="009248C8" w:rsidRDefault="009248C8" w:rsidP="009248C8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Pr="00A37C31">
        <w:rPr>
          <w:rFonts w:cs="Arial"/>
          <w:lang w:eastAsia="ja-JP"/>
        </w:rPr>
        <w:t>shaun.harry@keysight.com</w:t>
      </w:r>
    </w:p>
    <w:p w14:paraId="3042BC65" w14:textId="77777777" w:rsidR="00CB28B3" w:rsidRDefault="00CB28B3"/>
    <w:p w14:paraId="0B42301B" w14:textId="1C118C35" w:rsidR="00CB28B3" w:rsidRDefault="0084488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906355"/>
      <w:r>
        <w:rPr>
          <w:b/>
        </w:rPr>
        <w:t>Corrections required</w:t>
      </w:r>
      <w:bookmarkEnd w:id="4"/>
      <w:bookmarkEnd w:id="5"/>
      <w:bookmarkEnd w:id="6"/>
    </w:p>
    <w:p w14:paraId="053C453E" w14:textId="77777777" w:rsidR="00CB28B3" w:rsidRDefault="0084488C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9063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B28B3" w14:paraId="20CDFB97" w14:textId="77777777">
        <w:trPr>
          <w:trHeight w:val="447"/>
        </w:trPr>
        <w:tc>
          <w:tcPr>
            <w:tcW w:w="1985" w:type="dxa"/>
          </w:tcPr>
          <w:p w14:paraId="74390F4C" w14:textId="77777777" w:rsidR="00CB28B3" w:rsidRDefault="008448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0CC427" w14:textId="77777777" w:rsidR="00CB28B3" w:rsidRDefault="0084488C">
            <w:pPr>
              <w:spacing w:after="0"/>
              <w:rPr>
                <w:lang w:val="en-US" w:eastAsia="zh-CN"/>
              </w:rPr>
            </w:pPr>
            <w:r w:rsidRPr="009B45EC">
              <w:rPr>
                <w:rFonts w:ascii="Arial" w:hAnsi="Arial" w:cs="Arial"/>
                <w:lang w:val="en-US" w:eastAsia="zh-CN"/>
              </w:rPr>
              <w:t>f_TC_7_1_1_2_3_NR_TestBody</w:t>
            </w:r>
          </w:p>
        </w:tc>
      </w:tr>
      <w:tr w:rsidR="00CB28B3" w14:paraId="262A2E9A" w14:textId="77777777">
        <w:trPr>
          <w:trHeight w:val="452"/>
        </w:trPr>
        <w:tc>
          <w:tcPr>
            <w:tcW w:w="1985" w:type="dxa"/>
          </w:tcPr>
          <w:p w14:paraId="19398728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961E28" w14:textId="7C2614F1" w:rsidR="002E207E" w:rsidRDefault="0084488C" w:rsidP="002E207E">
            <w:pPr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The value of variables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/>
                <w:lang w:val="en-US" w:eastAsia="zh-CN"/>
              </w:rPr>
              <w:t>v_SrbIndDummy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lang w:val="en-US" w:eastAsia="zh-CN"/>
              </w:rPr>
              <w:t>“</w:t>
            </w:r>
            <w:r>
              <w:rPr>
                <w:rFonts w:ascii="Arial" w:hAnsi="Arial"/>
                <w:lang w:val="en-US" w:eastAsia="zh-CN"/>
              </w:rPr>
              <w:t>v_SysIndDummy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2E207E">
              <w:rPr>
                <w:rFonts w:ascii="Arial" w:hAnsi="Arial" w:cs="Arial"/>
                <w:lang w:val="en-US" w:eastAsia="zh-CN"/>
              </w:rPr>
              <w:t xml:space="preserve">need to be set to omit before the call to the function </w:t>
            </w:r>
            <w:r w:rsidR="002E207E">
              <w:rPr>
                <w:rFonts w:ascii="Arial" w:hAnsi="Arial"/>
                <w:lang w:val="en-US" w:eastAsia="zh-CN"/>
              </w:rPr>
              <w:t>“</w:t>
            </w:r>
            <w:r w:rsidR="002E207E"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r w:rsidR="002E207E">
              <w:rPr>
                <w:rFonts w:ascii="Arial" w:hAnsi="Arial"/>
                <w:lang w:val="en-US" w:eastAsia="zh-CN"/>
              </w:rPr>
              <w:t>”</w:t>
            </w:r>
            <w:r w:rsidR="002E207E">
              <w:rPr>
                <w:rFonts w:ascii="Arial" w:hAnsi="Arial" w:hint="eastAsia"/>
                <w:lang w:val="en-US" w:eastAsia="zh-CN"/>
              </w:rPr>
              <w:t xml:space="preserve"> </w:t>
            </w:r>
            <w:r w:rsidR="002E207E">
              <w:rPr>
                <w:rFonts w:ascii="Arial" w:hAnsi="Arial"/>
                <w:lang w:val="en-US" w:eastAsia="zh-CN"/>
              </w:rPr>
              <w:t xml:space="preserve">otherwise it will return an error.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It will ha</w:t>
            </w:r>
            <w:r w:rsidR="009B45EC">
              <w:rPr>
                <w:rFonts w:ascii="Arial" w:hAnsi="Arial" w:cs="Arial"/>
                <w:lang w:val="en-US" w:eastAsia="zh-CN"/>
              </w:rPr>
              <w:t>ve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valid value after calling function </w:t>
            </w:r>
            <w:r>
              <w:rPr>
                <w:rFonts w:ascii="Arial" w:hAnsi="Arial" w:cs="Arial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hint="eastAsia"/>
                <w:lang w:val="en-US" w:eastAsia="zh-CN"/>
              </w:rPr>
              <w:t>a_NR_RacingCond_AwaitRrcMessageAndSysInd</w:t>
            </w:r>
            <w:r>
              <w:rPr>
                <w:rFonts w:ascii="Arial" w:hAnsi="Arial"/>
                <w:lang w:val="en-US" w:eastAsia="zh-CN"/>
              </w:rPr>
              <w:t>”</w:t>
            </w:r>
            <w:r w:rsidR="002E207E">
              <w:rPr>
                <w:rFonts w:ascii="Arial" w:hAnsi="Arial"/>
                <w:lang w:val="en-US" w:eastAsia="zh-CN"/>
              </w:rPr>
              <w:t>.</w:t>
            </w:r>
          </w:p>
          <w:p w14:paraId="37648409" w14:textId="69C3D8AC" w:rsidR="00CB28B3" w:rsidRDefault="0084488C" w:rsidP="002E207E">
            <w:pPr>
              <w:numPr>
                <w:ilvl w:val="0"/>
                <w:numId w:val="3"/>
              </w:num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The harq ack Ind and RRCSetupComplete </w:t>
            </w:r>
            <w:r w:rsidR="002E207E">
              <w:rPr>
                <w:rFonts w:ascii="Arial" w:hAnsi="Arial"/>
                <w:lang w:val="en-US" w:eastAsia="zh-CN"/>
              </w:rPr>
              <w:t>may be received o</w:t>
            </w:r>
            <w:r>
              <w:rPr>
                <w:rFonts w:ascii="Arial" w:hAnsi="Arial" w:hint="eastAsia"/>
                <w:lang w:val="en-US" w:eastAsia="zh-CN"/>
              </w:rPr>
              <w:t xml:space="preserve">ut of order </w:t>
            </w:r>
            <w:r>
              <w:rPr>
                <w:rFonts w:ascii="Arial" w:hAnsi="Arial"/>
                <w:lang w:val="en-US" w:eastAsia="zh-CN"/>
              </w:rPr>
              <w:t>due to race condition</w:t>
            </w:r>
            <w:r>
              <w:rPr>
                <w:rFonts w:ascii="Arial" w:hAnsi="Arial" w:hint="eastAsia"/>
                <w:lang w:val="en-US" w:eastAsia="zh-CN"/>
              </w:rPr>
              <w:t>.</w:t>
            </w:r>
          </w:p>
        </w:tc>
      </w:tr>
      <w:tr w:rsidR="00CB28B3" w14:paraId="66CEA174" w14:textId="77777777">
        <w:tc>
          <w:tcPr>
            <w:tcW w:w="1985" w:type="dxa"/>
          </w:tcPr>
          <w:p w14:paraId="3B4AA1E9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324AED" w14:textId="77777777" w:rsidR="00CB28B3" w:rsidRDefault="0084488C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Set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lang w:val="en-US" w:eastAsia="zh-CN"/>
              </w:rPr>
              <w:t>v_SrbIndDummy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and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lang w:val="en-US" w:eastAsia="zh-CN"/>
              </w:rPr>
              <w:t>v_SysIndDummy</w:t>
            </w:r>
            <w:r>
              <w:rPr>
                <w:rFonts w:cs="Arial"/>
                <w:lang w:val="en-US" w:eastAsia="zh-CN"/>
              </w:rPr>
              <w:t>”</w:t>
            </w:r>
            <w:r>
              <w:rPr>
                <w:rFonts w:cs="Arial" w:hint="eastAsia"/>
                <w:lang w:val="en-US" w:eastAsia="zh-CN"/>
              </w:rPr>
              <w:t xml:space="preserve"> to omit after calling function </w:t>
            </w:r>
            <w:r>
              <w:rPr>
                <w:rFonts w:cs="Arial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a_NR_RacingCond_AwaitRrcMessageAndSysInd</w:t>
            </w:r>
            <w:r>
              <w:rPr>
                <w:rFonts w:cs="Arial"/>
                <w:lang w:val="en-US" w:eastAsia="zh-CN"/>
              </w:rPr>
              <w:t>”</w:t>
            </w:r>
          </w:p>
          <w:p w14:paraId="5971336C" w14:textId="548B9AB9" w:rsidR="00CB28B3" w:rsidRDefault="0084488C" w:rsidP="00890FB1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Use</w:t>
            </w:r>
            <w:r w:rsidR="002E207E">
              <w:rPr>
                <w:rFonts w:cs="Arial"/>
                <w:lang w:val="en-US" w:eastAsia="zh-CN"/>
              </w:rPr>
              <w:t>d</w:t>
            </w:r>
            <w:r>
              <w:rPr>
                <w:rFonts w:cs="Arial" w:hint="eastAsia"/>
                <w:lang w:val="en-US" w:eastAsia="zh-CN"/>
              </w:rPr>
              <w:t xml:space="preserve"> interleave to receive </w:t>
            </w:r>
            <w:r>
              <w:rPr>
                <w:rFonts w:hint="eastAsia"/>
                <w:lang w:val="en-US" w:eastAsia="zh-CN"/>
              </w:rPr>
              <w:t>harq ack Ind and RRCSetupComplete and then compare their receiving time to make sure the physical timing is correct.</w:t>
            </w:r>
          </w:p>
        </w:tc>
      </w:tr>
      <w:tr w:rsidR="00CB28B3" w14:paraId="59969303" w14:textId="77777777">
        <w:tc>
          <w:tcPr>
            <w:tcW w:w="1985" w:type="dxa"/>
          </w:tcPr>
          <w:p w14:paraId="2014DC93" w14:textId="77777777" w:rsidR="00CB28B3" w:rsidRDefault="008448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B5EA96D" w14:textId="77777777" w:rsidR="00CB28B3" w:rsidRDefault="0084488C">
            <w:pPr>
              <w:spacing w:after="0"/>
              <w:rPr>
                <w:rFonts w:ascii="Arial" w:hAnsi="Arial" w:cs="Arial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MAC_NR5GC</w:t>
            </w:r>
          </w:p>
        </w:tc>
      </w:tr>
      <w:tr w:rsidR="00CB28B3" w14:paraId="13BBADF0" w14:textId="77777777">
        <w:tc>
          <w:tcPr>
            <w:tcW w:w="1985" w:type="dxa"/>
          </w:tcPr>
          <w:p w14:paraId="0092C0D2" w14:textId="77777777" w:rsidR="00CB28B3" w:rsidRDefault="008448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8FBECE4" w14:textId="77777777" w:rsidR="00CB28B3" w:rsidRDefault="00CB28B3">
            <w:pPr>
              <w:rPr>
                <w:rFonts w:ascii="Arial" w:hAnsi="Arial"/>
                <w:highlight w:val="cyan"/>
              </w:rPr>
            </w:pPr>
          </w:p>
        </w:tc>
      </w:tr>
    </w:tbl>
    <w:p w14:paraId="220C9DA1" w14:textId="77777777" w:rsidR="00CB28B3" w:rsidRDefault="00CB28B3"/>
    <w:p w14:paraId="5907E59E" w14:textId="77777777" w:rsidR="00CB28B3" w:rsidRDefault="0084488C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B28B3" w14:paraId="02750B9A" w14:textId="77777777">
        <w:tc>
          <w:tcPr>
            <w:tcW w:w="9855" w:type="dxa"/>
          </w:tcPr>
          <w:p w14:paraId="1F00C278" w14:textId="77777777" w:rsidR="00CB28B3" w:rsidRDefault="0084488C">
            <w:pPr>
              <w:ind w:left="1320" w:hangingChars="550" w:hanging="1320"/>
              <w:rPr>
                <w:rStyle w:val="HTMLCode"/>
                <w:rFonts w:ascii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hAnsi="SimSun" w:cs="SimSun" w:hint="eastAsia"/>
                <w:sz w:val="24"/>
                <w:szCs w:val="24"/>
                <w:highlight w:val="yellow"/>
                <w:lang w:val="en-US" w:eastAsia="zh-CN"/>
              </w:rPr>
              <w:t>IMPORT</w:t>
            </w:r>
            <w:r>
              <w:rPr>
                <w:rStyle w:val="HTMLCode"/>
                <w:rFonts w:ascii="SimSun" w:hAnsi="SimSun" w:cs="SimSun" w:hint="eastAsia"/>
                <w:sz w:val="24"/>
                <w:szCs w:val="24"/>
                <w:lang w:val="en-US" w:eastAsia="zh-CN"/>
              </w:rPr>
              <w:t>：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>import from NAS_CommonTemplates all;//KS R5s21xxx</w:t>
            </w:r>
          </w:p>
          <w:p w14:paraId="7B312C23" w14:textId="77777777" w:rsidR="00CB28B3" w:rsidRDefault="0084488C">
            <w:pPr>
              <w:ind w:firstLineChars="400" w:firstLine="960"/>
              <w:rPr>
                <w:rFonts w:ascii="Courier New" w:hAnsi="Courier New" w:cs="Courier New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  <w:lang w:val="en-US"/>
              </w:rPr>
              <w:t>i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t>mport from NG_NAS_Templates all;//KS R5s21xxx</w:t>
            </w:r>
          </w:p>
          <w:p w14:paraId="287743E9" w14:textId="77777777" w:rsidR="00CB28B3" w:rsidRDefault="0084488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sz w:val="24"/>
                <w:szCs w:val="24"/>
              </w:rPr>
              <w:t>……</w:t>
            </w:r>
          </w:p>
        </w:tc>
      </w:tr>
      <w:tr w:rsidR="00CB28B3" w14:paraId="5445FC6A" w14:textId="77777777">
        <w:tc>
          <w:tcPr>
            <w:tcW w:w="9855" w:type="dxa"/>
          </w:tcPr>
          <w:p w14:paraId="5F4AD122" w14:textId="77777777" w:rsidR="00CB28B3" w:rsidRDefault="0084488C">
            <w:pPr>
              <w:rPr>
                <w:rStyle w:val="HTMLCode"/>
                <w:sz w:val="24"/>
                <w:szCs w:val="24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template (omit) NR_SRB_COMMON_IND v_SrbIndDummy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template (omit) NR_SYSTEM_IND v_SysIndDummy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NG_NAS_MSG_Indication_Type v_NasInd;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timer t_Watchdog := 5.0;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f_NR_ULGrantConfiguration_Start(nr_Cell1);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t_Watchdog.start;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SYSIND.receive(car_NR_PRACH_Preamble_IND(nr_Cell1, cr_TimingInfo_Any, ?));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 2");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3"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4-7"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"Steps 5 7");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f_NR_SetVerdictFailOrInconc(__FILE__, __LINE__, "Step 4: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9"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10-13"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a_NR_RacingCond_AwaitRrcMessageAndSysInd(nr_Cell1,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SysIndBeforeRrcMsg,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v_SrbIndDummy,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v_SysIndDummy,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car_NR_PRACH_Preamble_IND(nr_Cell1, cr_TimingInfo_Any, ?))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"Steps 11 13");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f_NR_SetVerdictFailOrInconc(__FILE__, __LINE__, "Step 10: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14"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15-18"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a_NR_RacingCond_AwaitRrcMessageAndSysInd(nr_Cell1,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SysIndBeforeRrcMsg,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v_SrbIndDummy,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v_SysIndDummy,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f_NR_SetVerdictFailOrInconc(__FILE__, __LINE__, "Step 15: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19"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20-21"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SYSIND.receive(car_NR_SYSTEM_UL_HARQ_IND(nr_Cell1, ack));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// disable HARQ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v_NasInd := f_NR_RRCSetupComplete_Def(nr_Cell1, cr_38508_RRCSetupComplete(tsc_NR_RRC_TI_Def));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 21");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f_NR_SS_SystemIndCtrlConfig(nr_Cell1, cds_NR_SystemIndCtrl_RachPreamble(disable));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22-25"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f_NR5GC_RRC_ConnectedState3N_Steps5_8(nr_Cell1, v_NasInd);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1BF1510B" w14:textId="77777777" w:rsidR="00CB28B3" w:rsidRDefault="00CB28B3"/>
    <w:p w14:paraId="13BEC101" w14:textId="77777777" w:rsidR="00CB28B3" w:rsidRDefault="0084488C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B28B3" w14:paraId="2E5884DC" w14:textId="77777777">
        <w:tc>
          <w:tcPr>
            <w:tcW w:w="9855" w:type="dxa"/>
          </w:tcPr>
          <w:p w14:paraId="17FF0B13" w14:textId="77777777" w:rsidR="00CB28B3" w:rsidRDefault="0084488C">
            <w:pPr>
              <w:rPr>
                <w:rStyle w:val="HTMLCode"/>
                <w:rFonts w:ascii="SimSun" w:hAnsi="SimSun" w:cs="SimSun"/>
                <w:sz w:val="24"/>
                <w:szCs w:val="24"/>
                <w:lang w:val="en-US" w:eastAsia="zh-CN"/>
              </w:rPr>
            </w:pPr>
            <w:r>
              <w:rPr>
                <w:rStyle w:val="HTMLCode"/>
                <w:rFonts w:ascii="SimSun" w:hAnsi="SimSun" w:cs="SimSun"/>
                <w:sz w:val="24"/>
                <w:szCs w:val="24"/>
              </w:rPr>
              <w:t>function f_TC_7_1_1_2_3_NR_TestBody() runs on NR5GC_PTC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template (omit) NR_SRB_COMMON_IND v_SrbIndDummy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template (omit) NR_SYSTEM_IND v_SysIndDummy := omit;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var NG_NAS_MSG_Indication_Type v_NasInd;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timer t_Watchdog := 5.0;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lastRenderedPageBreak/>
              <w:t>var NR_SYSTEM_IND v_SYSTEM_IND;//KS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var NR_SRB_COMMON_IND v_ReceivedAsp;//KS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var SubFrameTiming_Type v_Timing_SysInd;//KS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var SubFrameTiming_Type v_Timing_SrbInd;//KS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f_NR_ULGrantConfiguration_Start(nr_Cell1);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t_Watchdog.start;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SYSIND.receive(car_NR_PRACH_Preamble_IND(nr_Cell1, cr_TimingInfo_Any, ?));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 2");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3"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4-7"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"Steps 5 7");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f_NR_SetVerdictFailOrInconc(__FILE__, __LINE__, "Step 4: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v_SrbIndDummy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v_SysIndDummy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9"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10-13"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a_NR_RacingCond_AwaitRrcMessageAndSysInd(nr_Cell1,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SysIndBeforeRrcMsg,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v_SrbIndDummy,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v_SysIndDummy,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car_NR_PRACH_Preamble_IND(nr_Cell1, cr_TimingInfo_Any, ?))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"Steps 11 13");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SYSIND.receive(car_NR_SYSTEM_UL_HARQ_IND(nr_Cell1, (ack, nack)))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 xml:space="preserve">f_NR_SetVerdictFailOrInconc(__FILE__, __LINE__, "Step 10: UE is sending HARQ 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lastRenderedPageBreak/>
              <w:t>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t>v_SrbIndDummy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yellow"/>
              </w:rPr>
              <w:br/>
              <w:t>v_SysIndDummy := omit;//KS R5s21xxxx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14"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15-18"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//@sic R5s210108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alt 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[] a_NR_RacingCond_AwaitRrcMessageAndSysInd(nr_Cell1,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SysIndBeforeRrcMsg,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v_SrbIndDummy,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v_SysIndDummy,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car_NR_SRB0_RrcPdu_IND(nr_Cell1, cr_38508_RRCSetupRequest),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t_Watchdog.stop;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f_NR_SetVerdictFailOrInconc(__FILE__, __LINE__, "Step 15: UE is sending HARQ ACK/NACK 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19"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//Preconfigured at SS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20-21"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 R5s200080 R5s201287 sic@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//KS R5s21xxxx start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t>interleave 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[] SYSIND.receive(car_NR_SYSTEM_UL_HARQ_IND(nr_Cell1, ack))-&gt; value v_SYSTEM_IND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f_NR_PreliminaryPass(__FILE__, __LINE__, "Step 20-21 Receive Ack");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// disable HARQ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[] SRB.receive(car_NR_SRB1_RrcNasPdu_IND(nr_Cell1, cr_38508_RRCSetupComplete(tsc_NR_RRC_TI_Def), cr_NG_NAS_IndWithPiggybacking(tsc_SHT_IntegrityProtected), omit)) -&gt; value v_ReceivedAsp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{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v_NasInd := v_ReceivedAsp.Signalling.Nas[0];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f_NR_PreliminaryPass(__FILE__, __LINE__, "Step 20-21 Receive RRCSetupComplete");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};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v_Timing_SrbInd := valueof(v_ReceivedAsp.Common.TimingInfo.SubFrame);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  <w:t>v_Timing_SysInd := valueof(v_SYSTEM_IND.Common.TimingInfo.SubFrame);</w:t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  <w:highlight w:val="cyan"/>
              </w:rPr>
              <w:lastRenderedPageBreak/>
              <w:t>fl_NR_RacingCond_CheckSequence(nr_Cell1, SysIndBeforeRrcMsg, v_Timing_SrbInd, v_Timing_SysInd);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//KS R5s21xxxx end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f_NR_PreliminaryPass(__FILE__, __LINE__, "Step 21");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disable PRACH reception indication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f_NR_SS_SystemIndCtrlConfig(nr_Cell1, cds_NR_SystemIndCtrl_RachPreamble(disable));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f_NR_SS_SystemIndCtrlConfig(nr_Cell1, cds_NR_SystemIndCtrl_UL_HARQ(disable));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// @siclog "Step 22-25" siclog@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f_NR5GC_RRC_ConnectedState3N_Steps5_8(nr_Cell1, v_NasInd);</w:t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hAnsi="SimSun" w:cs="SimSun"/>
                <w:sz w:val="24"/>
                <w:szCs w:val="24"/>
              </w:rPr>
              <w:br/>
              <w:t>};</w:t>
            </w:r>
          </w:p>
        </w:tc>
      </w:tr>
    </w:tbl>
    <w:p w14:paraId="14EDC52A" w14:textId="77777777" w:rsidR="0084488C" w:rsidRDefault="0084488C">
      <w:pPr>
        <w:rPr>
          <w:rFonts w:cs="Arial"/>
          <w:color w:val="FF0000"/>
          <w:lang w:eastAsia="zh-CN"/>
        </w:rPr>
      </w:pPr>
    </w:p>
    <w:sectPr w:rsidR="008448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D588E" w14:textId="77777777" w:rsidR="004642D9" w:rsidRDefault="004642D9">
      <w:pPr>
        <w:spacing w:after="0"/>
      </w:pPr>
      <w:r>
        <w:separator/>
      </w:r>
    </w:p>
  </w:endnote>
  <w:endnote w:type="continuationSeparator" w:id="0">
    <w:p w14:paraId="38519799" w14:textId="77777777" w:rsidR="004642D9" w:rsidRDefault="004642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4D176" w14:textId="77777777" w:rsidR="004642D9" w:rsidRDefault="004642D9">
      <w:pPr>
        <w:spacing w:after="0"/>
      </w:pPr>
      <w:r>
        <w:separator/>
      </w:r>
    </w:p>
  </w:footnote>
  <w:footnote w:type="continuationSeparator" w:id="0">
    <w:p w14:paraId="738DC013" w14:textId="77777777" w:rsidR="004642D9" w:rsidRDefault="004642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4E448" w14:textId="77777777" w:rsidR="00CB28B3" w:rsidRDefault="008448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EB168" w14:textId="77777777" w:rsidR="00CB28B3" w:rsidRDefault="00CB28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A3DDFD" w14:textId="77777777" w:rsidR="00CB28B3" w:rsidRDefault="0084488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FF764" w14:textId="77777777" w:rsidR="00CB28B3" w:rsidRDefault="00CB28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B1156"/>
    <w:multiLevelType w:val="hybridMultilevel"/>
    <w:tmpl w:val="9AF8C2F6"/>
    <w:lvl w:ilvl="0" w:tplc="E7AC4B2A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2220F2"/>
    <w:multiLevelType w:val="singleLevel"/>
    <w:tmpl w:val="1D2220F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1207E14"/>
    <w:multiLevelType w:val="singleLevel"/>
    <w:tmpl w:val="DA0CAFD4"/>
    <w:lvl w:ilvl="0">
      <w:start w:val="2"/>
      <w:numFmt w:val="decimal"/>
      <w:lvlText w:val="%1."/>
      <w:lvlJc w:val="left"/>
      <w:pPr>
        <w:tabs>
          <w:tab w:val="num" w:pos="312"/>
        </w:tabs>
        <w:ind w:left="0" w:firstLine="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090"/>
    <w:rsid w:val="000A1C38"/>
    <w:rsid w:val="000A6394"/>
    <w:rsid w:val="000B7FED"/>
    <w:rsid w:val="000C038A"/>
    <w:rsid w:val="000C6598"/>
    <w:rsid w:val="00145D43"/>
    <w:rsid w:val="00192C46"/>
    <w:rsid w:val="00194A97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07E"/>
    <w:rsid w:val="00304DFB"/>
    <w:rsid w:val="00305409"/>
    <w:rsid w:val="0035167E"/>
    <w:rsid w:val="003609EF"/>
    <w:rsid w:val="0036231A"/>
    <w:rsid w:val="00374DD4"/>
    <w:rsid w:val="003857E0"/>
    <w:rsid w:val="003E1A36"/>
    <w:rsid w:val="00410371"/>
    <w:rsid w:val="00423FAF"/>
    <w:rsid w:val="004242F1"/>
    <w:rsid w:val="00446488"/>
    <w:rsid w:val="00461F12"/>
    <w:rsid w:val="004642D9"/>
    <w:rsid w:val="004854A7"/>
    <w:rsid w:val="004B75B7"/>
    <w:rsid w:val="0051580D"/>
    <w:rsid w:val="00547111"/>
    <w:rsid w:val="00572D55"/>
    <w:rsid w:val="00592D74"/>
    <w:rsid w:val="005B12FA"/>
    <w:rsid w:val="005E2C44"/>
    <w:rsid w:val="00617D68"/>
    <w:rsid w:val="00621188"/>
    <w:rsid w:val="0062375E"/>
    <w:rsid w:val="006257ED"/>
    <w:rsid w:val="00695808"/>
    <w:rsid w:val="006963E7"/>
    <w:rsid w:val="006B46FB"/>
    <w:rsid w:val="006E21FB"/>
    <w:rsid w:val="007333C8"/>
    <w:rsid w:val="00792342"/>
    <w:rsid w:val="007977A8"/>
    <w:rsid w:val="007A5722"/>
    <w:rsid w:val="007B512A"/>
    <w:rsid w:val="007C2097"/>
    <w:rsid w:val="007D6A07"/>
    <w:rsid w:val="007F7259"/>
    <w:rsid w:val="008040A8"/>
    <w:rsid w:val="008279FA"/>
    <w:rsid w:val="0084488C"/>
    <w:rsid w:val="008626E7"/>
    <w:rsid w:val="00870EE7"/>
    <w:rsid w:val="008863B9"/>
    <w:rsid w:val="00890FB1"/>
    <w:rsid w:val="008973B6"/>
    <w:rsid w:val="008A45A6"/>
    <w:rsid w:val="008F686C"/>
    <w:rsid w:val="009148DE"/>
    <w:rsid w:val="009248C8"/>
    <w:rsid w:val="00925994"/>
    <w:rsid w:val="00941E30"/>
    <w:rsid w:val="009457EB"/>
    <w:rsid w:val="009777D9"/>
    <w:rsid w:val="00991B88"/>
    <w:rsid w:val="009A5753"/>
    <w:rsid w:val="009A579D"/>
    <w:rsid w:val="009B1A47"/>
    <w:rsid w:val="009B45EC"/>
    <w:rsid w:val="009E3297"/>
    <w:rsid w:val="009F734F"/>
    <w:rsid w:val="00A246B6"/>
    <w:rsid w:val="00A47E70"/>
    <w:rsid w:val="00A50CF0"/>
    <w:rsid w:val="00A52F6F"/>
    <w:rsid w:val="00A7671C"/>
    <w:rsid w:val="00A83DFE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C259BF"/>
    <w:rsid w:val="00C51E37"/>
    <w:rsid w:val="00C63C49"/>
    <w:rsid w:val="00C66BA2"/>
    <w:rsid w:val="00C95985"/>
    <w:rsid w:val="00C979AE"/>
    <w:rsid w:val="00CB28B3"/>
    <w:rsid w:val="00CC5026"/>
    <w:rsid w:val="00CC68D0"/>
    <w:rsid w:val="00CE3B53"/>
    <w:rsid w:val="00D03F9A"/>
    <w:rsid w:val="00D06D51"/>
    <w:rsid w:val="00D072FA"/>
    <w:rsid w:val="00D24991"/>
    <w:rsid w:val="00D44C66"/>
    <w:rsid w:val="00D50255"/>
    <w:rsid w:val="00D54DE0"/>
    <w:rsid w:val="00D66520"/>
    <w:rsid w:val="00D7314D"/>
    <w:rsid w:val="00DD11FD"/>
    <w:rsid w:val="00DE34CF"/>
    <w:rsid w:val="00E13F3D"/>
    <w:rsid w:val="00E14D7D"/>
    <w:rsid w:val="00E34898"/>
    <w:rsid w:val="00E37029"/>
    <w:rsid w:val="00EB09B7"/>
    <w:rsid w:val="00EE7D7C"/>
    <w:rsid w:val="00F25D98"/>
    <w:rsid w:val="00F300FB"/>
    <w:rsid w:val="00F90023"/>
    <w:rsid w:val="00FB6386"/>
    <w:rsid w:val="00FE17FD"/>
    <w:rsid w:val="013625FC"/>
    <w:rsid w:val="028C3FF8"/>
    <w:rsid w:val="054716CB"/>
    <w:rsid w:val="08345471"/>
    <w:rsid w:val="087C27A1"/>
    <w:rsid w:val="099B5B0D"/>
    <w:rsid w:val="0B7076D9"/>
    <w:rsid w:val="0C306651"/>
    <w:rsid w:val="0C796753"/>
    <w:rsid w:val="0CC77910"/>
    <w:rsid w:val="0D512B3E"/>
    <w:rsid w:val="0D813FD7"/>
    <w:rsid w:val="0DFF6565"/>
    <w:rsid w:val="0E68438F"/>
    <w:rsid w:val="108E37AE"/>
    <w:rsid w:val="10AA5C2F"/>
    <w:rsid w:val="10CB5A64"/>
    <w:rsid w:val="10E70368"/>
    <w:rsid w:val="131D2FE7"/>
    <w:rsid w:val="149C46BC"/>
    <w:rsid w:val="14DB24F2"/>
    <w:rsid w:val="150D2EC7"/>
    <w:rsid w:val="187D7F5B"/>
    <w:rsid w:val="1A9559B8"/>
    <w:rsid w:val="1AC90662"/>
    <w:rsid w:val="1B7E6DC2"/>
    <w:rsid w:val="1D25214E"/>
    <w:rsid w:val="1D890DD5"/>
    <w:rsid w:val="1E127FBA"/>
    <w:rsid w:val="20B93C6C"/>
    <w:rsid w:val="211D537F"/>
    <w:rsid w:val="23CA541D"/>
    <w:rsid w:val="249F3709"/>
    <w:rsid w:val="276815D5"/>
    <w:rsid w:val="2B1A7078"/>
    <w:rsid w:val="2C446336"/>
    <w:rsid w:val="2C80672A"/>
    <w:rsid w:val="2DA414A2"/>
    <w:rsid w:val="2E0D2C17"/>
    <w:rsid w:val="2F582FE1"/>
    <w:rsid w:val="308B67D9"/>
    <w:rsid w:val="31865645"/>
    <w:rsid w:val="32DA1EC6"/>
    <w:rsid w:val="34107332"/>
    <w:rsid w:val="35305373"/>
    <w:rsid w:val="3698162A"/>
    <w:rsid w:val="39524F92"/>
    <w:rsid w:val="3A601363"/>
    <w:rsid w:val="3B624FB9"/>
    <w:rsid w:val="3CD401A7"/>
    <w:rsid w:val="3CF65B9D"/>
    <w:rsid w:val="3EBD22E1"/>
    <w:rsid w:val="42F813FE"/>
    <w:rsid w:val="4397120C"/>
    <w:rsid w:val="43BC368A"/>
    <w:rsid w:val="441F0942"/>
    <w:rsid w:val="44D22BBC"/>
    <w:rsid w:val="495D13BD"/>
    <w:rsid w:val="4B736E38"/>
    <w:rsid w:val="4EBA7A82"/>
    <w:rsid w:val="4F500C21"/>
    <w:rsid w:val="50B350DE"/>
    <w:rsid w:val="531F5457"/>
    <w:rsid w:val="53EF55F0"/>
    <w:rsid w:val="548126D6"/>
    <w:rsid w:val="54AD5C84"/>
    <w:rsid w:val="558C6D43"/>
    <w:rsid w:val="55D27B43"/>
    <w:rsid w:val="5695550D"/>
    <w:rsid w:val="584B1673"/>
    <w:rsid w:val="5A4E26C9"/>
    <w:rsid w:val="5ACB0236"/>
    <w:rsid w:val="5C3F2258"/>
    <w:rsid w:val="5CA04842"/>
    <w:rsid w:val="5DEA1DBB"/>
    <w:rsid w:val="5FAE3A33"/>
    <w:rsid w:val="60E05F6D"/>
    <w:rsid w:val="62270036"/>
    <w:rsid w:val="626958F9"/>
    <w:rsid w:val="62A4275D"/>
    <w:rsid w:val="637F14A3"/>
    <w:rsid w:val="649902C2"/>
    <w:rsid w:val="65853D91"/>
    <w:rsid w:val="65B50CF9"/>
    <w:rsid w:val="674741A4"/>
    <w:rsid w:val="67A97FEA"/>
    <w:rsid w:val="6923615C"/>
    <w:rsid w:val="69424746"/>
    <w:rsid w:val="69484A86"/>
    <w:rsid w:val="6A205E47"/>
    <w:rsid w:val="6AAB005B"/>
    <w:rsid w:val="6AB0200A"/>
    <w:rsid w:val="6BEE681F"/>
    <w:rsid w:val="6D436D38"/>
    <w:rsid w:val="6D6F74A6"/>
    <w:rsid w:val="70DA0BAD"/>
    <w:rsid w:val="71013D73"/>
    <w:rsid w:val="722F67DE"/>
    <w:rsid w:val="72CC5630"/>
    <w:rsid w:val="73672F17"/>
    <w:rsid w:val="77D1020C"/>
    <w:rsid w:val="78101130"/>
    <w:rsid w:val="784D625F"/>
    <w:rsid w:val="788C41DD"/>
    <w:rsid w:val="7CC15B06"/>
    <w:rsid w:val="7CFD1A60"/>
    <w:rsid w:val="7D190852"/>
    <w:rsid w:val="7D930095"/>
    <w:rsid w:val="7D9B50A5"/>
    <w:rsid w:val="7E9B7980"/>
    <w:rsid w:val="7F34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C2F5438"/>
  <w15:chartTrackingRefBased/>
  <w15:docId w15:val="{1DDE3357-1D23-45ED-98A7-0CFA6D4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CommentReference">
    <w:name w:val="annotation reference"/>
    <w:semiHidden/>
    <w:rPr>
      <w:sz w:val="16"/>
    </w:rPr>
  </w:style>
  <w:style w:type="character" w:styleId="HTMLCode">
    <w:name w:val="HTML Code"/>
    <w:uiPriority w:val="99"/>
    <w:unhideWhenUsed/>
    <w:rPr>
      <w:rFonts w:ascii="Courier New" w:hAnsi="Courier New" w:cs="Courier New"/>
      <w:sz w:val="20"/>
      <w:szCs w:val="20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ZGSM">
    <w:name w:val="ZGSM"/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paragraph" w:styleId="CommentText">
    <w:name w:val="annotation text"/>
    <w:basedOn w:val="Normal"/>
    <w:semiHidden/>
  </w:style>
  <w:style w:type="paragraph" w:customStyle="1" w:styleId="B1">
    <w:name w:val="B1"/>
    <w:basedOn w:val="List"/>
  </w:style>
  <w:style w:type="paragraph" w:customStyle="1" w:styleId="TAN">
    <w:name w:val="TAN"/>
    <w:basedOn w:val="TAL"/>
    <w:pPr>
      <w:ind w:left="851" w:hanging="851"/>
    </w:p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4">
    <w:name w:val="B4"/>
    <w:basedOn w:val="List4"/>
  </w:style>
  <w:style w:type="paragraph" w:customStyle="1" w:styleId="B2">
    <w:name w:val="B2"/>
    <w:basedOn w:val="List2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3">
    <w:name w:val="List 3"/>
    <w:basedOn w:val="List2"/>
    <w:pPr>
      <w:ind w:left="1135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List">
    <w:name w:val="List"/>
    <w:basedOn w:val="Normal"/>
    <w:pPr>
      <w:ind w:left="568" w:hanging="284"/>
    </w:pPr>
  </w:style>
  <w:style w:type="paragraph" w:styleId="ListBullet4">
    <w:name w:val="List Bullet 4"/>
    <w:basedOn w:val="ListBullet3"/>
    <w:pPr>
      <w:ind w:left="1418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5">
    <w:name w:val="List Bullet 5"/>
    <w:basedOn w:val="ListBulle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ListBullet">
    <w:name w:val="List Bullet"/>
    <w:basedOn w:val="List"/>
  </w:style>
  <w:style w:type="paragraph" w:customStyle="1" w:styleId="ZD">
    <w:name w:val="ZD"/>
    <w:pPr>
      <w:framePr w:wrap="notBeside" w:hAnchor="text" w:y="15764"/>
      <w:widowControl w:val="0"/>
    </w:pPr>
    <w:rPr>
      <w:rFonts w:ascii="Arial" w:hAnsi="Arial"/>
      <w:sz w:val="32"/>
      <w:lang w:val="en-GB"/>
    </w:rPr>
  </w:style>
  <w:style w:type="paragraph" w:customStyle="1" w:styleId="B3">
    <w:name w:val="B3"/>
    <w:basedOn w:val="List3"/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G">
    <w:name w:val="ZG"/>
    <w:pPr>
      <w:framePr w:wrap="notBeside" w:hAnchor="text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ZU">
    <w:name w:val="ZU"/>
    <w:pPr>
      <w:framePr w:w="10206" w:wrap="notBeside" w:hAnchor="text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B5">
    <w:name w:val="B5"/>
    <w:basedOn w:val="List5"/>
  </w:style>
  <w:style w:type="paragraph" w:customStyle="1" w:styleId="ZB">
    <w:name w:val="ZB"/>
    <w:pPr>
      <w:framePr w:w="10206" w:h="284" w:hRule="exact" w:wrap="notBeside" w:hAnchor="text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ZH">
    <w:name w:val="ZH"/>
    <w:pPr>
      <w:framePr w:wrap="notBeside" w:hAnchor="text" w:xAlign="center" w:y="6805"/>
      <w:widowControl w:val="0"/>
    </w:pPr>
    <w:rPr>
      <w:rFonts w:ascii="Arial" w:hAnsi="Arial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TAH">
    <w:name w:val="TAH"/>
    <w:basedOn w:val="TAC"/>
    <w:rPr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T">
    <w:name w:val="ZT"/>
    <w:pPr>
      <w:framePr w:wrap="notBeside" w:hAnchor="text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ZA">
    <w:name w:val="ZA"/>
    <w:pPr>
      <w:framePr w:w="10206" w:h="794" w:hRule="exact" w:wrap="notBeside" w:hAnchor="text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1462</Words>
  <Characters>8340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9783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dcterms:created xsi:type="dcterms:W3CDTF">2021-04-10T00:50:00Z</dcterms:created>
  <dcterms:modified xsi:type="dcterms:W3CDTF">2021-04-12T08:50:00Z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1033-11.2.0.9739</vt:lpwstr>
  </property>
</Properties>
</file>