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B472C" w14:textId="77777777" w:rsidR="00F175C9" w:rsidRDefault="00F175C9" w:rsidP="00F17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Pr="00A97810">
        <w:rPr>
          <w:b/>
          <w:i/>
          <w:noProof/>
          <w:sz w:val="28"/>
        </w:rPr>
        <w:t>R5s2104</w:t>
      </w:r>
      <w:r w:rsidR="00A256F6">
        <w:rPr>
          <w:b/>
          <w:i/>
          <w:noProof/>
          <w:sz w:val="28"/>
        </w:rPr>
        <w:t>10</w:t>
      </w:r>
    </w:p>
    <w:p w14:paraId="45362ED0" w14:textId="77777777" w:rsidR="00F175C9" w:rsidRDefault="009311EC" w:rsidP="00F175C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175C9" w:rsidRPr="00BA51D9">
          <w:rPr>
            <w:b/>
            <w:noProof/>
            <w:sz w:val="24"/>
          </w:rPr>
          <w:t>Online</w:t>
        </w:r>
      </w:fldSimple>
      <w:r w:rsidR="00F175C9">
        <w:rPr>
          <w:b/>
          <w:noProof/>
          <w:sz w:val="24"/>
        </w:rPr>
        <w:t xml:space="preserve">, </w:t>
      </w:r>
      <w:r w:rsidR="00F175C9">
        <w:fldChar w:fldCharType="begin"/>
      </w:r>
      <w:r w:rsidR="00F175C9">
        <w:instrText xml:space="preserve"> DOCPROPERTY  Country  \* MERGEFORMAT </w:instrText>
      </w:r>
      <w:r w:rsidR="00F175C9">
        <w:fldChar w:fldCharType="end"/>
      </w:r>
      <w:r w:rsidR="00F175C9">
        <w:rPr>
          <w:b/>
          <w:noProof/>
          <w:sz w:val="24"/>
        </w:rPr>
        <w:t xml:space="preserve">, </w:t>
      </w:r>
      <w:fldSimple w:instr=" DOCPROPERTY  StartDate  \* MERGEFORMAT ">
        <w:r w:rsidR="00F175C9">
          <w:rPr>
            <w:b/>
            <w:noProof/>
            <w:sz w:val="24"/>
          </w:rPr>
          <w:t>7</w:t>
        </w:r>
        <w:r w:rsidR="00F175C9" w:rsidRPr="00BA51D9">
          <w:rPr>
            <w:b/>
            <w:noProof/>
            <w:sz w:val="24"/>
          </w:rPr>
          <w:t>th Dec 20</w:t>
        </w:r>
        <w:r w:rsidR="00F175C9">
          <w:rPr>
            <w:b/>
            <w:noProof/>
            <w:sz w:val="24"/>
          </w:rPr>
          <w:t>20</w:t>
        </w:r>
      </w:fldSimple>
      <w:r w:rsidR="00F175C9">
        <w:rPr>
          <w:b/>
          <w:noProof/>
          <w:sz w:val="24"/>
        </w:rPr>
        <w:t xml:space="preserve"> - </w:t>
      </w:r>
      <w:fldSimple w:instr=" DOCPROPERTY  EndDate  \* MERGEFORMAT ">
        <w:r w:rsidR="00F175C9" w:rsidRPr="00BA51D9">
          <w:rPr>
            <w:b/>
            <w:noProof/>
            <w:sz w:val="24"/>
          </w:rPr>
          <w:t>31st Dec 202</w:t>
        </w:r>
        <w:r w:rsidR="00F175C9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75C9" w14:paraId="2B4FBBFD" w14:textId="77777777" w:rsidTr="008010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EB482" w14:textId="77777777" w:rsidR="00F175C9" w:rsidRDefault="00F175C9" w:rsidP="008010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175C9" w14:paraId="687789F5" w14:textId="77777777" w:rsidTr="00801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EBADCE" w14:textId="77777777" w:rsidR="00F175C9" w:rsidRDefault="00F175C9" w:rsidP="008010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75C9" w14:paraId="55010BF7" w14:textId="77777777" w:rsidTr="00801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F458D7" w14:textId="77777777" w:rsidR="00F175C9" w:rsidRDefault="00F175C9" w:rsidP="0080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5C9" w14:paraId="3E9B7843" w14:textId="77777777" w:rsidTr="00801009">
        <w:tc>
          <w:tcPr>
            <w:tcW w:w="142" w:type="dxa"/>
            <w:tcBorders>
              <w:left w:val="single" w:sz="4" w:space="0" w:color="auto"/>
            </w:tcBorders>
          </w:tcPr>
          <w:p w14:paraId="2434F719" w14:textId="77777777" w:rsidR="00F175C9" w:rsidRDefault="00F175C9" w:rsidP="008010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F830EF" w14:textId="77777777" w:rsidR="00F175C9" w:rsidRPr="00410371" w:rsidRDefault="00F175C9" w:rsidP="008010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3279F2CD" w14:textId="77777777" w:rsidR="00F175C9" w:rsidRDefault="00F175C9" w:rsidP="008010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64823C" w14:textId="77777777" w:rsidR="00F175C9" w:rsidRPr="00410371" w:rsidRDefault="00F175C9" w:rsidP="00801009">
            <w:pPr>
              <w:pStyle w:val="CRCoverPage"/>
              <w:spacing w:after="0"/>
              <w:rPr>
                <w:noProof/>
              </w:rPr>
            </w:pPr>
            <w:r w:rsidRPr="00D11082">
              <w:rPr>
                <w:b/>
                <w:noProof/>
                <w:sz w:val="28"/>
              </w:rPr>
              <w:t>16</w:t>
            </w:r>
            <w:r>
              <w:rPr>
                <w:b/>
                <w:noProof/>
                <w:sz w:val="28"/>
              </w:rPr>
              <w:t>5</w:t>
            </w:r>
            <w:r w:rsidR="00A256F6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29E4F085" w14:textId="77777777" w:rsidR="00F175C9" w:rsidRDefault="00F175C9" w:rsidP="008010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EBE50C" w14:textId="77777777" w:rsidR="00F175C9" w:rsidRPr="00A1055C" w:rsidRDefault="00F175C9" w:rsidP="00801009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ABEE92E" w14:textId="77777777" w:rsidR="00F175C9" w:rsidRDefault="00F175C9" w:rsidP="008010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04722A" w14:textId="77777777" w:rsidR="00F175C9" w:rsidRPr="00410371" w:rsidRDefault="00F175C9" w:rsidP="0080100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9C70AD" w14:textId="77777777" w:rsidR="00F175C9" w:rsidRDefault="00F175C9" w:rsidP="00801009">
            <w:pPr>
              <w:pStyle w:val="CRCoverPage"/>
              <w:spacing w:after="0"/>
              <w:rPr>
                <w:noProof/>
              </w:rPr>
            </w:pPr>
          </w:p>
        </w:tc>
      </w:tr>
      <w:tr w:rsidR="00F175C9" w14:paraId="4D9B5CC4" w14:textId="77777777" w:rsidTr="00801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16CE4" w14:textId="77777777" w:rsidR="00F175C9" w:rsidRDefault="00F175C9" w:rsidP="00801009">
            <w:pPr>
              <w:pStyle w:val="CRCoverPage"/>
              <w:spacing w:after="0"/>
              <w:rPr>
                <w:noProof/>
              </w:rPr>
            </w:pPr>
          </w:p>
        </w:tc>
      </w:tr>
      <w:tr w:rsidR="00F175C9" w14:paraId="03386EE1" w14:textId="77777777" w:rsidTr="008010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42A172" w14:textId="77777777" w:rsidR="00F175C9" w:rsidRPr="00F25D98" w:rsidRDefault="00F175C9" w:rsidP="008010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175C9" w14:paraId="222D0316" w14:textId="77777777" w:rsidTr="00801009">
        <w:tc>
          <w:tcPr>
            <w:tcW w:w="9641" w:type="dxa"/>
            <w:gridSpan w:val="9"/>
          </w:tcPr>
          <w:p w14:paraId="270266C3" w14:textId="77777777" w:rsidR="00F175C9" w:rsidRDefault="00F175C9" w:rsidP="0080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DC2EF8" w14:textId="77777777" w:rsidR="00F175C9" w:rsidRDefault="00F175C9" w:rsidP="00F175C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75C9" w14:paraId="0FB55758" w14:textId="77777777" w:rsidTr="00801009">
        <w:tc>
          <w:tcPr>
            <w:tcW w:w="2835" w:type="dxa"/>
          </w:tcPr>
          <w:p w14:paraId="2102C0FA" w14:textId="77777777" w:rsidR="00F175C9" w:rsidRDefault="00F175C9" w:rsidP="008010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B20B58" w14:textId="77777777" w:rsidR="00F175C9" w:rsidRDefault="00F175C9" w:rsidP="00801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69DE40" w14:textId="77777777" w:rsidR="00F175C9" w:rsidRDefault="00F175C9" w:rsidP="00801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800855" w14:textId="77777777" w:rsidR="00F175C9" w:rsidRDefault="00F175C9" w:rsidP="008010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CC6F82" w14:textId="77777777" w:rsidR="00F175C9" w:rsidRDefault="00F175C9" w:rsidP="00801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EA4C6" w14:textId="77777777" w:rsidR="00F175C9" w:rsidRDefault="00F175C9" w:rsidP="008010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63EB8A" w14:textId="77777777" w:rsidR="00F175C9" w:rsidRDefault="00F175C9" w:rsidP="00801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4FDC09" w14:textId="77777777" w:rsidR="00F175C9" w:rsidRDefault="00F175C9" w:rsidP="00801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B90302" w14:textId="77777777" w:rsidR="00F175C9" w:rsidRDefault="00F175C9" w:rsidP="008010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E488EF" w14:textId="77777777" w:rsidR="00F175C9" w:rsidRDefault="00F175C9" w:rsidP="00F175C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75C9" w14:paraId="2425E714" w14:textId="77777777" w:rsidTr="00801009">
        <w:tc>
          <w:tcPr>
            <w:tcW w:w="9640" w:type="dxa"/>
            <w:gridSpan w:val="11"/>
          </w:tcPr>
          <w:p w14:paraId="6C661AFA" w14:textId="77777777" w:rsidR="00F175C9" w:rsidRDefault="00F175C9" w:rsidP="0080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5C9" w14:paraId="196FBD57" w14:textId="77777777" w:rsidTr="00801009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1EA04A" w14:textId="77777777" w:rsidR="00F175C9" w:rsidRDefault="00F175C9" w:rsidP="00801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0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F80F4C" w14:textId="77777777" w:rsidR="00F175C9" w:rsidRDefault="00A256F6" w:rsidP="00801009">
            <w:pPr>
              <w:pStyle w:val="CRCoverPage"/>
              <w:spacing w:after="0"/>
            </w:pPr>
            <w:r w:rsidRPr="00A256F6">
              <w:t>Correction for NR5GC IRAT test case 6.2.1.2</w:t>
            </w:r>
          </w:p>
        </w:tc>
      </w:tr>
      <w:tr w:rsidR="00F175C9" w14:paraId="0F8AD2C4" w14:textId="77777777" w:rsidTr="00801009">
        <w:tc>
          <w:tcPr>
            <w:tcW w:w="1843" w:type="dxa"/>
            <w:tcBorders>
              <w:left w:val="single" w:sz="4" w:space="0" w:color="auto"/>
            </w:tcBorders>
          </w:tcPr>
          <w:p w14:paraId="6EBF6747" w14:textId="77777777" w:rsidR="00F175C9" w:rsidRDefault="00F175C9" w:rsidP="00801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EA033B" w14:textId="77777777" w:rsidR="00F175C9" w:rsidRDefault="00F175C9" w:rsidP="0080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0"/>
      <w:tr w:rsidR="00F175C9" w14:paraId="37C7B15B" w14:textId="77777777" w:rsidTr="00801009">
        <w:tc>
          <w:tcPr>
            <w:tcW w:w="1843" w:type="dxa"/>
            <w:tcBorders>
              <w:left w:val="single" w:sz="4" w:space="0" w:color="auto"/>
            </w:tcBorders>
          </w:tcPr>
          <w:p w14:paraId="5BC464FF" w14:textId="77777777" w:rsidR="00F175C9" w:rsidRDefault="00F175C9" w:rsidP="00801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36288" w14:textId="77777777" w:rsidR="00F175C9" w:rsidRDefault="00F175C9" w:rsidP="00801009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F175C9" w14:paraId="16D08CB6" w14:textId="77777777" w:rsidTr="00801009">
        <w:tc>
          <w:tcPr>
            <w:tcW w:w="1843" w:type="dxa"/>
            <w:tcBorders>
              <w:left w:val="single" w:sz="4" w:space="0" w:color="auto"/>
            </w:tcBorders>
          </w:tcPr>
          <w:p w14:paraId="02EBC182" w14:textId="77777777" w:rsidR="00F175C9" w:rsidRDefault="00F175C9" w:rsidP="00801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6B5CB6" w14:textId="77777777" w:rsidR="00F175C9" w:rsidRDefault="00F175C9" w:rsidP="0080100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F175C9" w14:paraId="6BF27DD8" w14:textId="77777777" w:rsidTr="00801009">
        <w:tc>
          <w:tcPr>
            <w:tcW w:w="1843" w:type="dxa"/>
            <w:tcBorders>
              <w:left w:val="single" w:sz="4" w:space="0" w:color="auto"/>
            </w:tcBorders>
          </w:tcPr>
          <w:p w14:paraId="59B2DD62" w14:textId="77777777" w:rsidR="00F175C9" w:rsidRDefault="00F175C9" w:rsidP="00801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E3EC71" w14:textId="77777777" w:rsidR="00F175C9" w:rsidRDefault="00F175C9" w:rsidP="0080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5C9" w14:paraId="4B5393DD" w14:textId="77777777" w:rsidTr="00801009">
        <w:tc>
          <w:tcPr>
            <w:tcW w:w="1843" w:type="dxa"/>
            <w:tcBorders>
              <w:left w:val="single" w:sz="4" w:space="0" w:color="auto"/>
            </w:tcBorders>
          </w:tcPr>
          <w:p w14:paraId="50D2BCA8" w14:textId="77777777" w:rsidR="00F175C9" w:rsidRDefault="00F175C9" w:rsidP="00801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9C562B" w14:textId="77777777" w:rsidR="00F175C9" w:rsidRDefault="00F175C9" w:rsidP="00801009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BA280FE" w14:textId="77777777" w:rsidR="00F175C9" w:rsidRDefault="00F175C9" w:rsidP="008010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3B7427" w14:textId="77777777" w:rsidR="00F175C9" w:rsidRDefault="00F175C9" w:rsidP="00801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E3DAF5" w14:textId="77777777" w:rsidR="00F175C9" w:rsidRDefault="00F175C9" w:rsidP="00801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2021-04-09</w:t>
            </w:r>
          </w:p>
        </w:tc>
      </w:tr>
      <w:tr w:rsidR="00F175C9" w14:paraId="0FD425B8" w14:textId="77777777" w:rsidTr="00801009">
        <w:tc>
          <w:tcPr>
            <w:tcW w:w="1843" w:type="dxa"/>
            <w:tcBorders>
              <w:left w:val="single" w:sz="4" w:space="0" w:color="auto"/>
            </w:tcBorders>
          </w:tcPr>
          <w:p w14:paraId="0D8B4A58" w14:textId="77777777" w:rsidR="00F175C9" w:rsidRDefault="00F175C9" w:rsidP="00801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AFBB1B" w14:textId="77777777" w:rsidR="00F175C9" w:rsidRDefault="00F175C9" w:rsidP="0080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9C9EE" w14:textId="77777777" w:rsidR="00F175C9" w:rsidRDefault="00F175C9" w:rsidP="0080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B4A878" w14:textId="77777777" w:rsidR="00F175C9" w:rsidRDefault="00F175C9" w:rsidP="0080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AFEAEB" w14:textId="77777777" w:rsidR="00F175C9" w:rsidRDefault="00F175C9" w:rsidP="0080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5C9" w14:paraId="5C04B47B" w14:textId="77777777" w:rsidTr="008010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B7D07F" w14:textId="77777777" w:rsidR="00F175C9" w:rsidRDefault="00F175C9" w:rsidP="00801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C66B02" w14:textId="77777777" w:rsidR="00F175C9" w:rsidRDefault="00F175C9" w:rsidP="008010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040185" w14:textId="77777777" w:rsidR="00F175C9" w:rsidRDefault="00F175C9" w:rsidP="008010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B2454" w14:textId="77777777" w:rsidR="00F175C9" w:rsidRDefault="00F175C9" w:rsidP="008010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6DA2A0" w14:textId="77777777" w:rsidR="00F175C9" w:rsidRDefault="00F175C9" w:rsidP="0080100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F175C9" w14:paraId="1A56D246" w14:textId="77777777" w:rsidTr="008010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8CC34D" w14:textId="77777777" w:rsidR="00F175C9" w:rsidRDefault="00F175C9" w:rsidP="00801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2D3B0A" w14:textId="77777777" w:rsidR="00F175C9" w:rsidRDefault="00F175C9" w:rsidP="00801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3EAED9" w14:textId="77777777" w:rsidR="00F175C9" w:rsidRDefault="00F175C9" w:rsidP="00801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C687DC" w14:textId="77777777" w:rsidR="00F175C9" w:rsidRPr="007C2097" w:rsidRDefault="00F175C9" w:rsidP="00801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175C9" w14:paraId="01550707" w14:textId="77777777" w:rsidTr="00801009">
        <w:tc>
          <w:tcPr>
            <w:tcW w:w="1843" w:type="dxa"/>
          </w:tcPr>
          <w:p w14:paraId="0FCD889F" w14:textId="77777777" w:rsidR="00F175C9" w:rsidRDefault="00F175C9" w:rsidP="00801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FEF049" w14:textId="77777777" w:rsidR="00F175C9" w:rsidRDefault="00F175C9" w:rsidP="0080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5C9" w14:paraId="3B02CC23" w14:textId="77777777" w:rsidTr="00801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FB373D" w14:textId="77777777" w:rsidR="00F175C9" w:rsidRDefault="00F175C9" w:rsidP="00801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2F2A3" w14:textId="77777777" w:rsidR="00F175C9" w:rsidRPr="006B0DAC" w:rsidRDefault="006B0DAC" w:rsidP="006B0DAC">
            <w:pPr>
              <w:pStyle w:val="CRCoverPage"/>
              <w:numPr>
                <w:ilvl w:val="0"/>
                <w:numId w:val="4"/>
              </w:numPr>
              <w:spacing w:after="0" w:line="259" w:lineRule="auto"/>
              <w:rPr>
                <w:noProof/>
              </w:rPr>
            </w:pPr>
            <w:r w:rsidRPr="006B0DAC">
              <w:rPr>
                <w:rFonts w:cs="Arial"/>
              </w:rPr>
              <w:t>String for AT command is incorrect</w:t>
            </w:r>
          </w:p>
          <w:p w14:paraId="17A2FD22" w14:textId="77777777" w:rsidR="006B0DAC" w:rsidRDefault="006B0DAC" w:rsidP="006B0DAC">
            <w:pPr>
              <w:pStyle w:val="CRCoverPage"/>
              <w:numPr>
                <w:ilvl w:val="0"/>
                <w:numId w:val="4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According 38.523-1, test case procedure should make sure the Last Registered PLMN has been cleared in UE before test body. </w:t>
            </w:r>
          </w:p>
          <w:p w14:paraId="62D5B161" w14:textId="77777777" w:rsidR="006B0DAC" w:rsidRDefault="006B0DAC" w:rsidP="006B0DAC">
            <w:pPr>
              <w:pStyle w:val="CRCoverPage"/>
              <w:spacing w:after="0" w:line="259" w:lineRule="auto"/>
              <w:ind w:left="360"/>
              <w:rPr>
                <w:noProof/>
              </w:rPr>
            </w:pPr>
            <w:r>
              <w:rPr>
                <w:noProof/>
              </w:rPr>
              <w:t>For state 0N-B preamble, UE shall camp to cell. So f_UT_ClearRPLMN should be called after preamble.</w:t>
            </w:r>
          </w:p>
        </w:tc>
      </w:tr>
      <w:tr w:rsidR="00F175C9" w14:paraId="03466B0F" w14:textId="77777777" w:rsidTr="00801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E4077" w14:textId="77777777" w:rsidR="00F175C9" w:rsidRDefault="00F175C9" w:rsidP="00801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C08B2" w14:textId="77777777" w:rsidR="00F175C9" w:rsidRDefault="00F175C9" w:rsidP="0080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5C9" w14:paraId="1E763257" w14:textId="77777777" w:rsidTr="00801009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5E27C" w14:textId="77777777" w:rsidR="00F175C9" w:rsidRDefault="00F175C9" w:rsidP="00801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4E8632" w14:textId="77777777" w:rsidR="00F175C9" w:rsidRPr="00C80F99" w:rsidRDefault="006B0DAC" w:rsidP="006B0DAC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SG"/>
              </w:rPr>
            </w:pPr>
            <w:r w:rsidRPr="006B0DAC">
              <w:t>Changed ‘,’ to ‘=’</w:t>
            </w:r>
            <w:r>
              <w:t xml:space="preserve"> in the AT command string</w:t>
            </w:r>
          </w:p>
          <w:p w14:paraId="757ED9CB" w14:textId="77777777" w:rsidR="00C80F99" w:rsidRPr="005C657A" w:rsidRDefault="00C80F99" w:rsidP="006B0DAC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SG"/>
              </w:rPr>
            </w:pPr>
            <w:r w:rsidRPr="00C80F99">
              <w:rPr>
                <w:lang w:val="en-SG"/>
              </w:rPr>
              <w:t>Moved f_UT_ClearRPLMN after preamble</w:t>
            </w:r>
          </w:p>
        </w:tc>
      </w:tr>
      <w:tr w:rsidR="00F175C9" w14:paraId="3A6240CF" w14:textId="77777777" w:rsidTr="00801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5F52B" w14:textId="77777777" w:rsidR="00F175C9" w:rsidRDefault="00F175C9" w:rsidP="00801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4B49FD" w14:textId="77777777" w:rsidR="00F175C9" w:rsidRDefault="00F175C9" w:rsidP="0080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5C9" w14:paraId="5B9571DB" w14:textId="77777777" w:rsidTr="008010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5D0D21" w14:textId="77777777" w:rsidR="00F175C9" w:rsidRDefault="00F175C9" w:rsidP="00801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D9337" w14:textId="77777777" w:rsidR="00F175C9" w:rsidRDefault="00F175C9" w:rsidP="008010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will fail the test case</w:t>
            </w:r>
          </w:p>
        </w:tc>
      </w:tr>
      <w:tr w:rsidR="00F175C9" w14:paraId="0FB092A0" w14:textId="77777777" w:rsidTr="00801009">
        <w:tc>
          <w:tcPr>
            <w:tcW w:w="2694" w:type="dxa"/>
            <w:gridSpan w:val="2"/>
          </w:tcPr>
          <w:p w14:paraId="0F3DC656" w14:textId="77777777" w:rsidR="00F175C9" w:rsidRDefault="00F175C9" w:rsidP="00801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EE9AAC" w14:textId="77777777" w:rsidR="00F175C9" w:rsidRDefault="00F175C9" w:rsidP="0080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5C9" w14:paraId="228B3009" w14:textId="77777777" w:rsidTr="00801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5CB50" w14:textId="77777777" w:rsidR="00F175C9" w:rsidRDefault="00F175C9" w:rsidP="00801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55E9C" w14:textId="3ABA945B" w:rsidR="00F175C9" w:rsidRDefault="00F175C9" w:rsidP="00801009">
            <w:pPr>
              <w:pStyle w:val="CRCoverPage"/>
              <w:spacing w:after="0"/>
              <w:rPr>
                <w:noProof/>
              </w:rPr>
            </w:pPr>
            <w:r>
              <w:t>6.</w:t>
            </w:r>
            <w:r w:rsidR="00DF6BDF">
              <w:t>2.1.2</w:t>
            </w:r>
            <w:r w:rsidR="00C303BE">
              <w:t>.NR5GC</w:t>
            </w:r>
          </w:p>
        </w:tc>
      </w:tr>
      <w:tr w:rsidR="00F175C9" w14:paraId="4066C2F8" w14:textId="77777777" w:rsidTr="00801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E86EF" w14:textId="77777777" w:rsidR="00F175C9" w:rsidRDefault="00F175C9" w:rsidP="00801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4B6B79" w14:textId="77777777" w:rsidR="00F175C9" w:rsidRDefault="00F175C9" w:rsidP="0080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5C9" w14:paraId="5FD9750C" w14:textId="77777777" w:rsidTr="00801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27EE8" w14:textId="77777777" w:rsidR="00F175C9" w:rsidRDefault="00F175C9" w:rsidP="00801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DB69D1" w14:textId="77777777" w:rsidR="00F175C9" w:rsidRDefault="00F175C9" w:rsidP="00801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7411B" w14:textId="77777777" w:rsidR="00F175C9" w:rsidRDefault="00F175C9" w:rsidP="00801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097BE8" w14:textId="77777777" w:rsidR="00F175C9" w:rsidRDefault="00F175C9" w:rsidP="008010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E3379E" w14:textId="77777777" w:rsidR="00F175C9" w:rsidRDefault="00F175C9" w:rsidP="008010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75C9" w14:paraId="694F352A" w14:textId="77777777" w:rsidTr="00801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C4698" w14:textId="77777777" w:rsidR="00F175C9" w:rsidRDefault="00F175C9" w:rsidP="00801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D0B03" w14:textId="77777777" w:rsidR="00F175C9" w:rsidRDefault="00F175C9" w:rsidP="00801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4B1C" w14:textId="77777777" w:rsidR="00F175C9" w:rsidRDefault="00F175C9" w:rsidP="00801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DA1C8D" w14:textId="77777777" w:rsidR="00F175C9" w:rsidRDefault="00F175C9" w:rsidP="008010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8653F2" w14:textId="77777777" w:rsidR="00F175C9" w:rsidRDefault="00F175C9" w:rsidP="008010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75C9" w14:paraId="6348E743" w14:textId="77777777" w:rsidTr="00801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78CB0" w14:textId="77777777" w:rsidR="00F175C9" w:rsidRDefault="00F175C9" w:rsidP="008010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9CFC28" w14:textId="77777777" w:rsidR="00F175C9" w:rsidRDefault="00F175C9" w:rsidP="0080100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23131" w14:textId="77777777" w:rsidR="00F175C9" w:rsidRDefault="00D07A7D" w:rsidP="00801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A61A84" w14:textId="77777777" w:rsidR="00F175C9" w:rsidRDefault="00F175C9" w:rsidP="008010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541224" w14:textId="77777777" w:rsidR="00F175C9" w:rsidRDefault="00D07A7D" w:rsidP="008010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175C9" w14:paraId="53FA7FEA" w14:textId="77777777" w:rsidTr="00801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CDCAA" w14:textId="77777777" w:rsidR="00F175C9" w:rsidRDefault="00F175C9" w:rsidP="008010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0A521A" w14:textId="77777777" w:rsidR="00F175C9" w:rsidRDefault="00F175C9" w:rsidP="00801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CA275" w14:textId="77777777" w:rsidR="00F175C9" w:rsidRDefault="00F175C9" w:rsidP="00801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F15BD1" w14:textId="77777777" w:rsidR="00F175C9" w:rsidRDefault="00F175C9" w:rsidP="008010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5C1766" w14:textId="77777777" w:rsidR="00F175C9" w:rsidRDefault="00F175C9" w:rsidP="008010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75C9" w14:paraId="05380E8D" w14:textId="77777777" w:rsidTr="00801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A285F" w14:textId="77777777" w:rsidR="00F175C9" w:rsidRDefault="00F175C9" w:rsidP="00801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BA1B9" w14:textId="77777777" w:rsidR="00F175C9" w:rsidRDefault="00F175C9" w:rsidP="00801009">
            <w:pPr>
              <w:pStyle w:val="CRCoverPage"/>
              <w:spacing w:after="0"/>
              <w:rPr>
                <w:noProof/>
              </w:rPr>
            </w:pPr>
          </w:p>
        </w:tc>
      </w:tr>
      <w:tr w:rsidR="00F175C9" w14:paraId="44BCA7C7" w14:textId="77777777" w:rsidTr="008010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2F09E" w14:textId="77777777" w:rsidR="00F175C9" w:rsidRDefault="00F175C9" w:rsidP="00801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5BC7B" w14:textId="77777777" w:rsidR="00F175C9" w:rsidRDefault="00F175C9" w:rsidP="008010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75C9" w:rsidRPr="008863B9" w14:paraId="03F35655" w14:textId="77777777" w:rsidTr="008010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7D691E" w14:textId="77777777" w:rsidR="00F175C9" w:rsidRPr="008863B9" w:rsidRDefault="00F175C9" w:rsidP="00801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A3665FD" w14:textId="77777777" w:rsidR="00F175C9" w:rsidRPr="008863B9" w:rsidRDefault="00F175C9" w:rsidP="008010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75C9" w14:paraId="1C5D5108" w14:textId="77777777" w:rsidTr="00801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43AFEE" w14:textId="77777777" w:rsidR="00F175C9" w:rsidRDefault="00F175C9" w:rsidP="00801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10804" w14:textId="77777777" w:rsidR="00F175C9" w:rsidRDefault="00F175C9" w:rsidP="008010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FA4FA3" w14:textId="77777777" w:rsidR="00F175C9" w:rsidRDefault="00F175C9" w:rsidP="00F175C9">
      <w:pPr>
        <w:rPr>
          <w:lang w:val="en-US"/>
        </w:rPr>
        <w:sectPr w:rsidR="00F175C9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7CDEEBE" w14:textId="77777777" w:rsidR="00851EEE" w:rsidRDefault="00851EEE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8895406"/>
      <w:r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524CB049" w14:textId="77777777" w:rsidR="00F175C9" w:rsidRPr="00801009" w:rsidRDefault="00851EEE">
      <w:pPr>
        <w:pStyle w:val="TOC1"/>
        <w:rPr>
          <w:rFonts w:ascii="Calibri" w:eastAsia="Times New Roman" w:hAnsi="Calibri"/>
          <w:noProof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175C9" w:rsidRPr="00570C3F">
        <w:rPr>
          <w:rFonts w:ascii="Arial" w:hAnsi="Arial" w:cs="Arial"/>
          <w:iCs/>
          <w:noProof/>
        </w:rPr>
        <w:t>Table of Contents</w:t>
      </w:r>
      <w:r w:rsidR="00F175C9">
        <w:rPr>
          <w:noProof/>
        </w:rPr>
        <w:tab/>
      </w:r>
      <w:r w:rsidR="00F175C9">
        <w:rPr>
          <w:noProof/>
        </w:rPr>
        <w:fldChar w:fldCharType="begin"/>
      </w:r>
      <w:r w:rsidR="00F175C9">
        <w:rPr>
          <w:noProof/>
        </w:rPr>
        <w:instrText xml:space="preserve"> PAGEREF _Toc68895406 \h </w:instrText>
      </w:r>
      <w:r w:rsidR="00F175C9">
        <w:rPr>
          <w:noProof/>
        </w:rPr>
      </w:r>
      <w:r w:rsidR="00F175C9">
        <w:rPr>
          <w:noProof/>
        </w:rPr>
        <w:fldChar w:fldCharType="separate"/>
      </w:r>
      <w:r w:rsidR="00F175C9">
        <w:rPr>
          <w:noProof/>
        </w:rPr>
        <w:t>3</w:t>
      </w:r>
      <w:r w:rsidR="00F175C9">
        <w:rPr>
          <w:noProof/>
        </w:rPr>
        <w:fldChar w:fldCharType="end"/>
      </w:r>
    </w:p>
    <w:p w14:paraId="6313C260" w14:textId="77777777" w:rsidR="00F175C9" w:rsidRPr="00801009" w:rsidRDefault="00F175C9">
      <w:pPr>
        <w:pStyle w:val="TOC1"/>
        <w:rPr>
          <w:rFonts w:ascii="Calibri" w:eastAsia="Times New Roman" w:hAnsi="Calibri"/>
          <w:noProof/>
          <w:szCs w:val="22"/>
          <w:lang w:val="en-US"/>
        </w:rPr>
      </w:pPr>
      <w:r w:rsidRPr="00570C3F">
        <w:rPr>
          <w:b/>
          <w:noProof/>
          <w:lang w:eastAsia="ja-JP"/>
        </w:rPr>
        <w:t>1</w:t>
      </w:r>
      <w:r w:rsidRPr="00801009">
        <w:rPr>
          <w:rFonts w:ascii="Calibri" w:eastAsia="Times New Roman" w:hAnsi="Calibri"/>
          <w:noProof/>
          <w:szCs w:val="22"/>
          <w:lang w:val="en-US"/>
        </w:rPr>
        <w:tab/>
      </w:r>
      <w:r w:rsidRPr="00570C3F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_Toc68895407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814BF42" w14:textId="77777777" w:rsidR="00F175C9" w:rsidRPr="00801009" w:rsidRDefault="00F175C9">
      <w:pPr>
        <w:pStyle w:val="TOC1"/>
        <w:rPr>
          <w:rFonts w:ascii="Calibri" w:eastAsia="Times New Roman" w:hAnsi="Calibri"/>
          <w:noProof/>
          <w:szCs w:val="22"/>
          <w:lang w:val="en-US"/>
        </w:rPr>
      </w:pPr>
      <w:r w:rsidRPr="00570C3F">
        <w:rPr>
          <w:b/>
          <w:noProof/>
        </w:rPr>
        <w:t>2</w:t>
      </w:r>
      <w:r w:rsidRPr="00801009">
        <w:rPr>
          <w:rFonts w:ascii="Calibri" w:eastAsia="Times New Roman" w:hAnsi="Calibri"/>
          <w:noProof/>
          <w:szCs w:val="22"/>
          <w:lang w:val="en-US"/>
        </w:rPr>
        <w:tab/>
      </w:r>
      <w:r w:rsidRPr="00570C3F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_Toc68895408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EFA0D69" w14:textId="77777777" w:rsidR="00F175C9" w:rsidRPr="00801009" w:rsidRDefault="00F175C9">
      <w:pPr>
        <w:pStyle w:val="TOC2"/>
        <w:rPr>
          <w:rFonts w:ascii="Calibri" w:eastAsia="Times New Roman" w:hAnsi="Calibri"/>
          <w:noProof/>
          <w:sz w:val="22"/>
          <w:szCs w:val="22"/>
          <w:lang w:val="en-US"/>
        </w:rPr>
      </w:pPr>
      <w:r w:rsidRPr="00570C3F">
        <w:rPr>
          <w:b/>
          <w:noProof/>
          <w:lang w:val="pt-BR"/>
        </w:rPr>
        <w:t>2.1</w:t>
      </w:r>
      <w:r w:rsidRPr="00801009">
        <w:rPr>
          <w:rFonts w:ascii="Calibri" w:eastAsia="Times New Roman" w:hAnsi="Calibri"/>
          <w:noProof/>
          <w:sz w:val="22"/>
          <w:szCs w:val="22"/>
          <w:lang w:val="en-US"/>
        </w:rPr>
        <w:tab/>
      </w:r>
      <w:r w:rsidRPr="00570C3F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_Toc68895409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9E14517" w14:textId="77777777" w:rsidR="00F175C9" w:rsidRPr="00801009" w:rsidRDefault="00F175C9">
      <w:pPr>
        <w:pStyle w:val="TOC2"/>
        <w:rPr>
          <w:rFonts w:ascii="Calibri" w:eastAsia="Times New Roman" w:hAnsi="Calibri"/>
          <w:noProof/>
          <w:sz w:val="22"/>
          <w:szCs w:val="22"/>
          <w:lang w:val="en-US"/>
        </w:rPr>
      </w:pPr>
      <w:r w:rsidRPr="00570C3F">
        <w:rPr>
          <w:b/>
          <w:noProof/>
          <w:lang w:val="pt-BR"/>
        </w:rPr>
        <w:t>2.2</w:t>
      </w:r>
      <w:r w:rsidRPr="00801009">
        <w:rPr>
          <w:rFonts w:ascii="Calibri" w:eastAsia="Times New Roman" w:hAnsi="Calibri"/>
          <w:noProof/>
          <w:sz w:val="22"/>
          <w:szCs w:val="22"/>
          <w:lang w:val="en-US"/>
        </w:rPr>
        <w:tab/>
      </w:r>
      <w:r w:rsidRPr="00570C3F">
        <w:rPr>
          <w:b/>
          <w:noProof/>
          <w:lang w:val="pt-BR"/>
        </w:rPr>
        <w:t xml:space="preserve">Change </w:t>
      </w:r>
      <w:r w:rsidRPr="00570C3F">
        <w:rPr>
          <w:b/>
          <w:noProof/>
          <w:lang w:val="en-US"/>
        </w:rPr>
        <w:t>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_Toc68895410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2247C4A" w14:textId="77777777" w:rsidR="00851EEE" w:rsidRDefault="00851EEE">
      <w:pPr>
        <w:rPr>
          <w:b/>
          <w:sz w:val="24"/>
          <w:lang w:eastAsia="ja-JP"/>
        </w:rPr>
      </w:pPr>
      <w:r>
        <w:rPr>
          <w:rFonts w:cs="Arial"/>
          <w:lang w:val="en-US"/>
        </w:rPr>
        <w:fldChar w:fldCharType="end"/>
      </w:r>
      <w:r>
        <w:rPr>
          <w:lang w:val="pt-BR"/>
        </w:rPr>
        <w:br w:type="page"/>
      </w:r>
    </w:p>
    <w:p w14:paraId="5CC10350" w14:textId="77777777" w:rsidR="00851EEE" w:rsidRDefault="00851EE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8895407"/>
      <w:r>
        <w:rPr>
          <w:b/>
          <w:lang w:eastAsia="ja-JP"/>
        </w:rPr>
        <w:lastRenderedPageBreak/>
        <w:t>Overview</w:t>
      </w:r>
      <w:bookmarkEnd w:id="2"/>
      <w:bookmarkEnd w:id="3"/>
    </w:p>
    <w:p w14:paraId="73A90B7F" w14:textId="77777777" w:rsidR="00851EEE" w:rsidRDefault="00851E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F833B1" w:rsidRPr="00A37C31">
        <w:rPr>
          <w:rFonts w:cs="Arial"/>
        </w:rPr>
        <w:t>iWD-TTCN3-B2020-09_D2</w:t>
      </w:r>
      <w:r w:rsidR="00F833B1">
        <w:rPr>
          <w:rFonts w:cs="Arial"/>
        </w:rPr>
        <w:t>1</w:t>
      </w:r>
      <w:r w:rsidR="00F833B1" w:rsidRPr="00A37C31">
        <w:rPr>
          <w:rFonts w:cs="Arial"/>
        </w:rPr>
        <w:t>wk</w:t>
      </w:r>
      <w:r w:rsidR="00F833B1">
        <w:rPr>
          <w:rFonts w:cs="Arial"/>
        </w:rPr>
        <w:t>12</w:t>
      </w:r>
      <w:r w:rsidR="00F833B1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372AF582" w14:textId="77777777" w:rsidR="00851EEE" w:rsidRDefault="00851E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F833B1" w:rsidRPr="00A37C31">
        <w:rPr>
          <w:rFonts w:cs="Arial"/>
          <w:sz w:val="24"/>
          <w:lang w:eastAsia="ja-JP"/>
        </w:rPr>
        <w:t>Shaun Harry</w:t>
      </w:r>
      <w:r w:rsidR="00F833B1" w:rsidRPr="00A37C31">
        <w:rPr>
          <w:rFonts w:cs="Arial"/>
          <w:sz w:val="24"/>
          <w:lang w:eastAsia="ja-JP"/>
        </w:rPr>
        <w:br/>
      </w:r>
      <w:r w:rsidR="00F833B1" w:rsidRPr="00A37C31">
        <w:rPr>
          <w:rFonts w:cs="Arial"/>
          <w:b/>
          <w:lang w:eastAsia="ja-JP"/>
        </w:rPr>
        <w:tab/>
      </w:r>
      <w:r w:rsidR="00F833B1" w:rsidRPr="00A37C31">
        <w:rPr>
          <w:rFonts w:cs="Arial"/>
          <w:lang w:eastAsia="ja-JP"/>
        </w:rPr>
        <w:t>shaun.harry@keysight.com</w:t>
      </w:r>
    </w:p>
    <w:p w14:paraId="06194523" w14:textId="77777777" w:rsidR="00851EEE" w:rsidRDefault="00851EE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8895408"/>
      <w:r>
        <w:rPr>
          <w:b/>
        </w:rPr>
        <w:t>Corrections required</w:t>
      </w:r>
      <w:bookmarkEnd w:id="4"/>
      <w:bookmarkEnd w:id="5"/>
      <w:bookmarkEnd w:id="6"/>
    </w:p>
    <w:p w14:paraId="127DF914" w14:textId="77777777" w:rsidR="00851EEE" w:rsidRDefault="00851EE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68895409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51EEE" w14:paraId="5546482F" w14:textId="77777777">
        <w:trPr>
          <w:trHeight w:val="447"/>
        </w:trPr>
        <w:tc>
          <w:tcPr>
            <w:tcW w:w="1985" w:type="dxa"/>
          </w:tcPr>
          <w:p w14:paraId="05C931EF" w14:textId="77777777" w:rsidR="00851EEE" w:rsidRDefault="00851EE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28D641C" w14:textId="77777777" w:rsidR="00851EEE" w:rsidRDefault="007E682A">
            <w:pPr>
              <w:spacing w:after="0"/>
            </w:pPr>
            <w:r w:rsidRPr="007E682A">
              <w:t>cs_AT_UPDATE_USIM</w:t>
            </w:r>
          </w:p>
        </w:tc>
      </w:tr>
      <w:tr w:rsidR="00851EEE" w14:paraId="293CD32E" w14:textId="77777777">
        <w:trPr>
          <w:trHeight w:val="452"/>
        </w:trPr>
        <w:tc>
          <w:tcPr>
            <w:tcW w:w="1985" w:type="dxa"/>
          </w:tcPr>
          <w:p w14:paraId="044C0DE4" w14:textId="77777777" w:rsidR="00851EEE" w:rsidRDefault="00851E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4BD9CFF" w14:textId="77777777" w:rsidR="00851EEE" w:rsidRPr="007E682A" w:rsidRDefault="007E682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String for AT command is incorrect</w:t>
            </w:r>
          </w:p>
        </w:tc>
      </w:tr>
      <w:tr w:rsidR="00851EEE" w14:paraId="6C09FB33" w14:textId="77777777">
        <w:tc>
          <w:tcPr>
            <w:tcW w:w="1985" w:type="dxa"/>
          </w:tcPr>
          <w:p w14:paraId="1D7E5EF5" w14:textId="77777777" w:rsidR="00851EEE" w:rsidRDefault="00851E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40DAF47" w14:textId="77777777" w:rsidR="00851EEE" w:rsidRDefault="007E682A">
            <w:pPr>
              <w:pStyle w:val="CRCoverPage"/>
              <w:spacing w:after="0"/>
              <w:rPr>
                <w:lang w:val="en-SG"/>
              </w:rPr>
            </w:pPr>
            <w:r w:rsidRPr="007E682A">
              <w:rPr>
                <w:highlight w:val="green"/>
                <w:lang w:val="en-SG"/>
              </w:rPr>
              <w:t>Change</w:t>
            </w:r>
            <w:r w:rsidR="00A256F6">
              <w:rPr>
                <w:highlight w:val="green"/>
                <w:lang w:val="en-SG"/>
              </w:rPr>
              <w:t>d</w:t>
            </w:r>
            <w:r w:rsidRPr="007E682A">
              <w:rPr>
                <w:highlight w:val="green"/>
                <w:lang w:val="en-SG"/>
              </w:rPr>
              <w:t xml:space="preserve"> </w:t>
            </w:r>
            <w:r w:rsidR="00A256F6">
              <w:rPr>
                <w:highlight w:val="green"/>
                <w:lang w:val="en-SG"/>
              </w:rPr>
              <w:t>‘</w:t>
            </w:r>
            <w:r w:rsidRPr="007E682A">
              <w:rPr>
                <w:highlight w:val="green"/>
                <w:lang w:val="en-SG"/>
              </w:rPr>
              <w:t>,</w:t>
            </w:r>
            <w:r w:rsidR="00A256F6">
              <w:rPr>
                <w:highlight w:val="green"/>
                <w:lang w:val="en-SG"/>
              </w:rPr>
              <w:t>’</w:t>
            </w:r>
            <w:r w:rsidRPr="007E682A">
              <w:rPr>
                <w:highlight w:val="green"/>
                <w:lang w:val="en-SG"/>
              </w:rPr>
              <w:t xml:space="preserve"> to </w:t>
            </w:r>
            <w:r w:rsidR="00A256F6">
              <w:rPr>
                <w:highlight w:val="green"/>
                <w:lang w:val="en-SG"/>
              </w:rPr>
              <w:t>‘</w:t>
            </w:r>
            <w:r w:rsidRPr="007E682A">
              <w:rPr>
                <w:highlight w:val="green"/>
                <w:lang w:val="en-SG"/>
              </w:rPr>
              <w:t>=</w:t>
            </w:r>
            <w:r w:rsidR="00A256F6" w:rsidRPr="006B0DAC">
              <w:rPr>
                <w:highlight w:val="green"/>
                <w:lang w:val="en-SG"/>
              </w:rPr>
              <w:t>’</w:t>
            </w:r>
            <w:r w:rsidR="006B0DAC" w:rsidRPr="006B0DAC">
              <w:rPr>
                <w:highlight w:val="green"/>
                <w:lang w:val="en-SG"/>
              </w:rPr>
              <w:t xml:space="preserve"> in the AT command string</w:t>
            </w:r>
          </w:p>
        </w:tc>
      </w:tr>
      <w:tr w:rsidR="00851EEE" w14:paraId="6DA284C5" w14:textId="77777777">
        <w:tc>
          <w:tcPr>
            <w:tcW w:w="1985" w:type="dxa"/>
          </w:tcPr>
          <w:p w14:paraId="55F6CD82" w14:textId="77777777" w:rsidR="00851EEE" w:rsidRDefault="00851E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836E956" w14:textId="77777777" w:rsidR="00851EEE" w:rsidRDefault="007E682A">
            <w:pPr>
              <w:spacing w:after="0"/>
              <w:rPr>
                <w:rFonts w:ascii="Arial" w:hAnsi="Arial" w:cs="Arial"/>
                <w:lang w:val="en-US"/>
              </w:rPr>
            </w:pPr>
            <w:r w:rsidRPr="007E682A">
              <w:rPr>
                <w:rFonts w:ascii="Arial" w:hAnsi="Arial" w:cs="Arial"/>
                <w:lang w:val="en-US"/>
              </w:rPr>
              <w:t>UpperTesterSystemCmds</w:t>
            </w:r>
          </w:p>
        </w:tc>
      </w:tr>
      <w:tr w:rsidR="00851EEE" w14:paraId="7DDD4F8A" w14:textId="77777777">
        <w:tc>
          <w:tcPr>
            <w:tcW w:w="1985" w:type="dxa"/>
          </w:tcPr>
          <w:p w14:paraId="0ECC7593" w14:textId="77777777" w:rsidR="00851EEE" w:rsidRDefault="00851EE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4C7538E" w14:textId="77777777" w:rsidR="00851EEE" w:rsidRDefault="00851EEE">
            <w:pPr>
              <w:rPr>
                <w:rFonts w:ascii="Arial" w:hAnsi="Arial"/>
                <w:highlight w:val="cyan"/>
              </w:rPr>
            </w:pPr>
          </w:p>
        </w:tc>
      </w:tr>
    </w:tbl>
    <w:p w14:paraId="2E4162FC" w14:textId="77777777" w:rsidR="00851EEE" w:rsidRDefault="00851EEE">
      <w:pPr>
        <w:rPr>
          <w:lang w:val="en-US"/>
        </w:rPr>
      </w:pPr>
    </w:p>
    <w:p w14:paraId="1D7F2F25" w14:textId="77777777" w:rsidR="00851EEE" w:rsidRDefault="00851EEE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51EEE" w14:paraId="4A36A0A2" w14:textId="77777777">
        <w:tc>
          <w:tcPr>
            <w:tcW w:w="9855" w:type="dxa"/>
          </w:tcPr>
          <w:p w14:paraId="334070DD" w14:textId="77777777" w:rsidR="00851EEE" w:rsidRDefault="007E682A">
            <w:pPr>
              <w:rPr>
                <w:lang w:val="en-US"/>
              </w:rPr>
            </w:pPr>
            <w:r w:rsidRPr="007E682A">
              <w:rPr>
                <w:lang w:val="en-US"/>
              </w:rPr>
              <w:t xml:space="preserve">  template (value) Ut_System_Cmd_Type cs_AT_UPDATE_USIM (charstring p_Params) := cs_AT_Cmd("AT+CRSM</w:t>
            </w:r>
            <w:r w:rsidRPr="007E682A">
              <w:rPr>
                <w:highlight w:val="green"/>
                <w:lang w:val="en-US"/>
              </w:rPr>
              <w:t>,</w:t>
            </w:r>
            <w:r w:rsidRPr="007E682A">
              <w:rPr>
                <w:lang w:val="en-US"/>
              </w:rPr>
              <w:t>" &amp; p_Params &amp; "&lt;CR&gt;");</w:t>
            </w:r>
          </w:p>
        </w:tc>
      </w:tr>
    </w:tbl>
    <w:p w14:paraId="2CBD323B" w14:textId="77777777" w:rsidR="00851EEE" w:rsidRDefault="00851EEE">
      <w:pPr>
        <w:rPr>
          <w:lang w:val="en-US"/>
        </w:rPr>
      </w:pPr>
    </w:p>
    <w:p w14:paraId="713CD0EE" w14:textId="77777777" w:rsidR="00851EEE" w:rsidRDefault="00851EEE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51EEE" w14:paraId="31C44FED" w14:textId="77777777">
        <w:tc>
          <w:tcPr>
            <w:tcW w:w="9855" w:type="dxa"/>
          </w:tcPr>
          <w:p w14:paraId="45282FF3" w14:textId="77777777" w:rsidR="00851EEE" w:rsidRDefault="007E682A">
            <w:pPr>
              <w:rPr>
                <w:lang w:val="en-US"/>
              </w:rPr>
            </w:pPr>
            <w:r w:rsidRPr="007E682A">
              <w:rPr>
                <w:lang w:val="en-US"/>
              </w:rPr>
              <w:t xml:space="preserve">  template (value) Ut_System_Cmd_Type cs_AT_UPDATE_USIM (charstring p_Params) := cs_AT_Cmd("AT+CRSM</w:t>
            </w:r>
            <w:r w:rsidRPr="007E682A">
              <w:rPr>
                <w:highlight w:val="green"/>
                <w:lang w:val="en-US"/>
              </w:rPr>
              <w:t>=</w:t>
            </w:r>
            <w:r w:rsidRPr="007E682A">
              <w:rPr>
                <w:lang w:val="en-US"/>
              </w:rPr>
              <w:t>" &amp; p_Params &amp; "&lt;CR&gt;");</w:t>
            </w:r>
          </w:p>
        </w:tc>
      </w:tr>
    </w:tbl>
    <w:p w14:paraId="533AF7FC" w14:textId="77777777" w:rsidR="00851EEE" w:rsidRDefault="00851EEE">
      <w:pPr>
        <w:rPr>
          <w:lang w:val="en-US"/>
        </w:rPr>
      </w:pPr>
    </w:p>
    <w:p w14:paraId="184863ED" w14:textId="77777777" w:rsidR="00851EEE" w:rsidRDefault="00851EEE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68895410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51EEE" w14:paraId="4E258CC2" w14:textId="77777777">
        <w:trPr>
          <w:trHeight w:val="447"/>
        </w:trPr>
        <w:tc>
          <w:tcPr>
            <w:tcW w:w="1985" w:type="dxa"/>
          </w:tcPr>
          <w:p w14:paraId="2C2E4BB9" w14:textId="77777777" w:rsidR="00851EEE" w:rsidRDefault="00851EE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71BBCC5" w14:textId="77777777" w:rsidR="00851EEE" w:rsidRDefault="007E682A">
            <w:pPr>
              <w:spacing w:after="0"/>
            </w:pPr>
            <w:r>
              <w:t>f_TC_6_2_1_2_NR5GC</w:t>
            </w:r>
          </w:p>
        </w:tc>
      </w:tr>
      <w:tr w:rsidR="00851EEE" w14:paraId="5F1400AF" w14:textId="77777777">
        <w:trPr>
          <w:trHeight w:val="452"/>
        </w:trPr>
        <w:tc>
          <w:tcPr>
            <w:tcW w:w="1985" w:type="dxa"/>
          </w:tcPr>
          <w:p w14:paraId="1195DB5A" w14:textId="77777777" w:rsidR="00851EEE" w:rsidRDefault="00851E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D0CBC40" w14:textId="77777777" w:rsidR="00851EEE" w:rsidRDefault="007E682A">
            <w:r>
              <w:rPr>
                <w:rFonts w:ascii="Arial" w:hAnsi="Arial" w:cs="Arial"/>
              </w:rPr>
              <w:t>According 38.523</w:t>
            </w:r>
            <w:r w:rsidR="00A256F6">
              <w:rPr>
                <w:rFonts w:ascii="Arial" w:hAnsi="Arial" w:cs="Arial"/>
              </w:rPr>
              <w:t>-1</w:t>
            </w:r>
            <w:r>
              <w:rPr>
                <w:rFonts w:ascii="Arial" w:hAnsi="Arial" w:cs="Arial"/>
              </w:rPr>
              <w:t xml:space="preserve">, </w:t>
            </w:r>
            <w:r w:rsidR="00A256F6">
              <w:rPr>
                <w:rFonts w:ascii="Arial" w:hAnsi="Arial" w:cs="Arial"/>
              </w:rPr>
              <w:t xml:space="preserve">test </w:t>
            </w:r>
            <w:r w:rsidR="00EF25B8">
              <w:rPr>
                <w:rFonts w:ascii="Arial" w:hAnsi="Arial" w:cs="Arial"/>
              </w:rPr>
              <w:t>case</w:t>
            </w:r>
            <w:r w:rsidR="00A256F6">
              <w:rPr>
                <w:rFonts w:ascii="Arial" w:hAnsi="Arial" w:cs="Arial"/>
              </w:rPr>
              <w:t xml:space="preserve"> procedure</w:t>
            </w:r>
            <w:r>
              <w:rPr>
                <w:rFonts w:ascii="Arial" w:hAnsi="Arial" w:cs="Arial"/>
              </w:rPr>
              <w:t xml:space="preserve"> should make sure the </w:t>
            </w:r>
            <w:r w:rsidRPr="007E682A">
              <w:rPr>
                <w:rFonts w:ascii="Arial" w:hAnsi="Arial" w:cs="Arial"/>
              </w:rPr>
              <w:t>Last Registered PLMN</w:t>
            </w:r>
            <w:r>
              <w:rPr>
                <w:rFonts w:ascii="Arial" w:hAnsi="Arial" w:cs="Arial"/>
              </w:rPr>
              <w:t xml:space="preserve"> has been cleared </w:t>
            </w:r>
            <w:r w:rsidR="00EF25B8">
              <w:rPr>
                <w:rFonts w:ascii="Arial" w:hAnsi="Arial" w:cs="Arial"/>
              </w:rPr>
              <w:t xml:space="preserve">in UE </w:t>
            </w:r>
            <w:r>
              <w:rPr>
                <w:rFonts w:ascii="Arial" w:hAnsi="Arial" w:cs="Arial"/>
              </w:rPr>
              <w:t xml:space="preserve">before test body. </w:t>
            </w:r>
          </w:p>
          <w:p w14:paraId="2C9EB1B4" w14:textId="77777777" w:rsidR="007E682A" w:rsidRDefault="007E682A">
            <w:pPr>
              <w:rPr>
                <w:rFonts w:ascii="Arial" w:hAnsi="Arial" w:cs="Arial"/>
              </w:rPr>
            </w:pPr>
            <w:r w:rsidRPr="00A256F6">
              <w:rPr>
                <w:rFonts w:ascii="Arial" w:hAnsi="Arial" w:cs="Arial"/>
              </w:rPr>
              <w:t>For state 0N-B preamble, UE shall camp to cell.</w:t>
            </w:r>
            <w:r>
              <w:rPr>
                <w:rFonts w:ascii="Arial" w:hAnsi="Arial" w:cs="Arial"/>
              </w:rPr>
              <w:t xml:space="preserve"> So </w:t>
            </w:r>
            <w:r w:rsidRPr="00A256F6">
              <w:rPr>
                <w:rFonts w:ascii="Arial" w:hAnsi="Arial" w:cs="Arial"/>
              </w:rPr>
              <w:t>f_UT_ClearRPLMN should be called after preamble.</w:t>
            </w:r>
          </w:p>
        </w:tc>
      </w:tr>
      <w:tr w:rsidR="00851EEE" w14:paraId="52E10F63" w14:textId="77777777">
        <w:tc>
          <w:tcPr>
            <w:tcW w:w="1985" w:type="dxa"/>
          </w:tcPr>
          <w:p w14:paraId="1D6B1F8E" w14:textId="77777777" w:rsidR="00851EEE" w:rsidRDefault="00851E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1A6463B" w14:textId="77777777" w:rsidR="00851EEE" w:rsidRDefault="007E682A">
            <w:pPr>
              <w:pStyle w:val="CRCoverPage"/>
              <w:spacing w:after="0"/>
              <w:rPr>
                <w:lang w:val="en-SG"/>
              </w:rPr>
            </w:pPr>
            <w:r w:rsidRPr="007E682A">
              <w:rPr>
                <w:highlight w:val="green"/>
                <w:lang w:val="en-SG"/>
              </w:rPr>
              <w:t>Move</w:t>
            </w:r>
            <w:r w:rsidR="00A256F6">
              <w:rPr>
                <w:highlight w:val="green"/>
                <w:lang w:val="en-SG"/>
              </w:rPr>
              <w:t>d</w:t>
            </w:r>
            <w:r w:rsidRPr="007E682A">
              <w:rPr>
                <w:highlight w:val="green"/>
                <w:lang w:val="en-SG"/>
              </w:rPr>
              <w:t xml:space="preserve"> f</w:t>
            </w:r>
            <w:r w:rsidRPr="007E682A">
              <w:rPr>
                <w:highlight w:val="green"/>
              </w:rPr>
              <w:t>_UT_ClearRPLMN after preamble</w:t>
            </w:r>
          </w:p>
        </w:tc>
      </w:tr>
      <w:tr w:rsidR="00851EEE" w14:paraId="28811CFC" w14:textId="77777777">
        <w:tc>
          <w:tcPr>
            <w:tcW w:w="1985" w:type="dxa"/>
          </w:tcPr>
          <w:p w14:paraId="1F182D85" w14:textId="77777777" w:rsidR="00851EEE" w:rsidRDefault="00851E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D971803" w14:textId="77777777" w:rsidR="00851EEE" w:rsidRDefault="007E682A">
            <w:pPr>
              <w:spacing w:after="0"/>
              <w:rPr>
                <w:rFonts w:ascii="Arial" w:hAnsi="Arial" w:cs="Arial"/>
              </w:rPr>
            </w:pPr>
            <w:r w:rsidRPr="007E682A">
              <w:rPr>
                <w:rFonts w:ascii="Arial" w:hAnsi="Arial" w:cs="Arial"/>
              </w:rPr>
              <w:t>Idle_PLMNSelection_NR5GC_NR</w:t>
            </w:r>
          </w:p>
        </w:tc>
      </w:tr>
      <w:tr w:rsidR="00851EEE" w14:paraId="4766D57D" w14:textId="77777777">
        <w:tc>
          <w:tcPr>
            <w:tcW w:w="1985" w:type="dxa"/>
          </w:tcPr>
          <w:p w14:paraId="7C41A69E" w14:textId="77777777" w:rsidR="00851EEE" w:rsidRDefault="00851EE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DA1E8A4" w14:textId="77777777" w:rsidR="00851EEE" w:rsidRDefault="00851EEE">
            <w:pPr>
              <w:rPr>
                <w:rFonts w:ascii="Arial" w:hAnsi="Arial"/>
                <w:highlight w:val="cyan"/>
              </w:rPr>
            </w:pPr>
          </w:p>
        </w:tc>
      </w:tr>
    </w:tbl>
    <w:p w14:paraId="4F18E444" w14:textId="77777777" w:rsidR="00851EEE" w:rsidRDefault="00851EEE"/>
    <w:p w14:paraId="08F9E5F7" w14:textId="77777777" w:rsidR="00851EEE" w:rsidRDefault="00851EEE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51EEE" w14:paraId="271F4BDD" w14:textId="77777777">
        <w:tc>
          <w:tcPr>
            <w:tcW w:w="9855" w:type="dxa"/>
          </w:tcPr>
          <w:p w14:paraId="75F7DF5D" w14:textId="77777777" w:rsidR="007E682A" w:rsidRDefault="007E682A" w:rsidP="007E682A">
            <w:r>
              <w:lastRenderedPageBreak/>
              <w:t xml:space="preserve">  function f_TC_6_2_1_2_NR5GC() runs on NR5GC_PTC</w:t>
            </w:r>
          </w:p>
          <w:p w14:paraId="4140DA30" w14:textId="77777777" w:rsidR="007E682A" w:rsidRDefault="007E682A" w:rsidP="007E682A">
            <w:r>
              <w:t xml:space="preserve">  { // Inter-RAT PLMN Selection / Selection of correct RAT for UPLMN / Automatic mode</w:t>
            </w:r>
          </w:p>
          <w:p w14:paraId="6FFF3063" w14:textId="77777777" w:rsidR="007E682A" w:rsidRDefault="007E682A" w:rsidP="007E682A">
            <w:r>
              <w:t xml:space="preserve">    var DeltaValues_Type v_DeltaPrimaryBand;</w:t>
            </w:r>
          </w:p>
          <w:p w14:paraId="2BF034B6" w14:textId="77777777" w:rsidR="007E682A" w:rsidRDefault="007E682A" w:rsidP="007E682A"/>
          <w:p w14:paraId="3922EF94" w14:textId="77777777" w:rsidR="007E682A" w:rsidRDefault="007E682A" w:rsidP="007E682A">
            <w:r>
              <w:t xml:space="preserve">    f_NR5GC_IRAT_Init(NR_1);</w:t>
            </w:r>
          </w:p>
          <w:p w14:paraId="0C4DC2DB" w14:textId="77777777" w:rsidR="007E682A" w:rsidRDefault="007E682A" w:rsidP="007E682A"/>
          <w:p w14:paraId="1E3906FB" w14:textId="77777777" w:rsidR="007E682A" w:rsidRDefault="007E682A" w:rsidP="007E682A">
            <w:r>
              <w:t xml:space="preserve">    // Set Sys info and cell info for cell 1&amp; 12 to be used</w:t>
            </w:r>
          </w:p>
          <w:p w14:paraId="0CCD803C" w14:textId="77777777" w:rsidR="007E682A" w:rsidRDefault="007E682A" w:rsidP="007E682A">
            <w:r>
              <w:t xml:space="preserve">    f_NR_CellInfo_SetPLMN(nr_Cell1, tsc_NR_HPLMN_002_11);//PLMN2</w:t>
            </w:r>
          </w:p>
          <w:p w14:paraId="42BD485A" w14:textId="77777777" w:rsidR="007E682A" w:rsidRDefault="007E682A" w:rsidP="007E682A">
            <w:r>
              <w:t xml:space="preserve">    f_NR_CellInfo_SetPLMN(nr_Cell12, tsc_NR_HPLMN_002_81);//PLMN13</w:t>
            </w:r>
          </w:p>
          <w:p w14:paraId="728D7444" w14:textId="77777777" w:rsidR="007E682A" w:rsidRDefault="007E682A" w:rsidP="007E682A">
            <w:r>
              <w:t xml:space="preserve">    </w:t>
            </w:r>
          </w:p>
          <w:p w14:paraId="37B25129" w14:textId="77777777" w:rsidR="007E682A" w:rsidRDefault="007E682A" w:rsidP="007E682A">
            <w:r>
              <w:t xml:space="preserve">    //FFS pending prose CR for update on values of Q_RxLevMinInitial_DB on FR2</w:t>
            </w:r>
          </w:p>
          <w:p w14:paraId="4EE0607E" w14:textId="77777777" w:rsidR="007E682A" w:rsidRDefault="007E682A" w:rsidP="007E682A">
            <w:r>
              <w:t xml:space="preserve">    if (not f_NR_CellInfo_GetIsFR1(nr_Cell1)) {</w:t>
            </w:r>
          </w:p>
          <w:p w14:paraId="10E2B05F" w14:textId="77777777" w:rsidR="007E682A" w:rsidRDefault="007E682A" w:rsidP="007E682A">
            <w:r>
              <w:t xml:space="preserve">        v_DeltaPrimaryBand := f_NR_MobileInfo_GetPrimaryDeltaValue();</w:t>
            </w:r>
          </w:p>
          <w:p w14:paraId="6394E3E2" w14:textId="77777777" w:rsidR="007E682A" w:rsidRDefault="007E682A" w:rsidP="007E682A">
            <w:r>
              <w:t xml:space="preserve">        f_NR_CellInfo_SetAndCalculateQ_RxLevMin(nr_Cell1, -91.0, v_DeltaPrimaryBand.DeltaNRf1);</w:t>
            </w:r>
          </w:p>
          <w:p w14:paraId="61F737DB" w14:textId="77777777" w:rsidR="007E682A" w:rsidRDefault="007E682A" w:rsidP="007E682A">
            <w:r>
              <w:t xml:space="preserve">    }</w:t>
            </w:r>
          </w:p>
          <w:p w14:paraId="6426B5D5" w14:textId="77777777" w:rsidR="007E682A" w:rsidRDefault="007E682A" w:rsidP="007E682A">
            <w:r>
              <w:t xml:space="preserve">    if (not f_NR_CellInfo_GetIsFR1(nr_Cell12)) {</w:t>
            </w:r>
          </w:p>
          <w:p w14:paraId="3C1A8E16" w14:textId="77777777" w:rsidR="007E682A" w:rsidRDefault="007E682A" w:rsidP="007E682A">
            <w:r>
              <w:t xml:space="preserve">        v_DeltaPrimaryBand := f_NR_MobileInfo_GetPrimaryDeltaValue();</w:t>
            </w:r>
          </w:p>
          <w:p w14:paraId="61C9B66F" w14:textId="77777777" w:rsidR="007E682A" w:rsidRDefault="007E682A" w:rsidP="007E682A">
            <w:r>
              <w:t xml:space="preserve">        f_NR_CellInfo_SetAndCalculateQ_RxLevMin(nr_Cell12, -91.0, v_DeltaPrimaryBand.DeltaNRf2);</w:t>
            </w:r>
          </w:p>
          <w:p w14:paraId="1268B55E" w14:textId="77777777" w:rsidR="007E682A" w:rsidRDefault="007E682A" w:rsidP="007E682A">
            <w:r>
              <w:t xml:space="preserve">    }</w:t>
            </w:r>
          </w:p>
          <w:p w14:paraId="56027FFC" w14:textId="77777777" w:rsidR="007E682A" w:rsidRDefault="007E682A" w:rsidP="007E682A"/>
          <w:p w14:paraId="38F4C029" w14:textId="77777777" w:rsidR="007E682A" w:rsidRDefault="007E682A" w:rsidP="007E682A">
            <w:r>
              <w:t xml:space="preserve">    // Create and configure cell</w:t>
            </w:r>
          </w:p>
          <w:p w14:paraId="207CC807" w14:textId="77777777" w:rsidR="007E682A" w:rsidRDefault="007E682A" w:rsidP="007E682A">
            <w:r>
              <w:t xml:space="preserve">    f_NR_CellConfig_Def(nr_Cell1);</w:t>
            </w:r>
          </w:p>
          <w:p w14:paraId="6E1273EE" w14:textId="77777777" w:rsidR="007E682A" w:rsidRDefault="007E682A" w:rsidP="007E682A">
            <w:r>
              <w:t xml:space="preserve">    f_NR_CellConfig_Def(nr_Cell12);</w:t>
            </w:r>
          </w:p>
          <w:p w14:paraId="54F664ED" w14:textId="77777777" w:rsidR="007E682A" w:rsidRDefault="007E682A" w:rsidP="007E682A"/>
          <w:p w14:paraId="0B8AAE7E" w14:textId="77777777" w:rsidR="007E682A" w:rsidRDefault="007E682A" w:rsidP="007E682A">
            <w:r>
              <w:t xml:space="preserve">    // Equip UE with the USIM configuration 7 specified in table 6.4.1-7 TS 38.508-1</w:t>
            </w:r>
          </w:p>
          <w:p w14:paraId="6254DBCE" w14:textId="77777777" w:rsidR="007E682A" w:rsidRDefault="007E682A" w:rsidP="007E682A">
            <w:r>
              <w:t xml:space="preserve">    f_UT_USIM_Insert(UT, "USIM configuration 7 specified in table 6.4.1-7 TS 38.508-1");</w:t>
            </w:r>
          </w:p>
          <w:p w14:paraId="6C816B57" w14:textId="77777777" w:rsidR="007E682A" w:rsidRDefault="007E682A" w:rsidP="007E682A">
            <w:r>
              <w:t xml:space="preserve">    f_UT_SwitchOnUE(UT, false, CNF_REQUIRED);</w:t>
            </w:r>
          </w:p>
          <w:p w14:paraId="3BFFCBF6" w14:textId="77777777" w:rsidR="007E682A" w:rsidRDefault="007E682A" w:rsidP="007E682A">
            <w:r>
              <w:t xml:space="preserve">    // Ensure that the UE has cleared the RPLMN @sic R5-211378 sic@</w:t>
            </w:r>
          </w:p>
          <w:p w14:paraId="5F4070CF" w14:textId="77777777" w:rsidR="007E682A" w:rsidRDefault="007E682A" w:rsidP="007E682A">
            <w:r>
              <w:t xml:space="preserve">    </w:t>
            </w:r>
            <w:r w:rsidRPr="007E682A">
              <w:rPr>
                <w:highlight w:val="green"/>
              </w:rPr>
              <w:t>f_UT_ClearRPLMN(UT);</w:t>
            </w:r>
          </w:p>
          <w:p w14:paraId="4634AA3D" w14:textId="77777777" w:rsidR="007E682A" w:rsidRDefault="007E682A" w:rsidP="007E682A">
            <w:r>
              <w:t xml:space="preserve">    f_UT_AutomaticPLMN_Select (UT);</w:t>
            </w:r>
          </w:p>
          <w:p w14:paraId="6D73B55B" w14:textId="77777777" w:rsidR="007E682A" w:rsidRDefault="007E682A" w:rsidP="007E682A">
            <w:r>
              <w:t xml:space="preserve">    f_UT_SwitchOffUE(UT, false, CNF_REQUIRED);</w:t>
            </w:r>
          </w:p>
          <w:p w14:paraId="0B01640A" w14:textId="77777777" w:rsidR="007E682A" w:rsidRDefault="007E682A" w:rsidP="007E682A">
            <w:r>
              <w:t xml:space="preserve">    </w:t>
            </w:r>
          </w:p>
          <w:p w14:paraId="4F679066" w14:textId="77777777" w:rsidR="007E682A" w:rsidRDefault="007E682A" w:rsidP="007E682A">
            <w:r>
              <w:t xml:space="preserve">    // Preamble: The UE is in state Switched OFF (state 0N-B) according to TS 38.508-1</w:t>
            </w:r>
          </w:p>
          <w:p w14:paraId="531B7ECE" w14:textId="77777777" w:rsidR="007E682A" w:rsidRDefault="007E682A" w:rsidP="007E682A">
            <w:r>
              <w:t xml:space="preserve">    f_EUTRA_NR_WaitForCoOrd_Trigger (EUTRA, "Preamble");</w:t>
            </w:r>
          </w:p>
          <w:p w14:paraId="60DC984C" w14:textId="77777777" w:rsidR="007E682A" w:rsidRDefault="007E682A" w:rsidP="007E682A">
            <w:r>
              <w:lastRenderedPageBreak/>
              <w:t xml:space="preserve">    f_NR5GC_Preamble (nr_Cell1, STATE_OFF_0B);     // @sic R5-211378 sic@</w:t>
            </w:r>
          </w:p>
          <w:p w14:paraId="09CB984B" w14:textId="77777777" w:rsidR="007E682A" w:rsidRDefault="007E682A" w:rsidP="007E682A">
            <w:r>
              <w:t xml:space="preserve">    // Now tell EUTRA preamble finished</w:t>
            </w:r>
          </w:p>
          <w:p w14:paraId="629E3250" w14:textId="77777777" w:rsidR="007E682A" w:rsidRDefault="007E682A" w:rsidP="007E682A">
            <w:r>
              <w:t xml:space="preserve">    f_EUTRA_NR_SendCoOrd (EUTRA, cms_EUTRA_NR_Trigger("Preamble"));</w:t>
            </w:r>
          </w:p>
          <w:p w14:paraId="69FD0253" w14:textId="77777777" w:rsidR="007E682A" w:rsidRDefault="007E682A" w:rsidP="007E682A"/>
          <w:p w14:paraId="2A4F0D22" w14:textId="77777777" w:rsidR="007E682A" w:rsidRDefault="007E682A" w:rsidP="007E682A">
            <w:r>
              <w:t xml:space="preserve">    f_NR_TestBody_Set(true);</w:t>
            </w:r>
          </w:p>
          <w:p w14:paraId="35B7A92B" w14:textId="77777777" w:rsidR="007E682A" w:rsidRDefault="007E682A" w:rsidP="007E682A">
            <w:r>
              <w:t xml:space="preserve">    fl_TC_6_2_1_2_TestBody();</w:t>
            </w:r>
          </w:p>
          <w:p w14:paraId="61E1ABF6" w14:textId="77777777" w:rsidR="007E682A" w:rsidRDefault="007E682A" w:rsidP="007E682A">
            <w:r>
              <w:t xml:space="preserve">    f_NR_TestBody_Set(false);</w:t>
            </w:r>
          </w:p>
          <w:p w14:paraId="298EF84D" w14:textId="77777777" w:rsidR="007E682A" w:rsidRDefault="007E682A" w:rsidP="007E682A"/>
          <w:p w14:paraId="6CD86614" w14:textId="77777777" w:rsidR="007E682A" w:rsidRDefault="007E682A" w:rsidP="007E682A">
            <w:r>
              <w:t xml:space="preserve">    // UE now on EUTRA</w:t>
            </w:r>
          </w:p>
          <w:p w14:paraId="44D111BD" w14:textId="77777777" w:rsidR="007E682A" w:rsidRDefault="007E682A" w:rsidP="007E682A">
            <w:r>
              <w:t xml:space="preserve">    f_NR_ReleaseAllCells();</w:t>
            </w:r>
          </w:p>
          <w:p w14:paraId="23A25EE5" w14:textId="77777777" w:rsidR="00851EEE" w:rsidRDefault="007E682A" w:rsidP="007E682A">
            <w:r>
              <w:t xml:space="preserve">  }</w:t>
            </w:r>
          </w:p>
        </w:tc>
      </w:tr>
    </w:tbl>
    <w:p w14:paraId="76AE1A80" w14:textId="77777777" w:rsidR="00851EEE" w:rsidRDefault="00851EEE"/>
    <w:p w14:paraId="103B89B4" w14:textId="77777777" w:rsidR="00851EEE" w:rsidRDefault="00851EEE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51EEE" w14:paraId="7F4D8DFA" w14:textId="77777777">
        <w:tc>
          <w:tcPr>
            <w:tcW w:w="9855" w:type="dxa"/>
          </w:tcPr>
          <w:p w14:paraId="571E72C4" w14:textId="77777777" w:rsidR="007E682A" w:rsidRDefault="007E682A" w:rsidP="007E682A">
            <w:r>
              <w:t xml:space="preserve">  function f_TC_6_2_1_2_NR5GC() runs on NR5GC_PTC</w:t>
            </w:r>
          </w:p>
          <w:p w14:paraId="4625A1C5" w14:textId="77777777" w:rsidR="007E682A" w:rsidRDefault="007E682A" w:rsidP="007E682A">
            <w:r>
              <w:t xml:space="preserve">  { // Inter-RAT PLMN Selection / Selection of correct RAT for UPLMN / Automatic mode</w:t>
            </w:r>
          </w:p>
          <w:p w14:paraId="2CBBD0DE" w14:textId="77777777" w:rsidR="007E682A" w:rsidRDefault="007E682A" w:rsidP="007E682A">
            <w:r>
              <w:t xml:space="preserve">    var DeltaValues_Type v_DeltaPrimaryBand;</w:t>
            </w:r>
          </w:p>
          <w:p w14:paraId="3C48A75F" w14:textId="77777777" w:rsidR="007E682A" w:rsidRDefault="007E682A" w:rsidP="007E682A"/>
          <w:p w14:paraId="4A49AF5E" w14:textId="77777777" w:rsidR="007E682A" w:rsidRDefault="007E682A" w:rsidP="007E682A">
            <w:r>
              <w:t xml:space="preserve">    f_NR5GC_IRAT_Init(NR_1);</w:t>
            </w:r>
          </w:p>
          <w:p w14:paraId="07D98A69" w14:textId="77777777" w:rsidR="007E682A" w:rsidRDefault="007E682A" w:rsidP="007E682A"/>
          <w:p w14:paraId="3F9F88C7" w14:textId="77777777" w:rsidR="007E682A" w:rsidRDefault="007E682A" w:rsidP="007E682A">
            <w:r>
              <w:t xml:space="preserve">    // Set Sys info and cell info for cell 1&amp; 12 to be used</w:t>
            </w:r>
          </w:p>
          <w:p w14:paraId="664F21B1" w14:textId="77777777" w:rsidR="007E682A" w:rsidRDefault="007E682A" w:rsidP="007E682A">
            <w:r>
              <w:t xml:space="preserve">    f_NR_CellInfo_SetPLMN(nr_Cell1, tsc_NR_HPLMN_002_11);//PLMN2</w:t>
            </w:r>
          </w:p>
          <w:p w14:paraId="04CC769F" w14:textId="77777777" w:rsidR="007E682A" w:rsidRDefault="007E682A" w:rsidP="007E682A">
            <w:r>
              <w:t xml:space="preserve">    f_NR_CellInfo_SetPLMN(nr_Cell12, tsc_NR_HPLMN_002_81);//PLMN13</w:t>
            </w:r>
          </w:p>
          <w:p w14:paraId="32EF53C8" w14:textId="77777777" w:rsidR="007E682A" w:rsidRDefault="007E682A" w:rsidP="007E682A">
            <w:r>
              <w:t xml:space="preserve">    </w:t>
            </w:r>
          </w:p>
          <w:p w14:paraId="226DE4F8" w14:textId="77777777" w:rsidR="007E682A" w:rsidRDefault="007E682A" w:rsidP="007E682A">
            <w:r>
              <w:t xml:space="preserve">    //FFS pending prose CR for update on values of Q_RxLevMinInitial_DB on FR2</w:t>
            </w:r>
          </w:p>
          <w:p w14:paraId="6CF5B23E" w14:textId="77777777" w:rsidR="007E682A" w:rsidRDefault="007E682A" w:rsidP="007E682A">
            <w:r>
              <w:t xml:space="preserve">    if (not f_NR_CellInfo_GetIsFR1(nr_Cell1)) {</w:t>
            </w:r>
          </w:p>
          <w:p w14:paraId="28C3DE8C" w14:textId="77777777" w:rsidR="007E682A" w:rsidRDefault="007E682A" w:rsidP="007E682A">
            <w:r>
              <w:t xml:space="preserve">        v_DeltaPrimaryBand := f_NR_MobileInfo_GetPrimaryDeltaValue();</w:t>
            </w:r>
          </w:p>
          <w:p w14:paraId="7D3D7B98" w14:textId="77777777" w:rsidR="007E682A" w:rsidRDefault="007E682A" w:rsidP="007E682A">
            <w:r>
              <w:t xml:space="preserve">        f_NR_CellInfo_SetAndCalculateQ_RxLevMin(nr_Cell1, -91.0, v_DeltaPrimaryBand.DeltaNRf1);</w:t>
            </w:r>
          </w:p>
          <w:p w14:paraId="3ABB7526" w14:textId="77777777" w:rsidR="007E682A" w:rsidRDefault="007E682A" w:rsidP="007E682A">
            <w:r>
              <w:t xml:space="preserve">    }</w:t>
            </w:r>
          </w:p>
          <w:p w14:paraId="448A0141" w14:textId="77777777" w:rsidR="007E682A" w:rsidRDefault="007E682A" w:rsidP="007E682A">
            <w:r>
              <w:t xml:space="preserve">    if (not f_NR_CellInfo_GetIsFR1(nr_Cell12)) {</w:t>
            </w:r>
          </w:p>
          <w:p w14:paraId="7D5EFB44" w14:textId="77777777" w:rsidR="007E682A" w:rsidRDefault="007E682A" w:rsidP="007E682A">
            <w:r>
              <w:t xml:space="preserve">        v_DeltaPrimaryBand := f_NR_MobileInfo_GetPrimaryDeltaValue();</w:t>
            </w:r>
          </w:p>
          <w:p w14:paraId="3FDA6C0B" w14:textId="77777777" w:rsidR="007E682A" w:rsidRDefault="007E682A" w:rsidP="007E682A">
            <w:r>
              <w:t xml:space="preserve">        f_NR_CellInfo_SetAndCalculateQ_RxLevMin(nr_Cell12, -91.0, v_DeltaPrimaryBand.DeltaNRf2);</w:t>
            </w:r>
          </w:p>
          <w:p w14:paraId="396FC414" w14:textId="77777777" w:rsidR="007E682A" w:rsidRDefault="007E682A" w:rsidP="007E682A">
            <w:r>
              <w:t xml:space="preserve">    }</w:t>
            </w:r>
          </w:p>
          <w:p w14:paraId="0FC20431" w14:textId="77777777" w:rsidR="007E682A" w:rsidRDefault="007E682A" w:rsidP="007E682A"/>
          <w:p w14:paraId="212785DF" w14:textId="77777777" w:rsidR="007E682A" w:rsidRDefault="007E682A" w:rsidP="007E682A">
            <w:r>
              <w:t xml:space="preserve">    // Create and configure cell</w:t>
            </w:r>
          </w:p>
          <w:p w14:paraId="04478D17" w14:textId="77777777" w:rsidR="007E682A" w:rsidRDefault="007E682A" w:rsidP="007E682A">
            <w:r>
              <w:lastRenderedPageBreak/>
              <w:t xml:space="preserve">    f_NR_CellConfig_Def(nr_Cell1);</w:t>
            </w:r>
          </w:p>
          <w:p w14:paraId="47FC4D00" w14:textId="77777777" w:rsidR="007E682A" w:rsidRDefault="007E682A" w:rsidP="007E682A">
            <w:r>
              <w:t xml:space="preserve">    f_NR_CellConfig_Def(nr_Cell12);</w:t>
            </w:r>
          </w:p>
          <w:p w14:paraId="3522C1D5" w14:textId="77777777" w:rsidR="007E682A" w:rsidRDefault="007E682A" w:rsidP="007E682A"/>
          <w:p w14:paraId="1172D123" w14:textId="77777777" w:rsidR="007E682A" w:rsidRDefault="007E682A" w:rsidP="007E682A">
            <w:r>
              <w:t xml:space="preserve">    // Equip UE with the USIM configuration 7 specified in table 6.4.1-7 TS 38.508-1</w:t>
            </w:r>
          </w:p>
          <w:p w14:paraId="7CCDED80" w14:textId="77777777" w:rsidR="007E682A" w:rsidRDefault="007E682A" w:rsidP="007E682A">
            <w:r>
              <w:t xml:space="preserve">    f_UT_USIM_Insert(UT, "USIM configuration 7 specified in table 6.4.1-7 TS 38.508-1");</w:t>
            </w:r>
          </w:p>
          <w:p w14:paraId="031D33C7" w14:textId="77777777" w:rsidR="007E682A" w:rsidRDefault="007E682A" w:rsidP="007E682A">
            <w:r>
              <w:t xml:space="preserve">    f_UT_SwitchOnUE(UT, false, CNF_REQUIRED);</w:t>
            </w:r>
          </w:p>
          <w:p w14:paraId="1257F88B" w14:textId="77777777" w:rsidR="007E682A" w:rsidRDefault="007E682A" w:rsidP="007E682A">
            <w:r>
              <w:t xml:space="preserve">    // Ensure that the UE has cleared the RPLMN @sic R5-211378 sic@</w:t>
            </w:r>
          </w:p>
          <w:p w14:paraId="53E69628" w14:textId="77777777" w:rsidR="007E682A" w:rsidRDefault="007E682A" w:rsidP="007E682A">
            <w:r>
              <w:t xml:space="preserve">   </w:t>
            </w:r>
            <w:r w:rsidRPr="007E682A">
              <w:rPr>
                <w:highlight w:val="green"/>
              </w:rPr>
              <w:t xml:space="preserve">// </w:t>
            </w:r>
            <w:r>
              <w:rPr>
                <w:highlight w:val="green"/>
              </w:rPr>
              <w:t xml:space="preserve">REMOVE </w:t>
            </w:r>
            <w:r w:rsidRPr="007E682A">
              <w:rPr>
                <w:highlight w:val="green"/>
              </w:rPr>
              <w:t>f_UT_ClearRPLMN(UT);</w:t>
            </w:r>
            <w:r>
              <w:t xml:space="preserve"> </w:t>
            </w:r>
          </w:p>
          <w:p w14:paraId="501B6D13" w14:textId="77777777" w:rsidR="007E682A" w:rsidRDefault="007E682A" w:rsidP="007E682A">
            <w:r>
              <w:t xml:space="preserve">    f_UT_AutomaticPLMN_Select (UT);</w:t>
            </w:r>
          </w:p>
          <w:p w14:paraId="473444FF" w14:textId="77777777" w:rsidR="007E682A" w:rsidRDefault="007E682A" w:rsidP="007E682A">
            <w:r>
              <w:t xml:space="preserve">    f_UT_SwitchOffUE(UT, false, CNF_REQUIRED);</w:t>
            </w:r>
          </w:p>
          <w:p w14:paraId="3B47D556" w14:textId="77777777" w:rsidR="007E682A" w:rsidRDefault="007E682A" w:rsidP="007E682A">
            <w:r>
              <w:t xml:space="preserve">    </w:t>
            </w:r>
          </w:p>
          <w:p w14:paraId="4DD010E5" w14:textId="77777777" w:rsidR="007E682A" w:rsidRDefault="007E682A" w:rsidP="007E682A">
            <w:r>
              <w:t xml:space="preserve">    // Preamble: The UE is in state Switched OFF (state 0N-B) according to TS 38.508-1</w:t>
            </w:r>
          </w:p>
          <w:p w14:paraId="4224F410" w14:textId="77777777" w:rsidR="007E682A" w:rsidRDefault="007E682A" w:rsidP="007E682A">
            <w:r>
              <w:t xml:space="preserve">    f_EUTRA_NR_WaitForCoOrd_Trigger (EUTRA, "Preamble");</w:t>
            </w:r>
          </w:p>
          <w:p w14:paraId="1EB3DF9C" w14:textId="77777777" w:rsidR="007E682A" w:rsidRDefault="007E682A" w:rsidP="007E682A">
            <w:r>
              <w:t xml:space="preserve">    f_NR5GC_Preamble (nr_Cell1, STATE_OFF_0B);     // @sic R5-211378 sic@</w:t>
            </w:r>
          </w:p>
          <w:p w14:paraId="75961652" w14:textId="77777777" w:rsidR="007E682A" w:rsidRDefault="007E682A" w:rsidP="007E682A">
            <w:r>
              <w:t xml:space="preserve">    </w:t>
            </w:r>
          </w:p>
          <w:p w14:paraId="19E33FE7" w14:textId="77777777" w:rsidR="007E682A" w:rsidRDefault="007E682A" w:rsidP="007E682A">
            <w:r>
              <w:t xml:space="preserve">    // Ensure that the UE has cleared the RPLMN @sic R5-211378 sic@</w:t>
            </w:r>
          </w:p>
          <w:p w14:paraId="3E173AFD" w14:textId="77777777" w:rsidR="007E682A" w:rsidRDefault="007E682A" w:rsidP="007E682A">
            <w:r>
              <w:t xml:space="preserve">    </w:t>
            </w:r>
            <w:r w:rsidRPr="007E682A">
              <w:rPr>
                <w:highlight w:val="green"/>
              </w:rPr>
              <w:t>f_UT_ClearRPLMN(UT);</w:t>
            </w:r>
          </w:p>
          <w:p w14:paraId="1C3ECCFC" w14:textId="77777777" w:rsidR="007E682A" w:rsidRDefault="007E682A" w:rsidP="007E682A">
            <w:r>
              <w:t xml:space="preserve">    </w:t>
            </w:r>
          </w:p>
          <w:p w14:paraId="304AA78E" w14:textId="77777777" w:rsidR="007E682A" w:rsidRDefault="007E682A" w:rsidP="007E682A">
            <w:r>
              <w:t xml:space="preserve">    // Now tell EUTRA preamble finished</w:t>
            </w:r>
          </w:p>
          <w:p w14:paraId="3B0ABB6B" w14:textId="77777777" w:rsidR="007E682A" w:rsidRDefault="007E682A" w:rsidP="007E682A">
            <w:r>
              <w:t xml:space="preserve">    f_EUTRA_NR_SendCoOrd (EUTRA, cms_EUTRA_NR_Trigger("Preamble"));</w:t>
            </w:r>
          </w:p>
          <w:p w14:paraId="25C4C0A1" w14:textId="77777777" w:rsidR="007E682A" w:rsidRDefault="007E682A" w:rsidP="007E682A"/>
          <w:p w14:paraId="081EA247" w14:textId="77777777" w:rsidR="007E682A" w:rsidRDefault="007E682A" w:rsidP="007E682A">
            <w:r>
              <w:t xml:space="preserve">    f_NR_TestBody_Set(true);</w:t>
            </w:r>
          </w:p>
          <w:p w14:paraId="1A4443B4" w14:textId="77777777" w:rsidR="007E682A" w:rsidRDefault="007E682A" w:rsidP="007E682A">
            <w:r>
              <w:t xml:space="preserve">    fl_TC_6_2_1_2_TestBody();</w:t>
            </w:r>
          </w:p>
          <w:p w14:paraId="47E615ED" w14:textId="77777777" w:rsidR="007E682A" w:rsidRDefault="007E682A" w:rsidP="007E682A">
            <w:r>
              <w:t xml:space="preserve">    f_NR_TestBody_Set(false);</w:t>
            </w:r>
          </w:p>
          <w:p w14:paraId="60E3EE27" w14:textId="77777777" w:rsidR="007E682A" w:rsidRDefault="007E682A" w:rsidP="007E682A"/>
          <w:p w14:paraId="23342BD5" w14:textId="77777777" w:rsidR="007E682A" w:rsidRDefault="007E682A" w:rsidP="007E682A">
            <w:r>
              <w:t xml:space="preserve">    // UE now on EUTRA</w:t>
            </w:r>
          </w:p>
          <w:p w14:paraId="23823FCE" w14:textId="77777777" w:rsidR="007E682A" w:rsidRDefault="007E682A" w:rsidP="007E682A">
            <w:r>
              <w:t xml:space="preserve">    f_NR_ReleaseAllCells();</w:t>
            </w:r>
          </w:p>
          <w:p w14:paraId="56D688DE" w14:textId="77777777" w:rsidR="00851EEE" w:rsidRDefault="007E682A" w:rsidP="007E682A">
            <w:r>
              <w:t xml:space="preserve">  }</w:t>
            </w:r>
          </w:p>
        </w:tc>
      </w:tr>
    </w:tbl>
    <w:p w14:paraId="5D4CAE26" w14:textId="77777777" w:rsidR="00851EEE" w:rsidRDefault="00851EEE" w:rsidP="00A256F6">
      <w:pPr>
        <w:pStyle w:val="Heading1"/>
        <w:autoSpaceDN w:val="0"/>
        <w:ind w:left="0" w:firstLine="0"/>
        <w:rPr>
          <w:lang w:val="en-US"/>
        </w:rPr>
      </w:pPr>
    </w:p>
    <w:sectPr w:rsidR="00851EE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96FFD9" w14:textId="77777777" w:rsidR="002F300B" w:rsidRDefault="002F300B">
      <w:pPr>
        <w:spacing w:after="0"/>
      </w:pPr>
      <w:r>
        <w:separator/>
      </w:r>
    </w:p>
  </w:endnote>
  <w:endnote w:type="continuationSeparator" w:id="0">
    <w:p w14:paraId="19C9334B" w14:textId="77777777" w:rsidR="002F300B" w:rsidRDefault="002F3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4E5CE4" w14:textId="77777777" w:rsidR="002F300B" w:rsidRDefault="002F300B">
      <w:pPr>
        <w:spacing w:after="0"/>
      </w:pPr>
      <w:r>
        <w:separator/>
      </w:r>
    </w:p>
  </w:footnote>
  <w:footnote w:type="continuationSeparator" w:id="0">
    <w:p w14:paraId="7386E7CC" w14:textId="77777777" w:rsidR="002F300B" w:rsidRDefault="002F30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18AB50" w14:textId="77777777" w:rsidR="00F175C9" w:rsidRDefault="00F175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/>
      </w:rPr>
      <w:t>1</w:t>
    </w:r>
    <w:r>
      <w:rPr>
        <w:lang w:val="en-US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92B72B" w14:textId="77777777" w:rsidR="00851EEE" w:rsidRDefault="00851E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3E9B24" w14:textId="77777777" w:rsidR="00851EEE" w:rsidRDefault="00851EE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E34A52" w14:textId="77777777" w:rsidR="00851EEE" w:rsidRDefault="00851E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F170CB"/>
    <w:multiLevelType w:val="hybridMultilevel"/>
    <w:tmpl w:val="4A82DD5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6B3FAD"/>
    <w:multiLevelType w:val="singleLevel"/>
    <w:tmpl w:val="1A6B3FAD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7AB670E7"/>
    <w:multiLevelType w:val="hybridMultilevel"/>
    <w:tmpl w:val="8FECC4FC"/>
    <w:lvl w:ilvl="0" w:tplc="5FE682CE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C3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300B"/>
    <w:rsid w:val="00305409"/>
    <w:rsid w:val="003609EF"/>
    <w:rsid w:val="0036231A"/>
    <w:rsid w:val="00374DD4"/>
    <w:rsid w:val="003857E0"/>
    <w:rsid w:val="003E1A36"/>
    <w:rsid w:val="00410371"/>
    <w:rsid w:val="004242F1"/>
    <w:rsid w:val="00446488"/>
    <w:rsid w:val="00461F12"/>
    <w:rsid w:val="004B75B7"/>
    <w:rsid w:val="0051580D"/>
    <w:rsid w:val="00547111"/>
    <w:rsid w:val="00553241"/>
    <w:rsid w:val="00592D74"/>
    <w:rsid w:val="005E2C44"/>
    <w:rsid w:val="00617D68"/>
    <w:rsid w:val="00621188"/>
    <w:rsid w:val="006257ED"/>
    <w:rsid w:val="00695808"/>
    <w:rsid w:val="006B0DAC"/>
    <w:rsid w:val="006B46FB"/>
    <w:rsid w:val="006E21FB"/>
    <w:rsid w:val="00792342"/>
    <w:rsid w:val="007977A8"/>
    <w:rsid w:val="007B512A"/>
    <w:rsid w:val="007C2097"/>
    <w:rsid w:val="007D6A07"/>
    <w:rsid w:val="007E682A"/>
    <w:rsid w:val="007F7259"/>
    <w:rsid w:val="00801009"/>
    <w:rsid w:val="008040A8"/>
    <w:rsid w:val="008279FA"/>
    <w:rsid w:val="00851EEE"/>
    <w:rsid w:val="008626E7"/>
    <w:rsid w:val="00870EE7"/>
    <w:rsid w:val="008863B9"/>
    <w:rsid w:val="008A45A6"/>
    <w:rsid w:val="008F686C"/>
    <w:rsid w:val="009148DE"/>
    <w:rsid w:val="00925994"/>
    <w:rsid w:val="009311EC"/>
    <w:rsid w:val="00941E30"/>
    <w:rsid w:val="009777D9"/>
    <w:rsid w:val="00991B88"/>
    <w:rsid w:val="009A5753"/>
    <w:rsid w:val="009A579D"/>
    <w:rsid w:val="009E3297"/>
    <w:rsid w:val="009F734F"/>
    <w:rsid w:val="00A11DE1"/>
    <w:rsid w:val="00A246B6"/>
    <w:rsid w:val="00A256F6"/>
    <w:rsid w:val="00A47E70"/>
    <w:rsid w:val="00A50CF0"/>
    <w:rsid w:val="00A52F6F"/>
    <w:rsid w:val="00A7671C"/>
    <w:rsid w:val="00AA2CBC"/>
    <w:rsid w:val="00AC5820"/>
    <w:rsid w:val="00AD1CD8"/>
    <w:rsid w:val="00B258BB"/>
    <w:rsid w:val="00B67B97"/>
    <w:rsid w:val="00B75E77"/>
    <w:rsid w:val="00B968C8"/>
    <w:rsid w:val="00BA3EC5"/>
    <w:rsid w:val="00BA51D9"/>
    <w:rsid w:val="00BB5DFC"/>
    <w:rsid w:val="00BD279D"/>
    <w:rsid w:val="00BD6BB8"/>
    <w:rsid w:val="00BD7A5F"/>
    <w:rsid w:val="00C223D2"/>
    <w:rsid w:val="00C259BF"/>
    <w:rsid w:val="00C303BE"/>
    <w:rsid w:val="00C51E37"/>
    <w:rsid w:val="00C63ABE"/>
    <w:rsid w:val="00C66BA2"/>
    <w:rsid w:val="00C80F99"/>
    <w:rsid w:val="00C95985"/>
    <w:rsid w:val="00C979AE"/>
    <w:rsid w:val="00CA10C4"/>
    <w:rsid w:val="00CC5026"/>
    <w:rsid w:val="00CC68D0"/>
    <w:rsid w:val="00CE3B53"/>
    <w:rsid w:val="00D03F9A"/>
    <w:rsid w:val="00D06D51"/>
    <w:rsid w:val="00D072FA"/>
    <w:rsid w:val="00D07A7D"/>
    <w:rsid w:val="00D24991"/>
    <w:rsid w:val="00D50255"/>
    <w:rsid w:val="00D66520"/>
    <w:rsid w:val="00DD11FD"/>
    <w:rsid w:val="00DE34CF"/>
    <w:rsid w:val="00DF6BDF"/>
    <w:rsid w:val="00E13F3D"/>
    <w:rsid w:val="00E14D7D"/>
    <w:rsid w:val="00E34898"/>
    <w:rsid w:val="00E37029"/>
    <w:rsid w:val="00EB09B7"/>
    <w:rsid w:val="00EB1B6F"/>
    <w:rsid w:val="00EE7D7C"/>
    <w:rsid w:val="00EF25B8"/>
    <w:rsid w:val="00F175C9"/>
    <w:rsid w:val="00F25D98"/>
    <w:rsid w:val="00F300FB"/>
    <w:rsid w:val="00F833B1"/>
    <w:rsid w:val="00FB6386"/>
    <w:rsid w:val="4397120C"/>
    <w:rsid w:val="4F500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EAB318E"/>
  <w15:chartTrackingRefBased/>
  <w15:docId w15:val="{9FB38B58-9C96-469B-98AE-AFA414AEA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Pr>
      <w:i/>
      <w:iCs/>
    </w:rPr>
  </w:style>
  <w:style w:type="character" w:customStyle="1" w:styleId="ZGSM">
    <w:name w:val="ZGSM"/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NW">
    <w:name w:val="NW"/>
    <w:basedOn w:val="NO"/>
    <w:pPr>
      <w:spacing w:after="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styleId="List3">
    <w:name w:val="List 3"/>
    <w:basedOn w:val="List2"/>
    <w:pPr>
      <w:ind w:left="1135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B4">
    <w:name w:val="B4"/>
    <w:basedOn w:val="List4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B2">
    <w:name w:val="B2"/>
    <w:basedOn w:val="List2"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Index2">
    <w:name w:val="index 2"/>
    <w:basedOn w:val="Index1"/>
    <w:semiHidden/>
    <w:pPr>
      <w:ind w:left="284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Number">
    <w:name w:val="List Number"/>
    <w:basedOn w:val="List"/>
  </w:style>
  <w:style w:type="paragraph" w:styleId="List4">
    <w:name w:val="List 4"/>
    <w:basedOn w:val="List3"/>
    <w:pPr>
      <w:ind w:left="1418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W">
    <w:name w:val="EW"/>
    <w:basedOn w:val="EX"/>
    <w:pPr>
      <w:spacing w:after="0"/>
    </w:pPr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Bullet2">
    <w:name w:val="List Bullet 2"/>
    <w:basedOn w:val="ListBullet"/>
    <w:pPr>
      <w:ind w:left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TAC">
    <w:name w:val="TAC"/>
    <w:basedOn w:val="TAL"/>
    <w:pPr>
      <w:jc w:val="center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2">
    <w:name w:val="List 2"/>
    <w:basedOn w:val="List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styleId="ListBullet4">
    <w:name w:val="List Bullet 4"/>
    <w:basedOn w:val="ListBullet3"/>
    <w:pPr>
      <w:ind w:left="1418"/>
    </w:p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styleId="ListNumber2">
    <w:name w:val="List Number 2"/>
    <w:basedOn w:val="ListNumber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styleId="List5">
    <w:name w:val="List 5"/>
    <w:basedOn w:val="List4"/>
    <w:pPr>
      <w:ind w:left="1702"/>
    </w:pPr>
  </w:style>
  <w:style w:type="paragraph" w:styleId="List">
    <w:name w:val="List"/>
    <w:basedOn w:val="Normal"/>
    <w:pPr>
      <w:ind w:left="568" w:hanging="284"/>
    </w:pPr>
  </w:style>
  <w:style w:type="paragraph" w:styleId="CommentText">
    <w:name w:val="annotation text"/>
    <w:basedOn w:val="Normal"/>
    <w:semiHidden/>
  </w:style>
  <w:style w:type="paragraph" w:customStyle="1" w:styleId="TAH">
    <w:name w:val="TAH"/>
    <w:basedOn w:val="TAC"/>
    <w:rPr>
      <w:b/>
    </w:rPr>
  </w:style>
  <w:style w:type="paragraph" w:customStyle="1" w:styleId="FP">
    <w:name w:val="FP"/>
    <w:basedOn w:val="Normal"/>
    <w:pPr>
      <w:spacing w:after="0"/>
    </w:pPr>
  </w:style>
  <w:style w:type="paragraph" w:customStyle="1" w:styleId="TAR">
    <w:name w:val="TAR"/>
    <w:basedOn w:val="TAL"/>
    <w:pPr>
      <w:jc w:val="right"/>
    </w:p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</w:style>
  <w:style w:type="paragraph" w:customStyle="1" w:styleId="B3">
    <w:name w:val="B3"/>
    <w:basedOn w:val="List3"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1117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7476</CharactersWithSpaces>
  <SharedDoc>false</SharedDoc>
  <HLinks>
    <vt:vector size="18" baseType="variant"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4</cp:revision>
  <dcterms:created xsi:type="dcterms:W3CDTF">2021-04-09T22:47:00Z</dcterms:created>
  <dcterms:modified xsi:type="dcterms:W3CDTF">2021-04-12T08:51:00Z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0x0101007C8469477F6A4A4E9BB15F8D46EFAFFA</vt:lpwstr>
  </property>
  <property fmtid="{D5CDD505-2E9C-101B-9397-08002B2CF9AE}" pid="22" name="KSOProductBuildVer">
    <vt:lpwstr>1033-11.2.0.9431</vt:lpwstr>
  </property>
</Properties>
</file>