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BE37E2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E044B">
        <w:fldChar w:fldCharType="begin"/>
      </w:r>
      <w:r w:rsidR="00EE044B">
        <w:instrText xml:space="preserve"> DOCPROPERTY  Tdoc#  \* MERGEFORMAT </w:instrText>
      </w:r>
      <w:r w:rsidR="00EE044B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465F5F">
        <w:rPr>
          <w:b/>
          <w:i/>
          <w:noProof/>
          <w:sz w:val="28"/>
        </w:rPr>
        <w:t>40</w:t>
      </w:r>
      <w:r w:rsidR="00B22104">
        <w:rPr>
          <w:b/>
          <w:i/>
          <w:noProof/>
          <w:sz w:val="28"/>
        </w:rPr>
        <w:t>8</w:t>
      </w:r>
      <w:r w:rsidR="00EE044B">
        <w:rPr>
          <w:b/>
          <w:i/>
          <w:noProof/>
          <w:sz w:val="28"/>
        </w:rPr>
        <w:fldChar w:fldCharType="end"/>
      </w:r>
    </w:p>
    <w:p w14:paraId="5D6FC58C" w14:textId="307A0302" w:rsidR="001A09A3" w:rsidRDefault="00EE044B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7A19088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</w:t>
            </w:r>
            <w:r w:rsidR="00465F5F">
              <w:rPr>
                <w:b/>
                <w:noProof/>
                <w:sz w:val="28"/>
              </w:rPr>
              <w:t>5</w:t>
            </w:r>
            <w:r w:rsidR="00B2210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1C110C2" w:rsidR="001E41F3" w:rsidRDefault="00B22104" w:rsidP="00715499">
            <w:pPr>
              <w:pStyle w:val="CRCoverPage"/>
              <w:spacing w:after="0"/>
            </w:pPr>
            <w:r w:rsidRPr="00B22104">
              <w:t>Corrections for NR5GC IRAT test cases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6BCD1DF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04-01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D353A" w14:textId="77777777" w:rsidR="003A4D8D" w:rsidRDefault="003A4D8D" w:rsidP="003A4D8D">
            <w:pPr>
              <w:pStyle w:val="CRCoverPage"/>
              <w:numPr>
                <w:ilvl w:val="0"/>
                <w:numId w:val="39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3A4D8D">
              <w:rPr>
                <w:noProof/>
              </w:rPr>
              <w:t>f_EUTRA38_GetNextDRBIds</w:t>
            </w:r>
            <w:r>
              <w:rPr>
                <w:noProof/>
              </w:rPr>
              <w:t>(), i</w:t>
            </w:r>
            <w:r>
              <w:rPr>
                <w:noProof/>
              </w:rPr>
              <w:t>n the case of f_EUTRA38_MobileInfo_GetNoOfDRBs() returning 0, a run-time error can happen at the statement “ while (i &lt; lengthof(v_ExistingDRBs)” because v_ExistingDRBs is not initialised</w:t>
            </w:r>
          </w:p>
          <w:p w14:paraId="02155941" w14:textId="77777777" w:rsidR="003A4D8D" w:rsidRDefault="003A4D8D" w:rsidP="003A4D8D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0BBE9E87" w14:textId="77777777" w:rsidR="003A4D8D" w:rsidRDefault="003A4D8D" w:rsidP="003A4D8D">
            <w:pPr>
              <w:pStyle w:val="CRCoverPage"/>
              <w:numPr>
                <w:ilvl w:val="0"/>
                <w:numId w:val="39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3A4D8D">
              <w:rPr>
                <w:noProof/>
              </w:rPr>
              <w:t>f_Check_NG_PDUSessionModificationReq</w:t>
            </w:r>
            <w:r w:rsidRPr="003A4D8D">
              <w:rPr>
                <w:noProof/>
              </w:rPr>
              <w:t xml:space="preserve"> </w:t>
            </w:r>
            <w:r>
              <w:rPr>
                <w:noProof/>
              </w:rPr>
              <w:t>(), t</w:t>
            </w:r>
            <w:r>
              <w:rPr>
                <w:noProof/>
              </w:rPr>
              <w:t>he element p_GSM_MobilityInfo.NSSAI is not initialised, this can lead to errors later in the tets case due to “isvalue” check on this structure failing.</w:t>
            </w:r>
          </w:p>
          <w:p w14:paraId="2AD45F59" w14:textId="77777777" w:rsidR="003A4D8D" w:rsidRDefault="003A4D8D" w:rsidP="003A4D8D">
            <w:pPr>
              <w:pStyle w:val="ListParagraph"/>
              <w:rPr>
                <w:noProof/>
              </w:rPr>
            </w:pPr>
          </w:p>
          <w:p w14:paraId="06FD71FB" w14:textId="66AF9F20" w:rsidR="003A4D8D" w:rsidRDefault="003A4D8D" w:rsidP="003A4D8D">
            <w:pPr>
              <w:pStyle w:val="CRCoverPage"/>
              <w:numPr>
                <w:ilvl w:val="0"/>
                <w:numId w:val="39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3A4D8D">
              <w:rPr>
                <w:noProof/>
              </w:rPr>
              <w:t>f_NR5GC_IRAT_S1ToN1_SessionModification()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v_GSM_MobilityInfo as returned from f_Check_NG_PDUSessionModificationReq() will not have EPS bearer or PDN index fields populated. This can lead to errors on the next N1-&gt;S1 transition.</w:t>
            </w:r>
          </w:p>
          <w:p w14:paraId="5CC9551D" w14:textId="7BD93FE8" w:rsidR="00D44D27" w:rsidRDefault="00D44D27" w:rsidP="003A4D8D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7AF5E2" w14:textId="77777777" w:rsidR="003A4D8D" w:rsidRDefault="003A4D8D" w:rsidP="003A4D8D">
            <w:pPr>
              <w:pStyle w:val="CRCoverPage"/>
              <w:numPr>
                <w:ilvl w:val="0"/>
                <w:numId w:val="40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Initialise v_ExistingDRBs to empty list</w:t>
            </w:r>
            <w:r>
              <w:rPr>
                <w:noProof/>
              </w:rPr>
              <w:t xml:space="preserve"> </w:t>
            </w:r>
          </w:p>
          <w:p w14:paraId="2BD00673" w14:textId="77777777" w:rsidR="003A4D8D" w:rsidRDefault="003A4D8D" w:rsidP="003A4D8D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0BAAEF19" w14:textId="77777777" w:rsidR="003A4D8D" w:rsidRDefault="003A4D8D" w:rsidP="003A4D8D">
            <w:pPr>
              <w:pStyle w:val="CRCoverPage"/>
              <w:numPr>
                <w:ilvl w:val="0"/>
                <w:numId w:val="40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Initialise p_GSM_MobilityInfo.NSSAI in f_Check_NG_PDUSessionModificationReq()</w:t>
            </w:r>
          </w:p>
          <w:p w14:paraId="37A34EED" w14:textId="77777777" w:rsidR="003A4D8D" w:rsidRDefault="003A4D8D" w:rsidP="003A4D8D">
            <w:pPr>
              <w:pStyle w:val="ListParagraph"/>
              <w:rPr>
                <w:noProof/>
              </w:rPr>
            </w:pPr>
          </w:p>
          <w:p w14:paraId="1E67A547" w14:textId="0F17A075" w:rsidR="003A4D8D" w:rsidRDefault="003A4D8D" w:rsidP="003A4D8D">
            <w:pPr>
              <w:pStyle w:val="CRCoverPage"/>
              <w:numPr>
                <w:ilvl w:val="0"/>
                <w:numId w:val="40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Populate EPS_Bearer and PdnIndex from  p_PduSessionsFromLTE before storing PDU session info.</w:t>
            </w:r>
          </w:p>
          <w:p w14:paraId="1EA0EB17" w14:textId="77777777" w:rsidR="003A4D8D" w:rsidRDefault="003A4D8D" w:rsidP="003A4D8D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5D606F2B" w:rsidR="00056850" w:rsidRPr="005C657A" w:rsidRDefault="00056850" w:rsidP="00056850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86C6BA6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some NR5GC </w:t>
            </w:r>
            <w:r w:rsidR="003A4D8D">
              <w:rPr>
                <w:noProof/>
              </w:rPr>
              <w:t xml:space="preserve">IRAT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F176B63" w:rsidR="00D44D27" w:rsidRDefault="00465F5F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</w:t>
            </w:r>
            <w:r w:rsidR="003A4D8D">
              <w:rPr>
                <w:noProof/>
              </w:rPr>
              <w:t>3</w:t>
            </w:r>
            <w:r>
              <w:rPr>
                <w:noProof/>
              </w:rPr>
              <w:t>.1.NR5GC and others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63874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F448065" w14:textId="543A0789" w:rsidR="003A4D8D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A4D8D" w:rsidRPr="00CE677C">
        <w:rPr>
          <w:rFonts w:cs="Arial"/>
          <w:iCs/>
        </w:rPr>
        <w:t>Table of Contents</w:t>
      </w:r>
      <w:r w:rsidR="003A4D8D">
        <w:tab/>
      </w:r>
      <w:r w:rsidR="003A4D8D">
        <w:fldChar w:fldCharType="begin"/>
      </w:r>
      <w:r w:rsidR="003A4D8D">
        <w:instrText xml:space="preserve"> PAGEREF _Toc68638740 \h </w:instrText>
      </w:r>
      <w:r w:rsidR="003A4D8D">
        <w:fldChar w:fldCharType="separate"/>
      </w:r>
      <w:r w:rsidR="003A4D8D">
        <w:t>3</w:t>
      </w:r>
      <w:r w:rsidR="003A4D8D">
        <w:fldChar w:fldCharType="end"/>
      </w:r>
    </w:p>
    <w:p w14:paraId="61FE805A" w14:textId="22190AFD" w:rsidR="003A4D8D" w:rsidRDefault="003A4D8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E677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E677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_Toc68638741 \h </w:instrText>
      </w:r>
      <w:r>
        <w:fldChar w:fldCharType="separate"/>
      </w:r>
      <w:r>
        <w:t>4</w:t>
      </w:r>
      <w:r>
        <w:fldChar w:fldCharType="end"/>
      </w:r>
    </w:p>
    <w:p w14:paraId="7B8ED87B" w14:textId="454F05AF" w:rsidR="003A4D8D" w:rsidRDefault="003A4D8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E677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_Toc68638742 \h </w:instrText>
      </w:r>
      <w:r>
        <w:fldChar w:fldCharType="separate"/>
      </w:r>
      <w:r>
        <w:t>4</w:t>
      </w:r>
      <w:r>
        <w:fldChar w:fldCharType="end"/>
      </w:r>
    </w:p>
    <w:p w14:paraId="3213D414" w14:textId="6BA21A72" w:rsidR="003A4D8D" w:rsidRDefault="003A4D8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E677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E677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_Toc68638743 \h </w:instrText>
      </w:r>
      <w:r>
        <w:fldChar w:fldCharType="separate"/>
      </w:r>
      <w:r>
        <w:t>4</w:t>
      </w:r>
      <w:r>
        <w:fldChar w:fldCharType="end"/>
      </w:r>
    </w:p>
    <w:p w14:paraId="3DBBE499" w14:textId="2C9A4E55" w:rsidR="003A4D8D" w:rsidRDefault="003A4D8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E677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E677C">
        <w:rPr>
          <w:b/>
          <w:lang w:val="pt-BR"/>
        </w:rPr>
        <w:t xml:space="preserve">Change </w:t>
      </w:r>
      <w:r w:rsidRPr="00CE677C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_Toc68638744 \h </w:instrText>
      </w:r>
      <w:r>
        <w:fldChar w:fldCharType="separate"/>
      </w:r>
      <w:r>
        <w:t>7</w:t>
      </w:r>
      <w:r>
        <w:fldChar w:fldCharType="end"/>
      </w:r>
    </w:p>
    <w:p w14:paraId="6C3D998C" w14:textId="5C9C3374" w:rsidR="003A4D8D" w:rsidRDefault="003A4D8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E677C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E677C">
        <w:rPr>
          <w:b/>
          <w:lang w:val="pt-BR"/>
        </w:rPr>
        <w:t xml:space="preserve">Change </w:t>
      </w:r>
      <w:r w:rsidRPr="00CE677C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_Toc68638745 \h </w:instrText>
      </w:r>
      <w:r>
        <w:fldChar w:fldCharType="separate"/>
      </w:r>
      <w:r>
        <w:t>10</w:t>
      </w:r>
      <w:r>
        <w:fldChar w:fldCharType="end"/>
      </w:r>
    </w:p>
    <w:p w14:paraId="2E4D4796" w14:textId="1238732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63874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7836A3B" w:rsidR="00465F5F" w:rsidRDefault="003A22C0" w:rsidP="00F93F6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</w:pPr>
      <w:bookmarkStart w:id="5" w:name="_Toc122434488"/>
      <w:bookmarkStart w:id="6" w:name="_Toc295288959"/>
      <w:bookmarkStart w:id="7" w:name="_Toc68638742"/>
      <w:r w:rsidRPr="00B22104">
        <w:rPr>
          <w:b/>
        </w:rPr>
        <w:t>Corrections required</w:t>
      </w:r>
      <w:bookmarkEnd w:id="5"/>
      <w:bookmarkEnd w:id="6"/>
      <w:bookmarkEnd w:id="7"/>
    </w:p>
    <w:p w14:paraId="760D6572" w14:textId="77777777" w:rsidR="00B22104" w:rsidRDefault="00B22104" w:rsidP="00B2210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638743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64E39B87" w14:textId="77777777" w:rsidTr="00E60DA6">
        <w:trPr>
          <w:trHeight w:val="447"/>
        </w:trPr>
        <w:tc>
          <w:tcPr>
            <w:tcW w:w="1985" w:type="dxa"/>
          </w:tcPr>
          <w:p w14:paraId="7AF9AAAA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153D75" w14:textId="76262451" w:rsidR="00B22104" w:rsidRDefault="00B22104" w:rsidP="00E60DA6">
            <w:pPr>
              <w:spacing w:after="0"/>
            </w:pPr>
            <w:r w:rsidRPr="002835F6">
              <w:t>f_EUTRA38_</w:t>
            </w:r>
            <w:proofErr w:type="gramStart"/>
            <w:r w:rsidRPr="002835F6">
              <w:t>GetNextDRBIds</w:t>
            </w:r>
            <w:r>
              <w:t>(</w:t>
            </w:r>
            <w:proofErr w:type="gramEnd"/>
            <w:r>
              <w:t>)</w:t>
            </w:r>
          </w:p>
        </w:tc>
      </w:tr>
      <w:tr w:rsidR="00B22104" w14:paraId="5567601E" w14:textId="77777777" w:rsidTr="00E60DA6">
        <w:trPr>
          <w:trHeight w:val="452"/>
        </w:trPr>
        <w:tc>
          <w:tcPr>
            <w:tcW w:w="1985" w:type="dxa"/>
          </w:tcPr>
          <w:p w14:paraId="0AD264B6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6E455A" w14:textId="611A14E4" w:rsidR="00B22104" w:rsidRPr="00B22104" w:rsidRDefault="00B22104" w:rsidP="00E60DA6">
            <w:pPr>
              <w:rPr>
                <w:rFonts w:ascii="Arial" w:hAnsi="Arial" w:cs="Arial"/>
              </w:rPr>
            </w:pPr>
            <w:r w:rsidRPr="00B22104">
              <w:rPr>
                <w:rFonts w:ascii="Arial" w:hAnsi="Arial" w:cs="Arial"/>
              </w:rPr>
              <w:t>In the case of f</w:t>
            </w:r>
            <w:r w:rsidRPr="00B22104">
              <w:rPr>
                <w:rFonts w:ascii="Arial" w:hAnsi="Arial" w:cs="Arial"/>
                <w:lang w:val="en-US" w:eastAsia="en-US"/>
              </w:rPr>
              <w:t>_EUTRA38_MobileInfo_</w:t>
            </w:r>
            <w:proofErr w:type="gramStart"/>
            <w:r w:rsidRPr="00B22104">
              <w:rPr>
                <w:rFonts w:ascii="Arial" w:hAnsi="Arial" w:cs="Arial"/>
                <w:lang w:val="en-US" w:eastAsia="en-US"/>
              </w:rPr>
              <w:t>GetNoOfDRBs</w:t>
            </w:r>
            <w:r w:rsidRPr="00B22104">
              <w:rPr>
                <w:rFonts w:ascii="Arial" w:hAnsi="Arial" w:cs="Arial"/>
                <w:lang w:eastAsia="en-US"/>
              </w:rPr>
              <w:t>(</w:t>
            </w:r>
            <w:proofErr w:type="gramEnd"/>
            <w:r w:rsidRPr="00B22104">
              <w:rPr>
                <w:rFonts w:ascii="Arial" w:hAnsi="Arial" w:cs="Arial"/>
                <w:lang w:eastAsia="en-US"/>
              </w:rPr>
              <w:t>) returning 0, a run-time error can happen at the statement “</w:t>
            </w:r>
            <w:r w:rsidRPr="00B22104">
              <w:rPr>
                <w:rFonts w:ascii="Arial" w:hAnsi="Arial" w:cs="Arial"/>
                <w:lang w:eastAsia="en-US"/>
              </w:rPr>
              <w:t xml:space="preserve"> while (</w:t>
            </w:r>
            <w:proofErr w:type="spellStart"/>
            <w:r w:rsidRPr="00B22104">
              <w:rPr>
                <w:rFonts w:ascii="Arial" w:hAnsi="Arial" w:cs="Arial"/>
                <w:lang w:eastAsia="en-US"/>
              </w:rPr>
              <w:t>i</w:t>
            </w:r>
            <w:proofErr w:type="spellEnd"/>
            <w:r w:rsidRPr="00B22104">
              <w:rPr>
                <w:rFonts w:ascii="Arial" w:hAnsi="Arial" w:cs="Arial"/>
                <w:lang w:eastAsia="en-US"/>
              </w:rPr>
              <w:t xml:space="preserve"> &lt; </w:t>
            </w:r>
            <w:proofErr w:type="spellStart"/>
            <w:r w:rsidRPr="00B22104">
              <w:rPr>
                <w:rFonts w:ascii="Arial" w:hAnsi="Arial" w:cs="Arial"/>
                <w:lang w:eastAsia="en-US"/>
              </w:rPr>
              <w:t>lengthof</w:t>
            </w:r>
            <w:proofErr w:type="spellEnd"/>
            <w:r w:rsidRPr="00B22104">
              <w:rPr>
                <w:rFonts w:ascii="Arial" w:hAnsi="Arial" w:cs="Arial"/>
                <w:lang w:eastAsia="en-US"/>
              </w:rPr>
              <w:t>(</w:t>
            </w:r>
            <w:proofErr w:type="spellStart"/>
            <w:r w:rsidRPr="00B22104">
              <w:rPr>
                <w:rFonts w:ascii="Arial" w:hAnsi="Arial" w:cs="Arial"/>
                <w:lang w:eastAsia="en-US"/>
              </w:rPr>
              <w:t>v_ExistingDRBs</w:t>
            </w:r>
            <w:proofErr w:type="spellEnd"/>
            <w:r w:rsidRPr="00B22104">
              <w:rPr>
                <w:rFonts w:ascii="Arial" w:hAnsi="Arial" w:cs="Arial"/>
                <w:lang w:eastAsia="en-US"/>
              </w:rPr>
              <w:t>)</w:t>
            </w:r>
            <w:r w:rsidRPr="00B22104">
              <w:rPr>
                <w:rFonts w:ascii="Arial" w:hAnsi="Arial" w:cs="Arial"/>
                <w:lang w:eastAsia="en-US"/>
              </w:rPr>
              <w:t xml:space="preserve">” because </w:t>
            </w:r>
            <w:proofErr w:type="spellStart"/>
            <w:r w:rsidRPr="00B22104">
              <w:rPr>
                <w:rFonts w:ascii="Arial" w:hAnsi="Arial" w:cs="Arial"/>
                <w:lang w:eastAsia="en-US"/>
              </w:rPr>
              <w:t>v_ExistingDRBs</w:t>
            </w:r>
            <w:proofErr w:type="spellEnd"/>
            <w:r w:rsidRPr="00B22104">
              <w:rPr>
                <w:rFonts w:ascii="Arial" w:hAnsi="Arial" w:cs="Arial"/>
                <w:lang w:eastAsia="en-US"/>
              </w:rPr>
              <w:t xml:space="preserve"> is not initialised</w:t>
            </w:r>
          </w:p>
        </w:tc>
      </w:tr>
      <w:tr w:rsidR="00B22104" w14:paraId="457D455A" w14:textId="77777777" w:rsidTr="00E60DA6">
        <w:tc>
          <w:tcPr>
            <w:tcW w:w="1985" w:type="dxa"/>
          </w:tcPr>
          <w:p w14:paraId="79DF313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2710945" w14:textId="6BF559E2" w:rsidR="00B22104" w:rsidRPr="00B22104" w:rsidRDefault="00B22104" w:rsidP="00E60DA6">
            <w:pPr>
              <w:pStyle w:val="CRCoverPage"/>
              <w:spacing w:after="0"/>
              <w:rPr>
                <w:rFonts w:cs="Arial"/>
                <w:lang w:val="en-SG" w:eastAsia="en-US"/>
              </w:rPr>
            </w:pPr>
            <w:r w:rsidRPr="00B22104">
              <w:rPr>
                <w:rFonts w:cs="Arial"/>
                <w:lang w:val="en-SG" w:eastAsia="en-US"/>
              </w:rPr>
              <w:t>Initiali</w:t>
            </w:r>
            <w:r w:rsidRPr="00B22104">
              <w:rPr>
                <w:rFonts w:cs="Arial"/>
                <w:lang w:val="en-SG" w:eastAsia="en-US"/>
              </w:rPr>
              <w:t>s</w:t>
            </w:r>
            <w:r w:rsidRPr="00B22104">
              <w:rPr>
                <w:rFonts w:cs="Arial"/>
                <w:lang w:val="en-SG" w:eastAsia="en-US"/>
              </w:rPr>
              <w:t xml:space="preserve">e </w:t>
            </w:r>
            <w:proofErr w:type="spellStart"/>
            <w:r w:rsidRPr="00B22104">
              <w:rPr>
                <w:rFonts w:cs="Arial"/>
                <w:lang w:val="en-SG" w:eastAsia="en-US"/>
              </w:rPr>
              <w:t>v_ExistingDRBs</w:t>
            </w:r>
            <w:proofErr w:type="spellEnd"/>
            <w:r w:rsidRPr="00B22104">
              <w:rPr>
                <w:rFonts w:cs="Arial"/>
                <w:lang w:val="en-SG" w:eastAsia="en-US"/>
              </w:rPr>
              <w:t xml:space="preserve"> </w:t>
            </w:r>
            <w:r w:rsidRPr="00B22104">
              <w:rPr>
                <w:rFonts w:cs="Arial"/>
                <w:lang w:val="en-SG" w:eastAsia="en-US"/>
              </w:rPr>
              <w:t>to empty list</w:t>
            </w:r>
          </w:p>
        </w:tc>
      </w:tr>
      <w:tr w:rsidR="00B22104" w14:paraId="6E3D3E09" w14:textId="77777777" w:rsidTr="00E60DA6">
        <w:tc>
          <w:tcPr>
            <w:tcW w:w="1985" w:type="dxa"/>
          </w:tcPr>
          <w:p w14:paraId="71DA6AC2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3E75E2" w14:textId="77777777" w:rsidR="00B22104" w:rsidRDefault="00B22104" w:rsidP="00E60DA6">
            <w:pPr>
              <w:spacing w:after="0"/>
              <w:rPr>
                <w:rFonts w:ascii="Arial" w:hAnsi="Arial" w:cs="Arial"/>
                <w:lang w:val="en-US" w:eastAsia="en-US"/>
              </w:rPr>
            </w:pPr>
            <w:r w:rsidRPr="002835F6">
              <w:rPr>
                <w:rFonts w:ascii="Arial" w:hAnsi="Arial" w:cs="Arial"/>
                <w:lang w:val="en-US" w:eastAsia="en-US"/>
              </w:rPr>
              <w:t>EUTRA38_NR5GC_InitialRegistration</w:t>
            </w:r>
          </w:p>
        </w:tc>
      </w:tr>
      <w:tr w:rsidR="00B22104" w14:paraId="6CC9ADD6" w14:textId="77777777" w:rsidTr="00E60DA6">
        <w:tc>
          <w:tcPr>
            <w:tcW w:w="1985" w:type="dxa"/>
          </w:tcPr>
          <w:p w14:paraId="3E81BE6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734FD1" w14:textId="77777777" w:rsidR="00B22104" w:rsidRDefault="00B22104" w:rsidP="00E60DA6">
            <w:pPr>
              <w:rPr>
                <w:rFonts w:ascii="Arial" w:hAnsi="Arial"/>
                <w:highlight w:val="cyan"/>
              </w:rPr>
            </w:pPr>
          </w:p>
        </w:tc>
      </w:tr>
    </w:tbl>
    <w:p w14:paraId="101ECB54" w14:textId="77777777" w:rsidR="00B22104" w:rsidRDefault="00B22104" w:rsidP="00B22104">
      <w:pPr>
        <w:rPr>
          <w:lang w:val="en-US" w:eastAsia="en-US"/>
        </w:rPr>
      </w:pPr>
    </w:p>
    <w:p w14:paraId="086B0E3D" w14:textId="77777777" w:rsidR="00B22104" w:rsidRDefault="00B22104" w:rsidP="00B22104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2025320A" w14:textId="77777777" w:rsidTr="00E60DA6">
        <w:tc>
          <w:tcPr>
            <w:tcW w:w="9855" w:type="dxa"/>
          </w:tcPr>
          <w:p w14:paraId="0E0E00E5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>function f_EUTRA38_GetNextDRBIds (</w:t>
            </w:r>
            <w:proofErr w:type="spellStart"/>
            <w:r w:rsidRPr="002835F6">
              <w:rPr>
                <w:lang w:val="en-US" w:eastAsia="en-US"/>
              </w:rPr>
              <w:t>PDU_PDN_DNN_Type</w:t>
            </w:r>
            <w:proofErr w:type="spellEnd"/>
            <w:r w:rsidRPr="002835F6">
              <w:rPr>
                <w:lang w:val="en-US" w:eastAsia="en-US"/>
              </w:rPr>
              <w:t xml:space="preserve"> </w:t>
            </w:r>
            <w:proofErr w:type="spellStart"/>
            <w:r w:rsidRPr="002835F6">
              <w:rPr>
                <w:lang w:val="en-US" w:eastAsia="en-US"/>
              </w:rPr>
              <w:t>p_PDN_Type</w:t>
            </w:r>
            <w:proofErr w:type="spellEnd"/>
            <w:r w:rsidRPr="002835F6">
              <w:rPr>
                <w:lang w:val="en-US" w:eastAsia="en-US"/>
              </w:rPr>
              <w:t xml:space="preserve">, </w:t>
            </w:r>
            <w:proofErr w:type="spellStart"/>
            <w:r w:rsidRPr="002835F6">
              <w:rPr>
                <w:lang w:val="en-US" w:eastAsia="en-US"/>
              </w:rPr>
              <w:t>boolean</w:t>
            </w:r>
            <w:proofErr w:type="spellEnd"/>
            <w:r w:rsidRPr="002835F6">
              <w:rPr>
                <w:lang w:val="en-US" w:eastAsia="en-US"/>
              </w:rPr>
              <w:t xml:space="preserve"> </w:t>
            </w:r>
            <w:proofErr w:type="spellStart"/>
            <w:r w:rsidRPr="002835F6">
              <w:rPr>
                <w:lang w:val="en-US" w:eastAsia="en-US"/>
              </w:rPr>
              <w:t>p_DefaultDRB</w:t>
            </w:r>
            <w:proofErr w:type="spellEnd"/>
            <w:r w:rsidRPr="002835F6">
              <w:rPr>
                <w:lang w:val="en-US" w:eastAsia="en-US"/>
              </w:rPr>
              <w:t xml:space="preserve">, integer </w:t>
            </w:r>
            <w:proofErr w:type="spellStart"/>
            <w:r w:rsidRPr="002835F6">
              <w:rPr>
                <w:lang w:val="en-US" w:eastAsia="en-US"/>
              </w:rPr>
              <w:t>p_NoOfDRBs</w:t>
            </w:r>
            <w:proofErr w:type="spellEnd"/>
            <w:r w:rsidRPr="002835F6">
              <w:rPr>
                <w:lang w:val="en-US" w:eastAsia="en-US"/>
              </w:rPr>
              <w:t xml:space="preserve"> := 1) runs on EUTRA_Multi5GS_PTC return </w:t>
            </w:r>
            <w:proofErr w:type="spellStart"/>
            <w:r w:rsidRPr="002835F6">
              <w:rPr>
                <w:lang w:val="en-US" w:eastAsia="en-US"/>
              </w:rPr>
              <w:t>IntegerList_Type</w:t>
            </w:r>
            <w:proofErr w:type="spellEnd"/>
          </w:p>
          <w:p w14:paraId="4A4516A6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{</w:t>
            </w:r>
          </w:p>
          <w:p w14:paraId="5782C6C1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var integer </w:t>
            </w:r>
            <w:proofErr w:type="spellStart"/>
            <w:r w:rsidRPr="002835F6">
              <w:rPr>
                <w:lang w:val="en-US" w:eastAsia="en-US"/>
              </w:rPr>
              <w:t>v_NoOfExistingDRBs</w:t>
            </w:r>
            <w:proofErr w:type="spellEnd"/>
            <w:r w:rsidRPr="002835F6">
              <w:rPr>
                <w:lang w:val="en-US" w:eastAsia="en-US"/>
              </w:rPr>
              <w:t xml:space="preserve"> := f_EUTRA38_MobileInfo_GetNoOfDRBs();</w:t>
            </w:r>
          </w:p>
          <w:p w14:paraId="4F0FBBE5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var integer </w:t>
            </w:r>
            <w:proofErr w:type="spellStart"/>
            <w:r w:rsidRPr="002835F6">
              <w:rPr>
                <w:lang w:val="en-US" w:eastAsia="en-US"/>
              </w:rPr>
              <w:t>v_DRBId</w:t>
            </w:r>
            <w:proofErr w:type="spellEnd"/>
            <w:r w:rsidRPr="002835F6">
              <w:rPr>
                <w:lang w:val="en-US" w:eastAsia="en-US"/>
              </w:rPr>
              <w:t xml:space="preserve"> := 0;</w:t>
            </w:r>
          </w:p>
          <w:p w14:paraId="29A81B9B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var </w:t>
            </w:r>
            <w:proofErr w:type="spellStart"/>
            <w:r w:rsidRPr="002835F6">
              <w:rPr>
                <w:lang w:val="en-US" w:eastAsia="en-US"/>
              </w:rPr>
              <w:t>IntegerList_Type</w:t>
            </w:r>
            <w:proofErr w:type="spellEnd"/>
            <w:r w:rsidRPr="002835F6">
              <w:rPr>
                <w:lang w:val="en-US" w:eastAsia="en-US"/>
              </w:rPr>
              <w:t xml:space="preserve"> </w:t>
            </w:r>
            <w:proofErr w:type="spellStart"/>
            <w:r w:rsidRPr="002835F6">
              <w:rPr>
                <w:lang w:val="en-US" w:eastAsia="en-US"/>
              </w:rPr>
              <w:t>v_DRBList</w:t>
            </w:r>
            <w:proofErr w:type="spellEnd"/>
            <w:r w:rsidRPr="002835F6">
              <w:rPr>
                <w:lang w:val="en-US" w:eastAsia="en-US"/>
              </w:rPr>
              <w:t>;</w:t>
            </w:r>
          </w:p>
          <w:p w14:paraId="3137D3DD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var EUTRA38_DRBInfoList_Type </w:t>
            </w:r>
            <w:proofErr w:type="spellStart"/>
            <w:r w:rsidRPr="002835F6">
              <w:rPr>
                <w:lang w:val="en-US" w:eastAsia="en-US"/>
              </w:rPr>
              <w:t>v_</w:t>
            </w:r>
            <w:r w:rsidRPr="00B22104">
              <w:rPr>
                <w:lang w:val="en-US" w:eastAsia="en-US"/>
              </w:rPr>
              <w:t>ExistingDRBs</w:t>
            </w:r>
            <w:proofErr w:type="spellEnd"/>
            <w:r w:rsidRPr="00B22104">
              <w:rPr>
                <w:lang w:val="en-US" w:eastAsia="en-US"/>
              </w:rPr>
              <w:t>;</w:t>
            </w:r>
            <w:r w:rsidRPr="002835F6">
              <w:rPr>
                <w:lang w:val="en-US" w:eastAsia="en-US"/>
              </w:rPr>
              <w:t xml:space="preserve"> </w:t>
            </w:r>
          </w:p>
          <w:p w14:paraId="45C794DC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var integer </w:t>
            </w:r>
            <w:proofErr w:type="spellStart"/>
            <w:r w:rsidRPr="002835F6">
              <w:rPr>
                <w:lang w:val="en-US" w:eastAsia="en-US"/>
              </w:rPr>
              <w:t>v_Index</w:t>
            </w:r>
            <w:proofErr w:type="spellEnd"/>
            <w:r w:rsidRPr="002835F6">
              <w:rPr>
                <w:lang w:val="en-US" w:eastAsia="en-US"/>
              </w:rPr>
              <w:t>;</w:t>
            </w:r>
          </w:p>
          <w:p w14:paraId="14A69204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var </w:t>
            </w:r>
            <w:proofErr w:type="spellStart"/>
            <w:r w:rsidRPr="002835F6">
              <w:rPr>
                <w:lang w:val="en-US" w:eastAsia="en-US"/>
              </w:rPr>
              <w:t>boolean</w:t>
            </w:r>
            <w:proofErr w:type="spellEnd"/>
            <w:r w:rsidRPr="002835F6">
              <w:rPr>
                <w:lang w:val="en-US" w:eastAsia="en-US"/>
              </w:rPr>
              <w:t xml:space="preserve"> </w:t>
            </w:r>
            <w:proofErr w:type="spellStart"/>
            <w:r w:rsidRPr="002835F6">
              <w:rPr>
                <w:lang w:val="en-US" w:eastAsia="en-US"/>
              </w:rPr>
              <w:t>v_AlreadyIMS_DRB</w:t>
            </w:r>
            <w:proofErr w:type="spellEnd"/>
            <w:r w:rsidRPr="002835F6">
              <w:rPr>
                <w:lang w:val="en-US" w:eastAsia="en-US"/>
              </w:rPr>
              <w:t xml:space="preserve"> := false;</w:t>
            </w:r>
          </w:p>
          <w:p w14:paraId="553C71FA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var integer </w:t>
            </w:r>
            <w:proofErr w:type="spellStart"/>
            <w:r w:rsidRPr="002835F6">
              <w:rPr>
                <w:lang w:val="en-US" w:eastAsia="en-US"/>
              </w:rPr>
              <w:t>i</w:t>
            </w:r>
            <w:proofErr w:type="spellEnd"/>
            <w:r w:rsidRPr="002835F6">
              <w:rPr>
                <w:lang w:val="en-US" w:eastAsia="en-US"/>
              </w:rPr>
              <w:t xml:space="preserve"> := 0;</w:t>
            </w:r>
          </w:p>
          <w:p w14:paraId="0AED6B73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var integer j := 0;</w:t>
            </w:r>
          </w:p>
          <w:p w14:paraId="513FD645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</w:t>
            </w:r>
          </w:p>
          <w:p w14:paraId="190BF773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if (</w:t>
            </w:r>
            <w:proofErr w:type="spellStart"/>
            <w:r w:rsidRPr="002835F6">
              <w:rPr>
                <w:lang w:val="en-US" w:eastAsia="en-US"/>
              </w:rPr>
              <w:t>v_NoOfExistingDRBs</w:t>
            </w:r>
            <w:proofErr w:type="spellEnd"/>
            <w:r w:rsidRPr="002835F6">
              <w:rPr>
                <w:lang w:val="en-US" w:eastAsia="en-US"/>
              </w:rPr>
              <w:t xml:space="preserve"> &gt; 0) {</w:t>
            </w:r>
          </w:p>
          <w:p w14:paraId="7B20BD35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</w:t>
            </w:r>
            <w:proofErr w:type="spellStart"/>
            <w:r w:rsidRPr="002835F6">
              <w:rPr>
                <w:lang w:val="en-US" w:eastAsia="en-US"/>
              </w:rPr>
              <w:t>v_ExistingDRBs</w:t>
            </w:r>
            <w:proofErr w:type="spellEnd"/>
            <w:r w:rsidRPr="002835F6">
              <w:rPr>
                <w:lang w:val="en-US" w:eastAsia="en-US"/>
              </w:rPr>
              <w:t xml:space="preserve"> := f_EUTRA38_MobileInfo_GetDRBInfoList();</w:t>
            </w:r>
          </w:p>
          <w:p w14:paraId="32079091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  </w:t>
            </w:r>
            <w:proofErr w:type="spellStart"/>
            <w:r w:rsidRPr="002835F6">
              <w:rPr>
                <w:lang w:val="en-US" w:eastAsia="en-US"/>
              </w:rPr>
              <w:t>v_Index</w:t>
            </w:r>
            <w:proofErr w:type="spellEnd"/>
            <w:r w:rsidRPr="002835F6">
              <w:rPr>
                <w:lang w:val="en-US" w:eastAsia="en-US"/>
              </w:rPr>
              <w:t xml:space="preserve"> := f_EUTRA38_DRBInfo_FindEntry(</w:t>
            </w:r>
            <w:proofErr w:type="spellStart"/>
            <w:r w:rsidRPr="002835F6">
              <w:rPr>
                <w:lang w:val="en-US" w:eastAsia="en-US"/>
              </w:rPr>
              <w:t>v_ExistingDRBs</w:t>
            </w:r>
            <w:proofErr w:type="spellEnd"/>
            <w:r w:rsidRPr="002835F6">
              <w:rPr>
                <w:lang w:val="en-US" w:eastAsia="en-US"/>
              </w:rPr>
              <w:t>, tsc_EUTRA38_IMS_DRB);</w:t>
            </w:r>
          </w:p>
          <w:p w14:paraId="6741DD52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  if (</w:t>
            </w:r>
            <w:proofErr w:type="spellStart"/>
            <w:r w:rsidRPr="002835F6">
              <w:rPr>
                <w:lang w:val="en-US" w:eastAsia="en-US"/>
              </w:rPr>
              <w:t>v_Index</w:t>
            </w:r>
            <w:proofErr w:type="spellEnd"/>
            <w:r w:rsidRPr="002835F6">
              <w:rPr>
                <w:lang w:val="en-US" w:eastAsia="en-US"/>
              </w:rPr>
              <w:t xml:space="preserve"> &gt;= 0) { // IMS is already allocated</w:t>
            </w:r>
          </w:p>
          <w:p w14:paraId="64D47A0A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    </w:t>
            </w:r>
            <w:proofErr w:type="spellStart"/>
            <w:r w:rsidRPr="002835F6">
              <w:rPr>
                <w:lang w:val="en-US" w:eastAsia="en-US"/>
              </w:rPr>
              <w:t>v_AlreadyIMS_DRB</w:t>
            </w:r>
            <w:proofErr w:type="spellEnd"/>
            <w:r w:rsidRPr="002835F6">
              <w:rPr>
                <w:lang w:val="en-US" w:eastAsia="en-US"/>
              </w:rPr>
              <w:t xml:space="preserve"> := true;</w:t>
            </w:r>
          </w:p>
          <w:p w14:paraId="465AB703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lastRenderedPageBreak/>
              <w:t xml:space="preserve">        }</w:t>
            </w:r>
          </w:p>
          <w:p w14:paraId="212BBEB7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}</w:t>
            </w:r>
          </w:p>
          <w:p w14:paraId="2640370B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if ((</w:t>
            </w:r>
            <w:proofErr w:type="spellStart"/>
            <w:r w:rsidRPr="002835F6">
              <w:rPr>
                <w:lang w:val="en-US" w:eastAsia="en-US"/>
              </w:rPr>
              <w:t>p_PDN_Type</w:t>
            </w:r>
            <w:proofErr w:type="spellEnd"/>
            <w:r w:rsidRPr="002835F6">
              <w:rPr>
                <w:lang w:val="en-US" w:eastAsia="en-US"/>
              </w:rPr>
              <w:t xml:space="preserve"> == IMS_DNN) and </w:t>
            </w:r>
            <w:proofErr w:type="spellStart"/>
            <w:r w:rsidRPr="002835F6">
              <w:rPr>
                <w:lang w:val="en-US" w:eastAsia="en-US"/>
              </w:rPr>
              <w:t>p_DefaultDRB</w:t>
            </w:r>
            <w:proofErr w:type="spellEnd"/>
            <w:r w:rsidRPr="002835F6">
              <w:rPr>
                <w:lang w:val="en-US" w:eastAsia="en-US"/>
              </w:rPr>
              <w:t>) {</w:t>
            </w:r>
          </w:p>
          <w:p w14:paraId="088C5C31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</w:t>
            </w:r>
            <w:proofErr w:type="spellStart"/>
            <w:r w:rsidRPr="002835F6">
              <w:rPr>
                <w:lang w:val="en-US" w:eastAsia="en-US"/>
              </w:rPr>
              <w:t>v_DRBList</w:t>
            </w:r>
            <w:proofErr w:type="spellEnd"/>
            <w:r w:rsidRPr="002835F6">
              <w:rPr>
                <w:lang w:val="en-US" w:eastAsia="en-US"/>
              </w:rPr>
              <w:t>[j] := tsc_EUTRA38_IMS_DRB;</w:t>
            </w:r>
          </w:p>
          <w:p w14:paraId="0BB98A50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j := j+1;</w:t>
            </w:r>
          </w:p>
          <w:p w14:paraId="67FBCF9D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}</w:t>
            </w:r>
          </w:p>
          <w:p w14:paraId="4258AED9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</w:t>
            </w:r>
          </w:p>
          <w:p w14:paraId="5F389B7D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while (j &lt; </w:t>
            </w:r>
            <w:proofErr w:type="spellStart"/>
            <w:r w:rsidRPr="002835F6">
              <w:rPr>
                <w:lang w:val="en-US" w:eastAsia="en-US"/>
              </w:rPr>
              <w:t>p_NoOfDRBs</w:t>
            </w:r>
            <w:proofErr w:type="spellEnd"/>
            <w:r w:rsidRPr="002835F6">
              <w:rPr>
                <w:lang w:val="en-US" w:eastAsia="en-US"/>
              </w:rPr>
              <w:t>) {</w:t>
            </w:r>
          </w:p>
          <w:p w14:paraId="19B1F064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if (</w:t>
            </w:r>
            <w:proofErr w:type="spellStart"/>
            <w:r w:rsidRPr="002835F6">
              <w:rPr>
                <w:lang w:val="en-US" w:eastAsia="en-US"/>
              </w:rPr>
              <w:t>v_AlreadyIMS_DRB</w:t>
            </w:r>
            <w:proofErr w:type="spellEnd"/>
            <w:r w:rsidRPr="002835F6">
              <w:rPr>
                <w:lang w:val="en-US" w:eastAsia="en-US"/>
              </w:rPr>
              <w:t>) {</w:t>
            </w:r>
          </w:p>
          <w:p w14:paraId="5A5FE7F8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  </w:t>
            </w:r>
            <w:proofErr w:type="spellStart"/>
            <w:r w:rsidRPr="002835F6">
              <w:rPr>
                <w:lang w:val="en-US" w:eastAsia="en-US"/>
              </w:rPr>
              <w:t>v_DRBId</w:t>
            </w:r>
            <w:proofErr w:type="spellEnd"/>
            <w:r w:rsidRPr="002835F6">
              <w:rPr>
                <w:lang w:val="en-US" w:eastAsia="en-US"/>
              </w:rPr>
              <w:t xml:space="preserve"> := </w:t>
            </w:r>
            <w:proofErr w:type="spellStart"/>
            <w:r w:rsidRPr="002835F6">
              <w:rPr>
                <w:lang w:val="en-US" w:eastAsia="en-US"/>
              </w:rPr>
              <w:t>v_NoOfExistingDRBs</w:t>
            </w:r>
            <w:proofErr w:type="spellEnd"/>
            <w:r w:rsidRPr="002835F6">
              <w:rPr>
                <w:lang w:val="en-US" w:eastAsia="en-US"/>
              </w:rPr>
              <w:t xml:space="preserve"> + (2-1); // allocate the next one, from 2 onwards</w:t>
            </w:r>
          </w:p>
          <w:p w14:paraId="2C53056A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} else { // IMS is not yet allocated</w:t>
            </w:r>
          </w:p>
          <w:p w14:paraId="080371B4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  </w:t>
            </w:r>
            <w:proofErr w:type="spellStart"/>
            <w:r w:rsidRPr="002835F6">
              <w:rPr>
                <w:lang w:val="en-US" w:eastAsia="en-US"/>
              </w:rPr>
              <w:t>v_DRBId</w:t>
            </w:r>
            <w:proofErr w:type="spellEnd"/>
            <w:r w:rsidRPr="002835F6">
              <w:rPr>
                <w:lang w:val="en-US" w:eastAsia="en-US"/>
              </w:rPr>
              <w:t xml:space="preserve"> := </w:t>
            </w:r>
            <w:proofErr w:type="spellStart"/>
            <w:r w:rsidRPr="002835F6">
              <w:rPr>
                <w:lang w:val="en-US" w:eastAsia="en-US"/>
              </w:rPr>
              <w:t>v_NoOfExistingDRBs</w:t>
            </w:r>
            <w:proofErr w:type="spellEnd"/>
            <w:r w:rsidRPr="002835F6">
              <w:rPr>
                <w:lang w:val="en-US" w:eastAsia="en-US"/>
              </w:rPr>
              <w:t xml:space="preserve"> + 2;</w:t>
            </w:r>
          </w:p>
          <w:p w14:paraId="072DB0BB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}</w:t>
            </w:r>
          </w:p>
          <w:p w14:paraId="7EE19B18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</w:t>
            </w:r>
            <w:proofErr w:type="spellStart"/>
            <w:r w:rsidRPr="002835F6">
              <w:rPr>
                <w:lang w:val="en-US" w:eastAsia="en-US"/>
              </w:rPr>
              <w:t>i</w:t>
            </w:r>
            <w:proofErr w:type="spellEnd"/>
            <w:r w:rsidRPr="002835F6">
              <w:rPr>
                <w:lang w:val="en-US" w:eastAsia="en-US"/>
              </w:rPr>
              <w:t xml:space="preserve"> := 0;</w:t>
            </w:r>
          </w:p>
          <w:p w14:paraId="3007EB85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while (</w:t>
            </w:r>
            <w:proofErr w:type="spellStart"/>
            <w:r w:rsidRPr="002835F6">
              <w:rPr>
                <w:lang w:val="en-US" w:eastAsia="en-US"/>
              </w:rPr>
              <w:t>i</w:t>
            </w:r>
            <w:proofErr w:type="spellEnd"/>
            <w:r w:rsidRPr="002835F6">
              <w:rPr>
                <w:lang w:val="en-US" w:eastAsia="en-US"/>
              </w:rPr>
              <w:t xml:space="preserve"> &lt; </w:t>
            </w:r>
            <w:proofErr w:type="spellStart"/>
            <w:r w:rsidRPr="002835F6">
              <w:rPr>
                <w:lang w:val="en-US" w:eastAsia="en-US"/>
              </w:rPr>
              <w:t>lengthof</w:t>
            </w:r>
            <w:proofErr w:type="spellEnd"/>
            <w:r w:rsidRPr="002835F6">
              <w:rPr>
                <w:lang w:val="en-US" w:eastAsia="en-US"/>
              </w:rPr>
              <w:t>(</w:t>
            </w:r>
            <w:proofErr w:type="spellStart"/>
            <w:r w:rsidRPr="002835F6">
              <w:rPr>
                <w:lang w:val="en-US" w:eastAsia="en-US"/>
              </w:rPr>
              <w:t>v_ExistingDRBs</w:t>
            </w:r>
            <w:proofErr w:type="spellEnd"/>
            <w:r w:rsidRPr="002835F6">
              <w:rPr>
                <w:lang w:val="en-US" w:eastAsia="en-US"/>
              </w:rPr>
              <w:t>)) { // @sic R5s210305 sic@</w:t>
            </w:r>
          </w:p>
          <w:p w14:paraId="3AE31446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  // Already allocated this DRB (due to bearers transferred from NR, so increment and try again )</w:t>
            </w:r>
          </w:p>
          <w:p w14:paraId="348D9BCB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  if (match (</w:t>
            </w:r>
            <w:proofErr w:type="spellStart"/>
            <w:r w:rsidRPr="002835F6">
              <w:rPr>
                <w:lang w:val="en-US" w:eastAsia="en-US"/>
              </w:rPr>
              <w:t>v_ExistingDRBs</w:t>
            </w:r>
            <w:proofErr w:type="spellEnd"/>
            <w:r w:rsidRPr="002835F6">
              <w:rPr>
                <w:lang w:val="en-US" w:eastAsia="en-US"/>
              </w:rPr>
              <w:t>[</w:t>
            </w:r>
            <w:proofErr w:type="spellStart"/>
            <w:r w:rsidRPr="002835F6">
              <w:rPr>
                <w:lang w:val="en-US" w:eastAsia="en-US"/>
              </w:rPr>
              <w:t>i</w:t>
            </w:r>
            <w:proofErr w:type="spellEnd"/>
            <w:r w:rsidRPr="002835F6">
              <w:rPr>
                <w:lang w:val="en-US" w:eastAsia="en-US"/>
              </w:rPr>
              <w:t>].</w:t>
            </w:r>
            <w:proofErr w:type="spellStart"/>
            <w:r w:rsidRPr="002835F6">
              <w:rPr>
                <w:lang w:val="en-US" w:eastAsia="en-US"/>
              </w:rPr>
              <w:t>DRB_Id</w:t>
            </w:r>
            <w:proofErr w:type="spellEnd"/>
            <w:r w:rsidRPr="002835F6">
              <w:rPr>
                <w:lang w:val="en-US" w:eastAsia="en-US"/>
              </w:rPr>
              <w:t xml:space="preserve">, </w:t>
            </w:r>
            <w:proofErr w:type="spellStart"/>
            <w:r w:rsidRPr="002835F6">
              <w:rPr>
                <w:lang w:val="en-US" w:eastAsia="en-US"/>
              </w:rPr>
              <w:t>v_DRBId</w:t>
            </w:r>
            <w:proofErr w:type="spellEnd"/>
            <w:r w:rsidRPr="002835F6">
              <w:rPr>
                <w:lang w:val="en-US" w:eastAsia="en-US"/>
              </w:rPr>
              <w:t>)) {</w:t>
            </w:r>
          </w:p>
          <w:p w14:paraId="379E96D5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    </w:t>
            </w:r>
            <w:proofErr w:type="spellStart"/>
            <w:r w:rsidRPr="002835F6">
              <w:rPr>
                <w:lang w:val="en-US" w:eastAsia="en-US"/>
              </w:rPr>
              <w:t>v_DRBId</w:t>
            </w:r>
            <w:proofErr w:type="spellEnd"/>
            <w:r w:rsidRPr="002835F6">
              <w:rPr>
                <w:lang w:val="en-US" w:eastAsia="en-US"/>
              </w:rPr>
              <w:t xml:space="preserve"> := </w:t>
            </w:r>
            <w:proofErr w:type="spellStart"/>
            <w:r w:rsidRPr="002835F6">
              <w:rPr>
                <w:lang w:val="en-US" w:eastAsia="en-US"/>
              </w:rPr>
              <w:t>v_DRBId</w:t>
            </w:r>
            <w:proofErr w:type="spellEnd"/>
            <w:r w:rsidRPr="002835F6">
              <w:rPr>
                <w:lang w:val="en-US" w:eastAsia="en-US"/>
              </w:rPr>
              <w:t xml:space="preserve"> + 1;</w:t>
            </w:r>
          </w:p>
          <w:p w14:paraId="5A0D4C48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    </w:t>
            </w:r>
            <w:proofErr w:type="spellStart"/>
            <w:r w:rsidRPr="002835F6">
              <w:rPr>
                <w:lang w:val="en-US" w:eastAsia="en-US"/>
              </w:rPr>
              <w:t>i</w:t>
            </w:r>
            <w:proofErr w:type="spellEnd"/>
            <w:r w:rsidRPr="002835F6">
              <w:rPr>
                <w:lang w:val="en-US" w:eastAsia="en-US"/>
              </w:rPr>
              <w:t xml:space="preserve"> := -1; // as it's about to be incremented</w:t>
            </w:r>
          </w:p>
          <w:p w14:paraId="4B345D5E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  }</w:t>
            </w:r>
          </w:p>
          <w:p w14:paraId="32EEB89D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  </w:t>
            </w:r>
            <w:proofErr w:type="spellStart"/>
            <w:r w:rsidRPr="002835F6">
              <w:rPr>
                <w:lang w:val="en-US" w:eastAsia="en-US"/>
              </w:rPr>
              <w:t>i</w:t>
            </w:r>
            <w:proofErr w:type="spellEnd"/>
            <w:r w:rsidRPr="002835F6">
              <w:rPr>
                <w:lang w:val="en-US" w:eastAsia="en-US"/>
              </w:rPr>
              <w:t xml:space="preserve"> := </w:t>
            </w:r>
            <w:proofErr w:type="spellStart"/>
            <w:r w:rsidRPr="002835F6">
              <w:rPr>
                <w:lang w:val="en-US" w:eastAsia="en-US"/>
              </w:rPr>
              <w:t>i</w:t>
            </w:r>
            <w:proofErr w:type="spellEnd"/>
            <w:r w:rsidRPr="002835F6">
              <w:rPr>
                <w:lang w:val="en-US" w:eastAsia="en-US"/>
              </w:rPr>
              <w:t xml:space="preserve"> + 1;</w:t>
            </w:r>
          </w:p>
          <w:p w14:paraId="0B2D343B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}</w:t>
            </w:r>
          </w:p>
          <w:p w14:paraId="60398310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</w:t>
            </w:r>
            <w:proofErr w:type="spellStart"/>
            <w:r w:rsidRPr="002835F6">
              <w:rPr>
                <w:lang w:val="en-US" w:eastAsia="en-US"/>
              </w:rPr>
              <w:t>v_DRBList</w:t>
            </w:r>
            <w:proofErr w:type="spellEnd"/>
            <w:r w:rsidRPr="002835F6">
              <w:rPr>
                <w:lang w:val="en-US" w:eastAsia="en-US"/>
              </w:rPr>
              <w:t xml:space="preserve">[j] := </w:t>
            </w:r>
            <w:proofErr w:type="spellStart"/>
            <w:r w:rsidRPr="002835F6">
              <w:rPr>
                <w:lang w:val="en-US" w:eastAsia="en-US"/>
              </w:rPr>
              <w:t>v_DRBId</w:t>
            </w:r>
            <w:proofErr w:type="spellEnd"/>
            <w:r w:rsidRPr="002835F6">
              <w:rPr>
                <w:lang w:val="en-US" w:eastAsia="en-US"/>
              </w:rPr>
              <w:t>;</w:t>
            </w:r>
          </w:p>
          <w:p w14:paraId="1965EF88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j := j+1;</w:t>
            </w:r>
          </w:p>
          <w:p w14:paraId="76A2EB67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// now update number of DRBs whilst in the loop</w:t>
            </w:r>
          </w:p>
          <w:p w14:paraId="632DB4B1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</w:t>
            </w:r>
            <w:proofErr w:type="spellStart"/>
            <w:r w:rsidRPr="002835F6">
              <w:rPr>
                <w:lang w:val="en-US" w:eastAsia="en-US"/>
              </w:rPr>
              <w:t>v_NoOfExistingDRBs</w:t>
            </w:r>
            <w:proofErr w:type="spellEnd"/>
            <w:r w:rsidRPr="002835F6">
              <w:rPr>
                <w:lang w:val="en-US" w:eastAsia="en-US"/>
              </w:rPr>
              <w:t xml:space="preserve"> := </w:t>
            </w:r>
            <w:proofErr w:type="spellStart"/>
            <w:r w:rsidRPr="002835F6">
              <w:rPr>
                <w:lang w:val="en-US" w:eastAsia="en-US"/>
              </w:rPr>
              <w:t>v_NoOfExistingDRBs</w:t>
            </w:r>
            <w:proofErr w:type="spellEnd"/>
            <w:r w:rsidRPr="002835F6">
              <w:rPr>
                <w:lang w:val="en-US" w:eastAsia="en-US"/>
              </w:rPr>
              <w:t xml:space="preserve"> +1;</w:t>
            </w:r>
          </w:p>
          <w:p w14:paraId="6B79E841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}</w:t>
            </w:r>
          </w:p>
          <w:p w14:paraId="3ECFEC6A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return </w:t>
            </w:r>
            <w:proofErr w:type="spellStart"/>
            <w:r w:rsidRPr="002835F6">
              <w:rPr>
                <w:lang w:val="en-US" w:eastAsia="en-US"/>
              </w:rPr>
              <w:t>v_DRBList</w:t>
            </w:r>
            <w:proofErr w:type="spellEnd"/>
            <w:r w:rsidRPr="002835F6">
              <w:rPr>
                <w:lang w:val="en-US" w:eastAsia="en-US"/>
              </w:rPr>
              <w:t>;</w:t>
            </w:r>
          </w:p>
          <w:p w14:paraId="49AD8070" w14:textId="77777777" w:rsidR="00B22104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}</w:t>
            </w:r>
          </w:p>
        </w:tc>
      </w:tr>
    </w:tbl>
    <w:p w14:paraId="4DFD6BF2" w14:textId="77777777" w:rsidR="00B22104" w:rsidRDefault="00B22104" w:rsidP="00B22104">
      <w:pPr>
        <w:rPr>
          <w:lang w:val="en-US" w:eastAsia="en-US"/>
        </w:rPr>
      </w:pPr>
    </w:p>
    <w:p w14:paraId="0E22F33E" w14:textId="77777777" w:rsidR="00B22104" w:rsidRDefault="00B22104" w:rsidP="00B22104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6EB12AB1" w14:textId="77777777" w:rsidTr="00E60DA6">
        <w:tc>
          <w:tcPr>
            <w:tcW w:w="9855" w:type="dxa"/>
          </w:tcPr>
          <w:p w14:paraId="6DDA3A35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>function f_EUTRA38_GetNextDRBIds (</w:t>
            </w:r>
            <w:proofErr w:type="spellStart"/>
            <w:r w:rsidRPr="002835F6">
              <w:rPr>
                <w:lang w:val="en-US" w:eastAsia="en-US"/>
              </w:rPr>
              <w:t>PDU_PDN_DNN_Type</w:t>
            </w:r>
            <w:proofErr w:type="spellEnd"/>
            <w:r w:rsidRPr="002835F6">
              <w:rPr>
                <w:lang w:val="en-US" w:eastAsia="en-US"/>
              </w:rPr>
              <w:t xml:space="preserve"> </w:t>
            </w:r>
            <w:proofErr w:type="spellStart"/>
            <w:r w:rsidRPr="002835F6">
              <w:rPr>
                <w:lang w:val="en-US" w:eastAsia="en-US"/>
              </w:rPr>
              <w:t>p_PDN_Type</w:t>
            </w:r>
            <w:proofErr w:type="spellEnd"/>
            <w:r w:rsidRPr="002835F6">
              <w:rPr>
                <w:lang w:val="en-US" w:eastAsia="en-US"/>
              </w:rPr>
              <w:t xml:space="preserve">, </w:t>
            </w:r>
            <w:proofErr w:type="spellStart"/>
            <w:r w:rsidRPr="002835F6">
              <w:rPr>
                <w:lang w:val="en-US" w:eastAsia="en-US"/>
              </w:rPr>
              <w:t>boolean</w:t>
            </w:r>
            <w:proofErr w:type="spellEnd"/>
            <w:r w:rsidRPr="002835F6">
              <w:rPr>
                <w:lang w:val="en-US" w:eastAsia="en-US"/>
              </w:rPr>
              <w:t xml:space="preserve"> </w:t>
            </w:r>
            <w:proofErr w:type="spellStart"/>
            <w:r w:rsidRPr="002835F6">
              <w:rPr>
                <w:lang w:val="en-US" w:eastAsia="en-US"/>
              </w:rPr>
              <w:t>p_DefaultDRB</w:t>
            </w:r>
            <w:proofErr w:type="spellEnd"/>
            <w:r w:rsidRPr="002835F6">
              <w:rPr>
                <w:lang w:val="en-US" w:eastAsia="en-US"/>
              </w:rPr>
              <w:t xml:space="preserve">, integer </w:t>
            </w:r>
            <w:proofErr w:type="spellStart"/>
            <w:r w:rsidRPr="002835F6">
              <w:rPr>
                <w:lang w:val="en-US" w:eastAsia="en-US"/>
              </w:rPr>
              <w:t>p_NoOfDRBs</w:t>
            </w:r>
            <w:proofErr w:type="spellEnd"/>
            <w:r w:rsidRPr="002835F6">
              <w:rPr>
                <w:lang w:val="en-US" w:eastAsia="en-US"/>
              </w:rPr>
              <w:t xml:space="preserve"> := 1) runs on EUTRA_Multi5GS_PTC return </w:t>
            </w:r>
            <w:proofErr w:type="spellStart"/>
            <w:r w:rsidRPr="002835F6">
              <w:rPr>
                <w:lang w:val="en-US" w:eastAsia="en-US"/>
              </w:rPr>
              <w:t>IntegerList_Type</w:t>
            </w:r>
            <w:proofErr w:type="spellEnd"/>
          </w:p>
          <w:p w14:paraId="67F7F54B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{</w:t>
            </w:r>
          </w:p>
          <w:p w14:paraId="2E8A29C5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var integer </w:t>
            </w:r>
            <w:proofErr w:type="spellStart"/>
            <w:r w:rsidRPr="002835F6">
              <w:rPr>
                <w:lang w:val="en-US" w:eastAsia="en-US"/>
              </w:rPr>
              <w:t>v_NoOfExistingDRBs</w:t>
            </w:r>
            <w:proofErr w:type="spellEnd"/>
            <w:r w:rsidRPr="002835F6">
              <w:rPr>
                <w:lang w:val="en-US" w:eastAsia="en-US"/>
              </w:rPr>
              <w:t xml:space="preserve"> := f_EUTRA38_MobileInfo_GetNoOfDRBs();</w:t>
            </w:r>
          </w:p>
          <w:p w14:paraId="05713726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lastRenderedPageBreak/>
              <w:t xml:space="preserve">    var integer </w:t>
            </w:r>
            <w:proofErr w:type="spellStart"/>
            <w:r w:rsidRPr="002835F6">
              <w:rPr>
                <w:lang w:val="en-US" w:eastAsia="en-US"/>
              </w:rPr>
              <w:t>v_DRBId</w:t>
            </w:r>
            <w:proofErr w:type="spellEnd"/>
            <w:r w:rsidRPr="002835F6">
              <w:rPr>
                <w:lang w:val="en-US" w:eastAsia="en-US"/>
              </w:rPr>
              <w:t xml:space="preserve"> := 0;</w:t>
            </w:r>
          </w:p>
          <w:p w14:paraId="635D5258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var </w:t>
            </w:r>
            <w:proofErr w:type="spellStart"/>
            <w:r w:rsidRPr="002835F6">
              <w:rPr>
                <w:lang w:val="en-US" w:eastAsia="en-US"/>
              </w:rPr>
              <w:t>IntegerList_Type</w:t>
            </w:r>
            <w:proofErr w:type="spellEnd"/>
            <w:r w:rsidRPr="002835F6">
              <w:rPr>
                <w:lang w:val="en-US" w:eastAsia="en-US"/>
              </w:rPr>
              <w:t xml:space="preserve"> </w:t>
            </w:r>
            <w:proofErr w:type="spellStart"/>
            <w:r w:rsidRPr="002835F6">
              <w:rPr>
                <w:lang w:val="en-US" w:eastAsia="en-US"/>
              </w:rPr>
              <w:t>v_DRBList</w:t>
            </w:r>
            <w:proofErr w:type="spellEnd"/>
            <w:r w:rsidRPr="002835F6">
              <w:rPr>
                <w:lang w:val="en-US" w:eastAsia="en-US"/>
              </w:rPr>
              <w:t>;</w:t>
            </w:r>
          </w:p>
          <w:p w14:paraId="0E2CD3E3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var EUTRA38_DRBInfoList_Type </w:t>
            </w:r>
            <w:proofErr w:type="spellStart"/>
            <w:r w:rsidRPr="002835F6">
              <w:rPr>
                <w:lang w:val="en-US" w:eastAsia="en-US"/>
              </w:rPr>
              <w:t>v_ExistingDRBs</w:t>
            </w:r>
            <w:proofErr w:type="spellEnd"/>
            <w:r w:rsidRPr="002835F6">
              <w:rPr>
                <w:lang w:val="en-US" w:eastAsia="en-US"/>
              </w:rPr>
              <w:t xml:space="preserve"> :</w:t>
            </w:r>
            <w:r w:rsidRPr="002835F6">
              <w:rPr>
                <w:highlight w:val="green"/>
                <w:lang w:val="en-US" w:eastAsia="en-US"/>
              </w:rPr>
              <w:t>={};</w:t>
            </w:r>
          </w:p>
          <w:p w14:paraId="68C95DBD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var integer </w:t>
            </w:r>
            <w:proofErr w:type="spellStart"/>
            <w:r w:rsidRPr="002835F6">
              <w:rPr>
                <w:lang w:val="en-US" w:eastAsia="en-US"/>
              </w:rPr>
              <w:t>v_Index</w:t>
            </w:r>
            <w:proofErr w:type="spellEnd"/>
            <w:r w:rsidRPr="002835F6">
              <w:rPr>
                <w:lang w:val="en-US" w:eastAsia="en-US"/>
              </w:rPr>
              <w:t>;</w:t>
            </w:r>
          </w:p>
          <w:p w14:paraId="101E174C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var </w:t>
            </w:r>
            <w:proofErr w:type="spellStart"/>
            <w:r w:rsidRPr="002835F6">
              <w:rPr>
                <w:lang w:val="en-US" w:eastAsia="en-US"/>
              </w:rPr>
              <w:t>boolean</w:t>
            </w:r>
            <w:proofErr w:type="spellEnd"/>
            <w:r w:rsidRPr="002835F6">
              <w:rPr>
                <w:lang w:val="en-US" w:eastAsia="en-US"/>
              </w:rPr>
              <w:t xml:space="preserve"> </w:t>
            </w:r>
            <w:proofErr w:type="spellStart"/>
            <w:r w:rsidRPr="002835F6">
              <w:rPr>
                <w:lang w:val="en-US" w:eastAsia="en-US"/>
              </w:rPr>
              <w:t>v_AlreadyIMS_DRB</w:t>
            </w:r>
            <w:proofErr w:type="spellEnd"/>
            <w:r w:rsidRPr="002835F6">
              <w:rPr>
                <w:lang w:val="en-US" w:eastAsia="en-US"/>
              </w:rPr>
              <w:t xml:space="preserve"> := false;</w:t>
            </w:r>
          </w:p>
          <w:p w14:paraId="6D7066D8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var integer </w:t>
            </w:r>
            <w:proofErr w:type="spellStart"/>
            <w:r w:rsidRPr="002835F6">
              <w:rPr>
                <w:lang w:val="en-US" w:eastAsia="en-US"/>
              </w:rPr>
              <w:t>i</w:t>
            </w:r>
            <w:proofErr w:type="spellEnd"/>
            <w:r w:rsidRPr="002835F6">
              <w:rPr>
                <w:lang w:val="en-US" w:eastAsia="en-US"/>
              </w:rPr>
              <w:t xml:space="preserve"> := 0;</w:t>
            </w:r>
          </w:p>
          <w:p w14:paraId="0C265B11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var integer j := 0;</w:t>
            </w:r>
          </w:p>
          <w:p w14:paraId="3680528C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</w:t>
            </w:r>
          </w:p>
          <w:p w14:paraId="73EBA79D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if (</w:t>
            </w:r>
            <w:proofErr w:type="spellStart"/>
            <w:r w:rsidRPr="002835F6">
              <w:rPr>
                <w:lang w:val="en-US" w:eastAsia="en-US"/>
              </w:rPr>
              <w:t>v_NoOfExistingDRBs</w:t>
            </w:r>
            <w:proofErr w:type="spellEnd"/>
            <w:r w:rsidRPr="002835F6">
              <w:rPr>
                <w:lang w:val="en-US" w:eastAsia="en-US"/>
              </w:rPr>
              <w:t xml:space="preserve"> &gt; 0) {</w:t>
            </w:r>
          </w:p>
          <w:p w14:paraId="328A1B50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</w:t>
            </w:r>
            <w:proofErr w:type="spellStart"/>
            <w:r w:rsidRPr="002835F6">
              <w:rPr>
                <w:lang w:val="en-US" w:eastAsia="en-US"/>
              </w:rPr>
              <w:t>v_ExistingDRBs</w:t>
            </w:r>
            <w:proofErr w:type="spellEnd"/>
            <w:r w:rsidRPr="002835F6">
              <w:rPr>
                <w:lang w:val="en-US" w:eastAsia="en-US"/>
              </w:rPr>
              <w:t xml:space="preserve"> := f_EUTRA38_MobileInfo_GetDRBInfoList();</w:t>
            </w:r>
          </w:p>
          <w:p w14:paraId="7746877A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  </w:t>
            </w:r>
            <w:proofErr w:type="spellStart"/>
            <w:r w:rsidRPr="002835F6">
              <w:rPr>
                <w:lang w:val="en-US" w:eastAsia="en-US"/>
              </w:rPr>
              <w:t>v_Index</w:t>
            </w:r>
            <w:proofErr w:type="spellEnd"/>
            <w:r w:rsidRPr="002835F6">
              <w:rPr>
                <w:lang w:val="en-US" w:eastAsia="en-US"/>
              </w:rPr>
              <w:t xml:space="preserve"> := f_EUTRA38_DRBInfo_FindEntry(</w:t>
            </w:r>
            <w:proofErr w:type="spellStart"/>
            <w:r w:rsidRPr="002835F6">
              <w:rPr>
                <w:lang w:val="en-US" w:eastAsia="en-US"/>
              </w:rPr>
              <w:t>v_ExistingDRBs</w:t>
            </w:r>
            <w:proofErr w:type="spellEnd"/>
            <w:r w:rsidRPr="002835F6">
              <w:rPr>
                <w:lang w:val="en-US" w:eastAsia="en-US"/>
              </w:rPr>
              <w:t>, tsc_EUTRA38_IMS_DRB);</w:t>
            </w:r>
          </w:p>
          <w:p w14:paraId="67C85518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  if (</w:t>
            </w:r>
            <w:proofErr w:type="spellStart"/>
            <w:r w:rsidRPr="002835F6">
              <w:rPr>
                <w:lang w:val="en-US" w:eastAsia="en-US"/>
              </w:rPr>
              <w:t>v_Index</w:t>
            </w:r>
            <w:proofErr w:type="spellEnd"/>
            <w:r w:rsidRPr="002835F6">
              <w:rPr>
                <w:lang w:val="en-US" w:eastAsia="en-US"/>
              </w:rPr>
              <w:t xml:space="preserve"> &gt;= 0) { // IMS is already allocated</w:t>
            </w:r>
          </w:p>
          <w:p w14:paraId="0B756AA4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    </w:t>
            </w:r>
            <w:proofErr w:type="spellStart"/>
            <w:r w:rsidRPr="002835F6">
              <w:rPr>
                <w:lang w:val="en-US" w:eastAsia="en-US"/>
              </w:rPr>
              <w:t>v_AlreadyIMS_DRB</w:t>
            </w:r>
            <w:proofErr w:type="spellEnd"/>
            <w:r w:rsidRPr="002835F6">
              <w:rPr>
                <w:lang w:val="en-US" w:eastAsia="en-US"/>
              </w:rPr>
              <w:t xml:space="preserve"> := true;</w:t>
            </w:r>
          </w:p>
          <w:p w14:paraId="3288BECA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  }</w:t>
            </w:r>
          </w:p>
          <w:p w14:paraId="430C217A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}</w:t>
            </w:r>
          </w:p>
          <w:p w14:paraId="436D13D8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if ((</w:t>
            </w:r>
            <w:proofErr w:type="spellStart"/>
            <w:r w:rsidRPr="002835F6">
              <w:rPr>
                <w:lang w:val="en-US" w:eastAsia="en-US"/>
              </w:rPr>
              <w:t>p_PDN_Type</w:t>
            </w:r>
            <w:proofErr w:type="spellEnd"/>
            <w:r w:rsidRPr="002835F6">
              <w:rPr>
                <w:lang w:val="en-US" w:eastAsia="en-US"/>
              </w:rPr>
              <w:t xml:space="preserve"> == IMS_DNN) and </w:t>
            </w:r>
            <w:proofErr w:type="spellStart"/>
            <w:r w:rsidRPr="002835F6">
              <w:rPr>
                <w:lang w:val="en-US" w:eastAsia="en-US"/>
              </w:rPr>
              <w:t>p_DefaultDRB</w:t>
            </w:r>
            <w:proofErr w:type="spellEnd"/>
            <w:r w:rsidRPr="002835F6">
              <w:rPr>
                <w:lang w:val="en-US" w:eastAsia="en-US"/>
              </w:rPr>
              <w:t>) {</w:t>
            </w:r>
          </w:p>
          <w:p w14:paraId="4A9F2D18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</w:t>
            </w:r>
            <w:proofErr w:type="spellStart"/>
            <w:r w:rsidRPr="002835F6">
              <w:rPr>
                <w:lang w:val="en-US" w:eastAsia="en-US"/>
              </w:rPr>
              <w:t>v_DRBList</w:t>
            </w:r>
            <w:proofErr w:type="spellEnd"/>
            <w:r w:rsidRPr="002835F6">
              <w:rPr>
                <w:lang w:val="en-US" w:eastAsia="en-US"/>
              </w:rPr>
              <w:t>[j] := tsc_EUTRA38_IMS_DRB;</w:t>
            </w:r>
          </w:p>
          <w:p w14:paraId="5791D393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j := j+1;</w:t>
            </w:r>
          </w:p>
          <w:p w14:paraId="106E90C9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}</w:t>
            </w:r>
          </w:p>
          <w:p w14:paraId="7CB53573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</w:t>
            </w:r>
          </w:p>
          <w:p w14:paraId="4ED07317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while (j &lt; </w:t>
            </w:r>
            <w:proofErr w:type="spellStart"/>
            <w:r w:rsidRPr="002835F6">
              <w:rPr>
                <w:lang w:val="en-US" w:eastAsia="en-US"/>
              </w:rPr>
              <w:t>p_NoOfDRBs</w:t>
            </w:r>
            <w:proofErr w:type="spellEnd"/>
            <w:r w:rsidRPr="002835F6">
              <w:rPr>
                <w:lang w:val="en-US" w:eastAsia="en-US"/>
              </w:rPr>
              <w:t>) {</w:t>
            </w:r>
          </w:p>
          <w:p w14:paraId="2DDC0C01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if (</w:t>
            </w:r>
            <w:proofErr w:type="spellStart"/>
            <w:r w:rsidRPr="002835F6">
              <w:rPr>
                <w:lang w:val="en-US" w:eastAsia="en-US"/>
              </w:rPr>
              <w:t>v_AlreadyIMS_DRB</w:t>
            </w:r>
            <w:proofErr w:type="spellEnd"/>
            <w:r w:rsidRPr="002835F6">
              <w:rPr>
                <w:lang w:val="en-US" w:eastAsia="en-US"/>
              </w:rPr>
              <w:t>) {</w:t>
            </w:r>
          </w:p>
          <w:p w14:paraId="6DC54340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  </w:t>
            </w:r>
            <w:proofErr w:type="spellStart"/>
            <w:r w:rsidRPr="002835F6">
              <w:rPr>
                <w:lang w:val="en-US" w:eastAsia="en-US"/>
              </w:rPr>
              <w:t>v_DRBId</w:t>
            </w:r>
            <w:proofErr w:type="spellEnd"/>
            <w:r w:rsidRPr="002835F6">
              <w:rPr>
                <w:lang w:val="en-US" w:eastAsia="en-US"/>
              </w:rPr>
              <w:t xml:space="preserve"> := </w:t>
            </w:r>
            <w:proofErr w:type="spellStart"/>
            <w:r w:rsidRPr="002835F6">
              <w:rPr>
                <w:lang w:val="en-US" w:eastAsia="en-US"/>
              </w:rPr>
              <w:t>v_NoOfExistingDRBs</w:t>
            </w:r>
            <w:proofErr w:type="spellEnd"/>
            <w:r w:rsidRPr="002835F6">
              <w:rPr>
                <w:lang w:val="en-US" w:eastAsia="en-US"/>
              </w:rPr>
              <w:t xml:space="preserve"> + (2-1); // allocate the next one, from 2 onwards</w:t>
            </w:r>
          </w:p>
          <w:p w14:paraId="43B1D3A1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} else { // IMS is not yet allocated</w:t>
            </w:r>
          </w:p>
          <w:p w14:paraId="18109830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  </w:t>
            </w:r>
            <w:proofErr w:type="spellStart"/>
            <w:r w:rsidRPr="002835F6">
              <w:rPr>
                <w:lang w:val="en-US" w:eastAsia="en-US"/>
              </w:rPr>
              <w:t>v_DRBId</w:t>
            </w:r>
            <w:proofErr w:type="spellEnd"/>
            <w:r w:rsidRPr="002835F6">
              <w:rPr>
                <w:lang w:val="en-US" w:eastAsia="en-US"/>
              </w:rPr>
              <w:t xml:space="preserve"> := </w:t>
            </w:r>
            <w:proofErr w:type="spellStart"/>
            <w:r w:rsidRPr="002835F6">
              <w:rPr>
                <w:lang w:val="en-US" w:eastAsia="en-US"/>
              </w:rPr>
              <w:t>v_NoOfExistingDRBs</w:t>
            </w:r>
            <w:proofErr w:type="spellEnd"/>
            <w:r w:rsidRPr="002835F6">
              <w:rPr>
                <w:lang w:val="en-US" w:eastAsia="en-US"/>
              </w:rPr>
              <w:t xml:space="preserve"> + 2;</w:t>
            </w:r>
          </w:p>
          <w:p w14:paraId="4FAB34F7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}</w:t>
            </w:r>
          </w:p>
          <w:p w14:paraId="761BC52A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</w:t>
            </w:r>
            <w:proofErr w:type="spellStart"/>
            <w:r w:rsidRPr="002835F6">
              <w:rPr>
                <w:lang w:val="en-US" w:eastAsia="en-US"/>
              </w:rPr>
              <w:t>i</w:t>
            </w:r>
            <w:proofErr w:type="spellEnd"/>
            <w:r w:rsidRPr="002835F6">
              <w:rPr>
                <w:lang w:val="en-US" w:eastAsia="en-US"/>
              </w:rPr>
              <w:t xml:space="preserve"> := 0;</w:t>
            </w:r>
          </w:p>
          <w:p w14:paraId="2267C981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while (</w:t>
            </w:r>
            <w:proofErr w:type="spellStart"/>
            <w:r w:rsidRPr="002835F6">
              <w:rPr>
                <w:lang w:val="en-US" w:eastAsia="en-US"/>
              </w:rPr>
              <w:t>i</w:t>
            </w:r>
            <w:proofErr w:type="spellEnd"/>
            <w:r w:rsidRPr="002835F6">
              <w:rPr>
                <w:lang w:val="en-US" w:eastAsia="en-US"/>
              </w:rPr>
              <w:t xml:space="preserve"> &lt; </w:t>
            </w:r>
            <w:proofErr w:type="spellStart"/>
            <w:r w:rsidRPr="002835F6">
              <w:rPr>
                <w:lang w:val="en-US" w:eastAsia="en-US"/>
              </w:rPr>
              <w:t>lengthof</w:t>
            </w:r>
            <w:proofErr w:type="spellEnd"/>
            <w:r w:rsidRPr="002835F6">
              <w:rPr>
                <w:lang w:val="en-US" w:eastAsia="en-US"/>
              </w:rPr>
              <w:t>(</w:t>
            </w:r>
            <w:proofErr w:type="spellStart"/>
            <w:r w:rsidRPr="002835F6">
              <w:rPr>
                <w:lang w:val="en-US" w:eastAsia="en-US"/>
              </w:rPr>
              <w:t>v_ExistingDRBs</w:t>
            </w:r>
            <w:proofErr w:type="spellEnd"/>
            <w:r w:rsidRPr="002835F6">
              <w:rPr>
                <w:lang w:val="en-US" w:eastAsia="en-US"/>
              </w:rPr>
              <w:t>)) { // @sic R5s210305 sic@</w:t>
            </w:r>
          </w:p>
          <w:p w14:paraId="02AA2D6A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  // Already allocated this DRB (due to bearers transferred from NR, so increment and try again )</w:t>
            </w:r>
          </w:p>
          <w:p w14:paraId="559CDCED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  if (match (</w:t>
            </w:r>
            <w:proofErr w:type="spellStart"/>
            <w:r w:rsidRPr="002835F6">
              <w:rPr>
                <w:lang w:val="en-US" w:eastAsia="en-US"/>
              </w:rPr>
              <w:t>v_ExistingDRBs</w:t>
            </w:r>
            <w:proofErr w:type="spellEnd"/>
            <w:r w:rsidRPr="002835F6">
              <w:rPr>
                <w:lang w:val="en-US" w:eastAsia="en-US"/>
              </w:rPr>
              <w:t>[</w:t>
            </w:r>
            <w:proofErr w:type="spellStart"/>
            <w:r w:rsidRPr="002835F6">
              <w:rPr>
                <w:lang w:val="en-US" w:eastAsia="en-US"/>
              </w:rPr>
              <w:t>i</w:t>
            </w:r>
            <w:proofErr w:type="spellEnd"/>
            <w:r w:rsidRPr="002835F6">
              <w:rPr>
                <w:lang w:val="en-US" w:eastAsia="en-US"/>
              </w:rPr>
              <w:t>].</w:t>
            </w:r>
            <w:proofErr w:type="spellStart"/>
            <w:r w:rsidRPr="002835F6">
              <w:rPr>
                <w:lang w:val="en-US" w:eastAsia="en-US"/>
              </w:rPr>
              <w:t>DRB_Id</w:t>
            </w:r>
            <w:proofErr w:type="spellEnd"/>
            <w:r w:rsidRPr="002835F6">
              <w:rPr>
                <w:lang w:val="en-US" w:eastAsia="en-US"/>
              </w:rPr>
              <w:t xml:space="preserve">, </w:t>
            </w:r>
            <w:proofErr w:type="spellStart"/>
            <w:r w:rsidRPr="002835F6">
              <w:rPr>
                <w:lang w:val="en-US" w:eastAsia="en-US"/>
              </w:rPr>
              <w:t>v_DRBId</w:t>
            </w:r>
            <w:proofErr w:type="spellEnd"/>
            <w:r w:rsidRPr="002835F6">
              <w:rPr>
                <w:lang w:val="en-US" w:eastAsia="en-US"/>
              </w:rPr>
              <w:t>)) {</w:t>
            </w:r>
          </w:p>
          <w:p w14:paraId="7DD44A63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    </w:t>
            </w:r>
            <w:proofErr w:type="spellStart"/>
            <w:r w:rsidRPr="002835F6">
              <w:rPr>
                <w:lang w:val="en-US" w:eastAsia="en-US"/>
              </w:rPr>
              <w:t>v_DRBId</w:t>
            </w:r>
            <w:proofErr w:type="spellEnd"/>
            <w:r w:rsidRPr="002835F6">
              <w:rPr>
                <w:lang w:val="en-US" w:eastAsia="en-US"/>
              </w:rPr>
              <w:t xml:space="preserve"> := </w:t>
            </w:r>
            <w:proofErr w:type="spellStart"/>
            <w:r w:rsidRPr="002835F6">
              <w:rPr>
                <w:lang w:val="en-US" w:eastAsia="en-US"/>
              </w:rPr>
              <w:t>v_DRBId</w:t>
            </w:r>
            <w:proofErr w:type="spellEnd"/>
            <w:r w:rsidRPr="002835F6">
              <w:rPr>
                <w:lang w:val="en-US" w:eastAsia="en-US"/>
              </w:rPr>
              <w:t xml:space="preserve"> + 1;</w:t>
            </w:r>
          </w:p>
          <w:p w14:paraId="5436A416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    </w:t>
            </w:r>
            <w:proofErr w:type="spellStart"/>
            <w:r w:rsidRPr="002835F6">
              <w:rPr>
                <w:lang w:val="en-US" w:eastAsia="en-US"/>
              </w:rPr>
              <w:t>i</w:t>
            </w:r>
            <w:proofErr w:type="spellEnd"/>
            <w:r w:rsidRPr="002835F6">
              <w:rPr>
                <w:lang w:val="en-US" w:eastAsia="en-US"/>
              </w:rPr>
              <w:t xml:space="preserve"> := -1; // as it's about to be incremented</w:t>
            </w:r>
          </w:p>
          <w:p w14:paraId="4F41BE07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  }</w:t>
            </w:r>
          </w:p>
          <w:p w14:paraId="2823EACF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  </w:t>
            </w:r>
            <w:proofErr w:type="spellStart"/>
            <w:r w:rsidRPr="002835F6">
              <w:rPr>
                <w:lang w:val="en-US" w:eastAsia="en-US"/>
              </w:rPr>
              <w:t>i</w:t>
            </w:r>
            <w:proofErr w:type="spellEnd"/>
            <w:r w:rsidRPr="002835F6">
              <w:rPr>
                <w:lang w:val="en-US" w:eastAsia="en-US"/>
              </w:rPr>
              <w:t xml:space="preserve"> := </w:t>
            </w:r>
            <w:proofErr w:type="spellStart"/>
            <w:r w:rsidRPr="002835F6">
              <w:rPr>
                <w:lang w:val="en-US" w:eastAsia="en-US"/>
              </w:rPr>
              <w:t>i</w:t>
            </w:r>
            <w:proofErr w:type="spellEnd"/>
            <w:r w:rsidRPr="002835F6">
              <w:rPr>
                <w:lang w:val="en-US" w:eastAsia="en-US"/>
              </w:rPr>
              <w:t xml:space="preserve"> + 1;</w:t>
            </w:r>
          </w:p>
          <w:p w14:paraId="04F3DFFE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lastRenderedPageBreak/>
              <w:t xml:space="preserve">      }</w:t>
            </w:r>
          </w:p>
          <w:p w14:paraId="1AE4D01E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</w:t>
            </w:r>
            <w:proofErr w:type="spellStart"/>
            <w:r w:rsidRPr="002835F6">
              <w:rPr>
                <w:lang w:val="en-US" w:eastAsia="en-US"/>
              </w:rPr>
              <w:t>v_DRBList</w:t>
            </w:r>
            <w:proofErr w:type="spellEnd"/>
            <w:r w:rsidRPr="002835F6">
              <w:rPr>
                <w:lang w:val="en-US" w:eastAsia="en-US"/>
              </w:rPr>
              <w:t xml:space="preserve">[j] := </w:t>
            </w:r>
            <w:proofErr w:type="spellStart"/>
            <w:r w:rsidRPr="002835F6">
              <w:rPr>
                <w:lang w:val="en-US" w:eastAsia="en-US"/>
              </w:rPr>
              <w:t>v_DRBId</w:t>
            </w:r>
            <w:proofErr w:type="spellEnd"/>
            <w:r w:rsidRPr="002835F6">
              <w:rPr>
                <w:lang w:val="en-US" w:eastAsia="en-US"/>
              </w:rPr>
              <w:t>;</w:t>
            </w:r>
          </w:p>
          <w:p w14:paraId="5710D541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j := j+1;</w:t>
            </w:r>
          </w:p>
          <w:p w14:paraId="3BD20DF5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// now update number of DRBs whilst in the loop</w:t>
            </w:r>
          </w:p>
          <w:p w14:paraId="046E46B3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  </w:t>
            </w:r>
            <w:proofErr w:type="spellStart"/>
            <w:r w:rsidRPr="002835F6">
              <w:rPr>
                <w:lang w:val="en-US" w:eastAsia="en-US"/>
              </w:rPr>
              <w:t>v_NoOfExistingDRBs</w:t>
            </w:r>
            <w:proofErr w:type="spellEnd"/>
            <w:r w:rsidRPr="002835F6">
              <w:rPr>
                <w:lang w:val="en-US" w:eastAsia="en-US"/>
              </w:rPr>
              <w:t xml:space="preserve"> := </w:t>
            </w:r>
            <w:proofErr w:type="spellStart"/>
            <w:r w:rsidRPr="002835F6">
              <w:rPr>
                <w:lang w:val="en-US" w:eastAsia="en-US"/>
              </w:rPr>
              <w:t>v_NoOfExistingDRBs</w:t>
            </w:r>
            <w:proofErr w:type="spellEnd"/>
            <w:r w:rsidRPr="002835F6">
              <w:rPr>
                <w:lang w:val="en-US" w:eastAsia="en-US"/>
              </w:rPr>
              <w:t xml:space="preserve"> +1;</w:t>
            </w:r>
          </w:p>
          <w:p w14:paraId="159AFA93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}</w:t>
            </w:r>
          </w:p>
          <w:p w14:paraId="758BA00F" w14:textId="77777777" w:rsidR="00B22104" w:rsidRPr="002835F6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  return </w:t>
            </w:r>
            <w:proofErr w:type="spellStart"/>
            <w:r w:rsidRPr="002835F6">
              <w:rPr>
                <w:lang w:val="en-US" w:eastAsia="en-US"/>
              </w:rPr>
              <w:t>v_DRBList</w:t>
            </w:r>
            <w:proofErr w:type="spellEnd"/>
            <w:r w:rsidRPr="002835F6">
              <w:rPr>
                <w:lang w:val="en-US" w:eastAsia="en-US"/>
              </w:rPr>
              <w:t>;</w:t>
            </w:r>
          </w:p>
          <w:p w14:paraId="0888444E" w14:textId="77777777" w:rsidR="00B22104" w:rsidRDefault="00B22104" w:rsidP="00E60DA6">
            <w:pPr>
              <w:rPr>
                <w:lang w:val="en-US" w:eastAsia="en-US"/>
              </w:rPr>
            </w:pPr>
            <w:r w:rsidRPr="002835F6">
              <w:rPr>
                <w:lang w:val="en-US" w:eastAsia="en-US"/>
              </w:rPr>
              <w:t xml:space="preserve">  }</w:t>
            </w:r>
          </w:p>
        </w:tc>
      </w:tr>
    </w:tbl>
    <w:p w14:paraId="5EF50BC8" w14:textId="0728B9ED" w:rsidR="00B22104" w:rsidRDefault="00B22104" w:rsidP="00B22104">
      <w:pPr>
        <w:rPr>
          <w:rFonts w:cs="Arial"/>
          <w:color w:val="FF0000"/>
        </w:rPr>
      </w:pPr>
    </w:p>
    <w:p w14:paraId="79D1E57F" w14:textId="77777777" w:rsidR="00B22104" w:rsidRDefault="00B22104" w:rsidP="00B2210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685522"/>
      <w:bookmarkStart w:id="11" w:name="_Toc68638744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33391117" w14:textId="77777777" w:rsidTr="00E60DA6">
        <w:trPr>
          <w:trHeight w:val="447"/>
        </w:trPr>
        <w:tc>
          <w:tcPr>
            <w:tcW w:w="1985" w:type="dxa"/>
          </w:tcPr>
          <w:p w14:paraId="045E4448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F6E3D79" w14:textId="59090476" w:rsidR="00B22104" w:rsidRDefault="00B22104" w:rsidP="00E60DA6">
            <w:pPr>
              <w:spacing w:after="0"/>
            </w:pPr>
            <w:proofErr w:type="spellStart"/>
            <w:r w:rsidRPr="00A05288">
              <w:t>f_Check_NG_</w:t>
            </w:r>
            <w:proofErr w:type="gramStart"/>
            <w:r w:rsidRPr="00A05288">
              <w:t>PDUSessionModificationReq</w:t>
            </w:r>
            <w:proofErr w:type="spellEnd"/>
            <w:r>
              <w:t>(</w:t>
            </w:r>
            <w:proofErr w:type="gramEnd"/>
            <w:r>
              <w:t>)</w:t>
            </w:r>
          </w:p>
        </w:tc>
      </w:tr>
      <w:tr w:rsidR="00B22104" w14:paraId="400C2B33" w14:textId="77777777" w:rsidTr="00E60DA6">
        <w:trPr>
          <w:trHeight w:val="452"/>
        </w:trPr>
        <w:tc>
          <w:tcPr>
            <w:tcW w:w="1985" w:type="dxa"/>
          </w:tcPr>
          <w:p w14:paraId="2F5179CC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C7EE41" w14:textId="1D865657" w:rsidR="00B22104" w:rsidRDefault="00B22104" w:rsidP="00E60D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element </w:t>
            </w:r>
            <w:proofErr w:type="spellStart"/>
            <w:r w:rsidRPr="00B22104">
              <w:rPr>
                <w:rFonts w:ascii="Arial" w:hAnsi="Arial" w:cs="Arial"/>
              </w:rPr>
              <w:t>p_GSM_MobilityInfo.NSSAI</w:t>
            </w:r>
            <w:proofErr w:type="spellEnd"/>
            <w:r>
              <w:rPr>
                <w:rFonts w:ascii="Arial" w:hAnsi="Arial" w:cs="Arial"/>
              </w:rPr>
              <w:t xml:space="preserve"> is not initialised, this can lead to errors later in the </w:t>
            </w:r>
            <w:proofErr w:type="spellStart"/>
            <w:r>
              <w:rPr>
                <w:rFonts w:ascii="Arial" w:hAnsi="Arial" w:cs="Arial"/>
              </w:rPr>
              <w:t>tets</w:t>
            </w:r>
            <w:proofErr w:type="spellEnd"/>
            <w:r>
              <w:rPr>
                <w:rFonts w:ascii="Arial" w:hAnsi="Arial" w:cs="Arial"/>
              </w:rPr>
              <w:t xml:space="preserve"> case due to “</w:t>
            </w:r>
            <w:proofErr w:type="spellStart"/>
            <w:r>
              <w:rPr>
                <w:rFonts w:ascii="Arial" w:hAnsi="Arial" w:cs="Arial"/>
              </w:rPr>
              <w:t>isvalue</w:t>
            </w:r>
            <w:proofErr w:type="spellEnd"/>
            <w:r>
              <w:rPr>
                <w:rFonts w:ascii="Arial" w:hAnsi="Arial" w:cs="Arial"/>
              </w:rPr>
              <w:t>” check on this structure failing.</w:t>
            </w:r>
          </w:p>
        </w:tc>
      </w:tr>
      <w:tr w:rsidR="00B22104" w14:paraId="24E07F5E" w14:textId="77777777" w:rsidTr="00E60DA6">
        <w:tc>
          <w:tcPr>
            <w:tcW w:w="1985" w:type="dxa"/>
          </w:tcPr>
          <w:p w14:paraId="2DE21979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5F7F78B" w14:textId="680A9D05" w:rsidR="00B22104" w:rsidRDefault="00B22104" w:rsidP="00E60DA6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Initialise</w:t>
            </w:r>
            <w:r>
              <w:rPr>
                <w:lang w:val="en-SG"/>
              </w:rPr>
              <w:t xml:space="preserve"> </w:t>
            </w:r>
            <w:proofErr w:type="spellStart"/>
            <w:r w:rsidRPr="00A05288">
              <w:rPr>
                <w:lang w:val="en-SG"/>
              </w:rPr>
              <w:t>p_GSM_MobilityInfo.NSSAI</w:t>
            </w:r>
            <w:proofErr w:type="spellEnd"/>
            <w:r>
              <w:rPr>
                <w:lang w:val="en-SG"/>
              </w:rPr>
              <w:t xml:space="preserve"> in </w:t>
            </w:r>
            <w:proofErr w:type="spellStart"/>
            <w:r w:rsidRPr="00A05288">
              <w:rPr>
                <w:lang w:val="en-SG"/>
              </w:rPr>
              <w:t>f_Check_NG_</w:t>
            </w:r>
            <w:proofErr w:type="gramStart"/>
            <w:r w:rsidRPr="00A05288">
              <w:rPr>
                <w:lang w:val="en-SG"/>
              </w:rPr>
              <w:t>PDUSessionModificationReq</w:t>
            </w:r>
            <w:proofErr w:type="spellEnd"/>
            <w:r>
              <w:rPr>
                <w:lang w:val="en-SG"/>
              </w:rPr>
              <w:t>(</w:t>
            </w:r>
            <w:proofErr w:type="gramEnd"/>
            <w:r>
              <w:rPr>
                <w:lang w:val="en-SG"/>
              </w:rPr>
              <w:t>)</w:t>
            </w:r>
          </w:p>
        </w:tc>
      </w:tr>
      <w:tr w:rsidR="00B22104" w14:paraId="046095E6" w14:textId="77777777" w:rsidTr="00E60DA6">
        <w:tc>
          <w:tcPr>
            <w:tcW w:w="1985" w:type="dxa"/>
          </w:tcPr>
          <w:p w14:paraId="5382F3E4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1D35B40" w14:textId="77777777" w:rsidR="00B22104" w:rsidRDefault="00B22104" w:rsidP="00E60DA6">
            <w:pPr>
              <w:spacing w:after="0"/>
              <w:rPr>
                <w:rFonts w:ascii="Arial" w:hAnsi="Arial" w:cs="Arial"/>
              </w:rPr>
            </w:pPr>
            <w:proofErr w:type="spellStart"/>
            <w:r w:rsidRPr="005B56A0">
              <w:rPr>
                <w:rFonts w:ascii="Arial" w:hAnsi="Arial" w:cs="Arial"/>
              </w:rPr>
              <w:t>NG_NASTemplateFunctions</w:t>
            </w:r>
            <w:proofErr w:type="spellEnd"/>
          </w:p>
        </w:tc>
      </w:tr>
      <w:tr w:rsidR="00B22104" w14:paraId="36D5DF0E" w14:textId="77777777" w:rsidTr="00E60DA6">
        <w:tc>
          <w:tcPr>
            <w:tcW w:w="1985" w:type="dxa"/>
          </w:tcPr>
          <w:p w14:paraId="08633E66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25D781D" w14:textId="77777777" w:rsidR="00B22104" w:rsidRDefault="00B22104" w:rsidP="00E60DA6">
            <w:pPr>
              <w:rPr>
                <w:rFonts w:ascii="Arial" w:hAnsi="Arial"/>
                <w:highlight w:val="cyan"/>
              </w:rPr>
            </w:pPr>
          </w:p>
        </w:tc>
      </w:tr>
    </w:tbl>
    <w:p w14:paraId="45DAF2DA" w14:textId="77777777" w:rsidR="00B22104" w:rsidRDefault="00B22104" w:rsidP="00B22104"/>
    <w:p w14:paraId="7BA37C12" w14:textId="77777777" w:rsidR="00B22104" w:rsidRDefault="00B22104" w:rsidP="00B22104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0DE70100" w14:textId="77777777" w:rsidTr="00E60DA6">
        <w:tc>
          <w:tcPr>
            <w:tcW w:w="9855" w:type="dxa"/>
          </w:tcPr>
          <w:p w14:paraId="49DBA770" w14:textId="77777777" w:rsidR="00B22104" w:rsidRDefault="00B22104" w:rsidP="00E60DA6">
            <w:r>
              <w:t xml:space="preserve">  function </w:t>
            </w:r>
            <w:proofErr w:type="spellStart"/>
            <w:r>
              <w:t>f_Check_NG_</w:t>
            </w:r>
            <w:proofErr w:type="gramStart"/>
            <w:r>
              <w:t>PDUSessionModificationReq</w:t>
            </w:r>
            <w:proofErr w:type="spellEnd"/>
            <w:r>
              <w:t>( out</w:t>
            </w:r>
            <w:proofErr w:type="gramEnd"/>
            <w:r>
              <w:t xml:space="preserve">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p_GSM_MobilityInfo</w:t>
            </w:r>
            <w:proofErr w:type="spellEnd"/>
            <w:r>
              <w:t>,</w:t>
            </w:r>
          </w:p>
          <w:p w14:paraId="0AB358EB" w14:textId="77777777" w:rsidR="00B22104" w:rsidRDefault="00B22104" w:rsidP="00E60DA6">
            <w:r>
              <w:t xml:space="preserve">                                                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p_PDUSessionGlobalInfo</w:t>
            </w:r>
            <w:proofErr w:type="spellEnd"/>
            <w:r>
              <w:t>,</w:t>
            </w:r>
          </w:p>
          <w:p w14:paraId="1D66F20F" w14:textId="77777777" w:rsidR="00B22104" w:rsidRDefault="00B22104" w:rsidP="00E60DA6">
            <w:r>
              <w:t xml:space="preserve">                                                 </w:t>
            </w:r>
            <w:proofErr w:type="spellStart"/>
            <w:r>
              <w:t>NG_NAS_UL_Pdu_Type</w:t>
            </w:r>
            <w:proofErr w:type="spellEnd"/>
            <w:r>
              <w:t xml:space="preserve"> </w:t>
            </w:r>
            <w:proofErr w:type="spellStart"/>
            <w:r>
              <w:t>p_ReceivedMsgs</w:t>
            </w:r>
            <w:proofErr w:type="spellEnd"/>
            <w:r>
              <w:t>,</w:t>
            </w:r>
          </w:p>
          <w:p w14:paraId="1160F641" w14:textId="77777777" w:rsidR="00B22104" w:rsidRDefault="00B22104" w:rsidP="00E60DA6">
            <w:r>
              <w:t xml:space="preserve">                                                 template (present) O1_Type </w:t>
            </w:r>
            <w:proofErr w:type="spellStart"/>
            <w:r>
              <w:t>p_PDU_</w:t>
            </w:r>
            <w:proofErr w:type="gramStart"/>
            <w:r>
              <w:t>SessionId</w:t>
            </w:r>
            <w:proofErr w:type="spellEnd"/>
            <w:r>
              <w:t xml:space="preserve"> :</w:t>
            </w:r>
            <w:proofErr w:type="gramEnd"/>
            <w:r>
              <w:t>= ?,</w:t>
            </w:r>
          </w:p>
          <w:p w14:paraId="4FD3D60F" w14:textId="77777777" w:rsidR="00B22104" w:rsidRDefault="00B22104" w:rsidP="00E60DA6">
            <w:r>
              <w:t xml:space="preserve">                                                 template (present) </w:t>
            </w:r>
            <w:proofErr w:type="spellStart"/>
            <w:r>
              <w:t>ProcedureTransactionIdentifier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PTI</w:t>
            </w:r>
            <w:proofErr w:type="spellEnd"/>
            <w:r>
              <w:t xml:space="preserve"> :</w:t>
            </w:r>
            <w:proofErr w:type="gramEnd"/>
            <w:r>
              <w:t>= ?,</w:t>
            </w:r>
          </w:p>
          <w:p w14:paraId="0CC7CB01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NG_UE_SM_Cap</w:t>
            </w:r>
            <w:proofErr w:type="spellEnd"/>
            <w:r>
              <w:t xml:space="preserve"> </w:t>
            </w:r>
            <w:proofErr w:type="spellStart"/>
            <w:r>
              <w:t>p_NG_UE_SM_</w:t>
            </w:r>
            <w:proofErr w:type="gramStart"/>
            <w:r>
              <w:t>Cap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67C398C3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GMM_GSM_Cause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Cause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55C861E8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MaxNumPacketFilters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MaxNumPacketFilters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0360DECC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AlwaysOnPDUSessionReq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AlwaysOnPDUSessionReq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364FDF99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IntegrityProtMaxDataRate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IntegrityProtMaxDataRate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3141BFDB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QoS_Rules</w:t>
            </w:r>
            <w:proofErr w:type="spellEnd"/>
            <w:r>
              <w:t xml:space="preserve"> </w:t>
            </w:r>
            <w:proofErr w:type="spellStart"/>
            <w:r>
              <w:t>p_QoS_</w:t>
            </w:r>
            <w:proofErr w:type="gramStart"/>
            <w:r>
              <w:t>Rules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426A1524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QoSFlowDescr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QoSFlowDescr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7AB9E515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MappedEPSBearerContexts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MappedEPSBearerContexts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4896631F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ExtdProtocolConfigOptions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ExtdPCO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4C6565EA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NG_PDU_SessionId</w:t>
            </w:r>
            <w:proofErr w:type="spellEnd"/>
            <w:r>
              <w:t xml:space="preserve"> </w:t>
            </w:r>
            <w:proofErr w:type="spellStart"/>
            <w:r>
              <w:t>p_OldPDU_</w:t>
            </w:r>
            <w:proofErr w:type="gramStart"/>
            <w:r>
              <w:t>SessionId</w:t>
            </w:r>
            <w:proofErr w:type="spellEnd"/>
            <w:r>
              <w:t xml:space="preserve">  :</w:t>
            </w:r>
            <w:proofErr w:type="gramEnd"/>
            <w:r>
              <w:t>= *,</w:t>
            </w:r>
          </w:p>
          <w:p w14:paraId="6903B10D" w14:textId="77777777" w:rsidR="00B22104" w:rsidRDefault="00B22104" w:rsidP="00E60DA6">
            <w:r>
              <w:lastRenderedPageBreak/>
              <w:t xml:space="preserve">                                                 template </w:t>
            </w:r>
            <w:proofErr w:type="spellStart"/>
            <w:r>
              <w:t>NG_Request_Type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RequestType</w:t>
            </w:r>
            <w:proofErr w:type="spellEnd"/>
            <w:r>
              <w:t xml:space="preserve">  :</w:t>
            </w:r>
            <w:proofErr w:type="gramEnd"/>
            <w:r>
              <w:t>= *,</w:t>
            </w:r>
          </w:p>
          <w:p w14:paraId="4DAC20E7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S_NSSAI_Type</w:t>
            </w:r>
            <w:proofErr w:type="spellEnd"/>
            <w:r>
              <w:t xml:space="preserve"> </w:t>
            </w:r>
            <w:proofErr w:type="spellStart"/>
            <w:r>
              <w:t>p_S_</w:t>
            </w:r>
            <w:proofErr w:type="gramStart"/>
            <w:r>
              <w:t>NSSAI</w:t>
            </w:r>
            <w:proofErr w:type="spellEnd"/>
            <w:r>
              <w:t xml:space="preserve">  :</w:t>
            </w:r>
            <w:proofErr w:type="gramEnd"/>
            <w:r>
              <w:t>= *,</w:t>
            </w:r>
          </w:p>
          <w:p w14:paraId="5F772E4F" w14:textId="77777777" w:rsidR="00B22104" w:rsidRDefault="00B22104" w:rsidP="00E60DA6">
            <w:r>
              <w:t xml:space="preserve">                                                 template DNN </w:t>
            </w:r>
            <w:proofErr w:type="spellStart"/>
            <w:r>
              <w:t>p_</w:t>
            </w:r>
            <w:proofErr w:type="gramStart"/>
            <w:r>
              <w:t>DNN</w:t>
            </w:r>
            <w:proofErr w:type="spellEnd"/>
            <w:r>
              <w:t xml:space="preserve">  :</w:t>
            </w:r>
            <w:proofErr w:type="gramEnd"/>
            <w:r>
              <w:t>= *,</w:t>
            </w:r>
          </w:p>
          <w:p w14:paraId="7A387838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AdditionalInformation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AdditionalInfo</w:t>
            </w:r>
            <w:proofErr w:type="spellEnd"/>
            <w:r>
              <w:t xml:space="preserve">  :</w:t>
            </w:r>
            <w:proofErr w:type="gramEnd"/>
            <w:r>
              <w:t>= *,</w:t>
            </w:r>
          </w:p>
          <w:p w14:paraId="6368EF48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MA_PDUSessionInfo</w:t>
            </w:r>
            <w:proofErr w:type="spellEnd"/>
            <w:r>
              <w:t xml:space="preserve"> </w:t>
            </w:r>
            <w:proofErr w:type="spellStart"/>
            <w:r>
              <w:t>p_MA_</w:t>
            </w:r>
            <w:proofErr w:type="gramStart"/>
            <w:r>
              <w:t>PDUSessionInfo</w:t>
            </w:r>
            <w:proofErr w:type="spellEnd"/>
            <w:r>
              <w:t xml:space="preserve"> :</w:t>
            </w:r>
            <w:proofErr w:type="gramEnd"/>
            <w:r>
              <w:t>= *,      // @sic R5s201387 Baseline Moving sic@</w:t>
            </w:r>
          </w:p>
          <w:p w14:paraId="4BB08F92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ReleaseAssistanceInd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ReleaseAssistanceInd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4F80BBE4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PortManagementInfoContainer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PortManagementInfoContainer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18B4EA3B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IPHeaderCompressionConfig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IPHeaderCompConfig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6F8A8916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EthernetHeaderCompressConfig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EthernetHeaderCompConfig</w:t>
            </w:r>
            <w:proofErr w:type="spellEnd"/>
            <w:r>
              <w:t xml:space="preserve"> :</w:t>
            </w:r>
            <w:proofErr w:type="gramEnd"/>
            <w:r>
              <w:t xml:space="preserve">= *) return </w:t>
            </w:r>
            <w:proofErr w:type="spellStart"/>
            <w:r>
              <w:t>boolean</w:t>
            </w:r>
            <w:proofErr w:type="spellEnd"/>
          </w:p>
          <w:p w14:paraId="30B9FEEA" w14:textId="77777777" w:rsidR="00B22104" w:rsidRDefault="00B22104" w:rsidP="00E60DA6">
            <w:r>
              <w:t xml:space="preserve">  {</w:t>
            </w:r>
          </w:p>
          <w:p w14:paraId="25A81E42" w14:textId="6F7D8DFD" w:rsidR="00B22104" w:rsidRDefault="00B22104" w:rsidP="00B22104">
            <w:r>
              <w:t xml:space="preserve">    </w:t>
            </w:r>
            <w:r>
              <w:t>……………</w:t>
            </w:r>
          </w:p>
          <w:p w14:paraId="3D9D87DE" w14:textId="77777777" w:rsidR="00B22104" w:rsidRDefault="00B22104" w:rsidP="00E60DA6">
            <w:r>
              <w:t xml:space="preserve">    </w:t>
            </w:r>
          </w:p>
          <w:p w14:paraId="5F722AD6" w14:textId="77777777" w:rsidR="00B22104" w:rsidRDefault="00B22104" w:rsidP="00E60DA6">
            <w:r>
              <w:t xml:space="preserve">    // Store info for this modification</w:t>
            </w:r>
          </w:p>
          <w:p w14:paraId="39E22FC1" w14:textId="77777777" w:rsidR="00B22104" w:rsidRDefault="00B22104" w:rsidP="00E60DA6">
            <w:r>
              <w:t xml:space="preserve">    </w:t>
            </w:r>
            <w:proofErr w:type="spellStart"/>
            <w:r>
              <w:t>p_GSM_</w:t>
            </w:r>
            <w:proofErr w:type="gramStart"/>
            <w:r>
              <w:t>MobilityInfo.SessionId</w:t>
            </w:r>
            <w:proofErr w:type="spellEnd"/>
            <w:r>
              <w:t xml:space="preserve"> :</w:t>
            </w:r>
            <w:proofErr w:type="gramEnd"/>
            <w:r>
              <w:t>= v_GSMMsg.pdu_Session_Modification_Request.pduSessionId.sessionId; // @sic R5s200564 sic@</w:t>
            </w:r>
          </w:p>
          <w:p w14:paraId="354EDB0D" w14:textId="77777777" w:rsidR="00B22104" w:rsidRDefault="00B22104" w:rsidP="00E60DA6">
            <w:r>
              <w:t xml:space="preserve">    </w:t>
            </w:r>
            <w:proofErr w:type="spellStart"/>
            <w:proofErr w:type="gramStart"/>
            <w:r>
              <w:t>p_GSM_MobilityInfo.PTI</w:t>
            </w:r>
            <w:proofErr w:type="spellEnd"/>
            <w:r>
              <w:t xml:space="preserve"> :</w:t>
            </w:r>
            <w:proofErr w:type="gramEnd"/>
            <w:r>
              <w:t>= v_GSMMsg.pdu_Session_Modification_Request.procedureTransactionIdentifier;</w:t>
            </w:r>
          </w:p>
          <w:p w14:paraId="2D3656B1" w14:textId="77777777" w:rsidR="00B22104" w:rsidRDefault="00B22104" w:rsidP="00E60DA6">
            <w:r>
              <w:t xml:space="preserve">    </w:t>
            </w:r>
            <w:proofErr w:type="spellStart"/>
            <w:r>
              <w:t>p_GSM_</w:t>
            </w:r>
            <w:proofErr w:type="gramStart"/>
            <w:r>
              <w:t>MobilityInfo.SessionType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18A89D65" w14:textId="77777777" w:rsidR="00B22104" w:rsidRDefault="00B22104" w:rsidP="00E60DA6">
            <w:r>
              <w:t xml:space="preserve">    </w:t>
            </w:r>
            <w:proofErr w:type="spellStart"/>
            <w:r>
              <w:t>p_GSM_MobilityInfo.EPS_</w:t>
            </w:r>
            <w:proofErr w:type="gramStart"/>
            <w:r>
              <w:t>Bearer</w:t>
            </w:r>
            <w:proofErr w:type="spellEnd"/>
            <w:r>
              <w:t xml:space="preserve"> :</w:t>
            </w:r>
            <w:proofErr w:type="gramEnd"/>
            <w:r>
              <w:t>= omit; // @sic R5s201533 sic@</w:t>
            </w:r>
          </w:p>
          <w:p w14:paraId="17AADE0C" w14:textId="77777777" w:rsidR="00B22104" w:rsidRDefault="00B22104" w:rsidP="00E60DA6">
            <w:r>
              <w:t xml:space="preserve">    </w:t>
            </w:r>
            <w:proofErr w:type="spellStart"/>
            <w:r>
              <w:t>p_GSM_</w:t>
            </w:r>
            <w:proofErr w:type="gramStart"/>
            <w:r>
              <w:t>MobilityInfo.PdnIndex</w:t>
            </w:r>
            <w:proofErr w:type="spellEnd"/>
            <w:r>
              <w:t xml:space="preserve"> :</w:t>
            </w:r>
            <w:proofErr w:type="gramEnd"/>
            <w:r>
              <w:t>= omit; // @sic R5s201533 sic@</w:t>
            </w:r>
          </w:p>
          <w:p w14:paraId="1115283C" w14:textId="77777777" w:rsidR="00B22104" w:rsidRDefault="00B22104" w:rsidP="00E60DA6">
            <w:r>
              <w:t xml:space="preserve">   </w:t>
            </w:r>
          </w:p>
          <w:p w14:paraId="73B55046" w14:textId="77777777" w:rsidR="00B22104" w:rsidRDefault="00B22104" w:rsidP="00E60DA6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 xml:space="preserve"> (</w:t>
            </w:r>
            <w:proofErr w:type="spellStart"/>
            <w:r>
              <w:t>p_ReceivedMsgs.Msg.ul_Nas_Transport.dnn</w:t>
            </w:r>
            <w:proofErr w:type="spellEnd"/>
            <w:r>
              <w:t>)) {</w:t>
            </w:r>
          </w:p>
          <w:p w14:paraId="0DD57C67" w14:textId="77777777" w:rsidR="00B22104" w:rsidRDefault="00B22104" w:rsidP="00E60DA6">
            <w:r>
              <w:t xml:space="preserve">      </w:t>
            </w:r>
            <w:proofErr w:type="spellStart"/>
            <w:proofErr w:type="gramStart"/>
            <w:r>
              <w:t>p_GSM_MobilityInfo.DNN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p_ReceivedMsgs.Msg.ul_Nas_Transport.dnn</w:t>
            </w:r>
            <w:proofErr w:type="spellEnd"/>
            <w:r>
              <w:t>;</w:t>
            </w:r>
          </w:p>
          <w:p w14:paraId="52122F58" w14:textId="77777777" w:rsidR="00B22104" w:rsidRDefault="00B22104" w:rsidP="00E60DA6">
            <w:r>
              <w:t xml:space="preserve">    } else {</w:t>
            </w:r>
          </w:p>
          <w:p w14:paraId="1EAF1817" w14:textId="77777777" w:rsidR="00B22104" w:rsidRDefault="00B22104" w:rsidP="00E60DA6">
            <w:r>
              <w:t xml:space="preserve">      </w:t>
            </w:r>
            <w:proofErr w:type="spellStart"/>
            <w:proofErr w:type="gramStart"/>
            <w:r>
              <w:t>p_GSM_MobilityInfo.DNN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3E3BEB05" w14:textId="77777777" w:rsidR="00B22104" w:rsidRDefault="00B22104" w:rsidP="00E60DA6">
            <w:r>
              <w:t xml:space="preserve">    }</w:t>
            </w:r>
          </w:p>
          <w:p w14:paraId="1BB3EF4B" w14:textId="77777777" w:rsidR="00B22104" w:rsidRDefault="00B22104" w:rsidP="00E60DA6">
            <w:r>
              <w:t xml:space="preserve">    </w:t>
            </w:r>
            <w:proofErr w:type="spellStart"/>
            <w:r>
              <w:t>p_GSM_</w:t>
            </w:r>
            <w:proofErr w:type="gramStart"/>
            <w:r>
              <w:t>MobilityInfo.PDUType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f_GetPDNTypeFromDNN</w:t>
            </w:r>
            <w:proofErr w:type="spellEnd"/>
            <w:r>
              <w:t>(</w:t>
            </w:r>
            <w:proofErr w:type="spellStart"/>
            <w:r>
              <w:t>p_GSM_MobilityInfo.DNN</w:t>
            </w:r>
            <w:proofErr w:type="spellEnd"/>
            <w:r>
              <w:t>);  // @sic R5-206296 sic@</w:t>
            </w:r>
          </w:p>
          <w:p w14:paraId="60EFC6DE" w14:textId="77777777" w:rsidR="00B22104" w:rsidRDefault="00B22104" w:rsidP="00E60DA6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 xml:space="preserve"> (v_GSMMsg.pdu_Session_Modification_Request.alwaysOnPDUSessionReq)) {</w:t>
            </w:r>
          </w:p>
          <w:p w14:paraId="69AD1C72" w14:textId="77777777" w:rsidR="00B22104" w:rsidRDefault="00B22104" w:rsidP="00E60DA6">
            <w:r>
              <w:t xml:space="preserve">      </w:t>
            </w:r>
            <w:proofErr w:type="spellStart"/>
            <w:r>
              <w:t>p_GSM_</w:t>
            </w:r>
            <w:proofErr w:type="gramStart"/>
            <w:r>
              <w:t>MobilityInfo.AlwaysOn</w:t>
            </w:r>
            <w:proofErr w:type="spellEnd"/>
            <w:r>
              <w:t xml:space="preserve"> :</w:t>
            </w:r>
            <w:proofErr w:type="gramEnd"/>
            <w:r>
              <w:t>= v_GSMMsg.pdu_Session_Modification_Request.alwaysOnPDUSessionReq;</w:t>
            </w:r>
          </w:p>
          <w:p w14:paraId="31292D89" w14:textId="77777777" w:rsidR="00B22104" w:rsidRDefault="00B22104" w:rsidP="00E60DA6">
            <w:r>
              <w:t xml:space="preserve">    } else {</w:t>
            </w:r>
          </w:p>
          <w:p w14:paraId="13C4BEBC" w14:textId="77777777" w:rsidR="00B22104" w:rsidRDefault="00B22104" w:rsidP="00E60DA6">
            <w:r>
              <w:t xml:space="preserve">      </w:t>
            </w:r>
            <w:proofErr w:type="spellStart"/>
            <w:r>
              <w:t>p_GSM_</w:t>
            </w:r>
            <w:proofErr w:type="gramStart"/>
            <w:r>
              <w:t>MobilityInfo.AlwaysOn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7DD5DD3A" w14:textId="77777777" w:rsidR="00B22104" w:rsidRDefault="00B22104" w:rsidP="00E60DA6">
            <w:r>
              <w:t xml:space="preserve">    }</w:t>
            </w:r>
          </w:p>
          <w:p w14:paraId="1094FD59" w14:textId="77777777" w:rsidR="00B22104" w:rsidRDefault="00B22104" w:rsidP="00E60DA6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 xml:space="preserve"> (v_GSMMsg.pdu_Session_Modification_Request.extdProtocolConfigurationOptions)) {</w:t>
            </w:r>
          </w:p>
          <w:p w14:paraId="3EC7FBCD" w14:textId="77777777" w:rsidR="00B22104" w:rsidRDefault="00B22104" w:rsidP="00E60DA6">
            <w:r>
              <w:lastRenderedPageBreak/>
              <w:t xml:space="preserve">      </w:t>
            </w:r>
            <w:proofErr w:type="spellStart"/>
            <w:proofErr w:type="gramStart"/>
            <w:r>
              <w:t>p_GSM_MobilityInfo.PCO</w:t>
            </w:r>
            <w:proofErr w:type="spellEnd"/>
            <w:r>
              <w:t xml:space="preserve"> :</w:t>
            </w:r>
            <w:proofErr w:type="gramEnd"/>
            <w:r>
              <w:t>= v_GSMMsg.pdu_Session_Modification_Request.extdProtocolConfigurationOptions;</w:t>
            </w:r>
          </w:p>
          <w:p w14:paraId="1913B15B" w14:textId="77777777" w:rsidR="00B22104" w:rsidRDefault="00B22104" w:rsidP="00E60DA6">
            <w:r>
              <w:t xml:space="preserve">    } else {</w:t>
            </w:r>
          </w:p>
          <w:p w14:paraId="2387A748" w14:textId="77777777" w:rsidR="00B22104" w:rsidRDefault="00B22104" w:rsidP="00E60DA6">
            <w:r>
              <w:t xml:space="preserve">      </w:t>
            </w:r>
            <w:proofErr w:type="spellStart"/>
            <w:proofErr w:type="gramStart"/>
            <w:r>
              <w:t>p_GSM_MobilityInfo.PCO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262949FA" w14:textId="77777777" w:rsidR="00B22104" w:rsidRDefault="00B22104" w:rsidP="00E60DA6">
            <w:r>
              <w:t xml:space="preserve">    }</w:t>
            </w:r>
          </w:p>
          <w:p w14:paraId="1907C6FA" w14:textId="77777777" w:rsidR="00B22104" w:rsidRDefault="00B22104" w:rsidP="00E60DA6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Result</w:t>
            </w:r>
            <w:proofErr w:type="spellEnd"/>
            <w:r>
              <w:t>;</w:t>
            </w:r>
            <w:proofErr w:type="gramEnd"/>
          </w:p>
          <w:p w14:paraId="5A691F6A" w14:textId="77777777" w:rsidR="00B22104" w:rsidRDefault="00B22104" w:rsidP="00E60DA6">
            <w:r>
              <w:t xml:space="preserve">  }</w:t>
            </w:r>
          </w:p>
        </w:tc>
      </w:tr>
    </w:tbl>
    <w:p w14:paraId="721E0828" w14:textId="77777777" w:rsidR="00B22104" w:rsidRDefault="00B22104" w:rsidP="00B22104"/>
    <w:p w14:paraId="052BD85A" w14:textId="77777777" w:rsidR="00B22104" w:rsidRDefault="00B22104" w:rsidP="00B22104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03EFE9E0" w14:textId="77777777" w:rsidTr="00E60DA6">
        <w:tc>
          <w:tcPr>
            <w:tcW w:w="9855" w:type="dxa"/>
          </w:tcPr>
          <w:p w14:paraId="7E17A4DF" w14:textId="77777777" w:rsidR="00B22104" w:rsidRDefault="00B22104" w:rsidP="00E60DA6">
            <w:r>
              <w:t xml:space="preserve">  function </w:t>
            </w:r>
            <w:proofErr w:type="spellStart"/>
            <w:r>
              <w:t>f_Check_NG_</w:t>
            </w:r>
            <w:proofErr w:type="gramStart"/>
            <w:r>
              <w:t>PDUSessionModificationReq</w:t>
            </w:r>
            <w:proofErr w:type="spellEnd"/>
            <w:r>
              <w:t>( out</w:t>
            </w:r>
            <w:proofErr w:type="gramEnd"/>
            <w:r>
              <w:t xml:space="preserve">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p_GSM_MobilityInfo</w:t>
            </w:r>
            <w:proofErr w:type="spellEnd"/>
            <w:r>
              <w:t>,</w:t>
            </w:r>
          </w:p>
          <w:p w14:paraId="6C1CF758" w14:textId="77777777" w:rsidR="00B22104" w:rsidRDefault="00B22104" w:rsidP="00E60DA6">
            <w:r>
              <w:t xml:space="preserve">                                                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p_PDUSessionGlobalInfo</w:t>
            </w:r>
            <w:proofErr w:type="spellEnd"/>
            <w:r>
              <w:t>,</w:t>
            </w:r>
          </w:p>
          <w:p w14:paraId="2E49E062" w14:textId="77777777" w:rsidR="00B22104" w:rsidRDefault="00B22104" w:rsidP="00E60DA6">
            <w:r>
              <w:t xml:space="preserve">                                                 </w:t>
            </w:r>
            <w:proofErr w:type="spellStart"/>
            <w:r>
              <w:t>NG_NAS_UL_Pdu_Type</w:t>
            </w:r>
            <w:proofErr w:type="spellEnd"/>
            <w:r>
              <w:t xml:space="preserve"> </w:t>
            </w:r>
            <w:proofErr w:type="spellStart"/>
            <w:r>
              <w:t>p_ReceivedMsgs</w:t>
            </w:r>
            <w:proofErr w:type="spellEnd"/>
            <w:r>
              <w:t>,</w:t>
            </w:r>
          </w:p>
          <w:p w14:paraId="6331DB5A" w14:textId="77777777" w:rsidR="00B22104" w:rsidRDefault="00B22104" w:rsidP="00E60DA6">
            <w:r>
              <w:t xml:space="preserve">                                                 template (present) O1_Type </w:t>
            </w:r>
            <w:proofErr w:type="spellStart"/>
            <w:r>
              <w:t>p_PDU_</w:t>
            </w:r>
            <w:proofErr w:type="gramStart"/>
            <w:r>
              <w:t>SessionId</w:t>
            </w:r>
            <w:proofErr w:type="spellEnd"/>
            <w:r>
              <w:t xml:space="preserve"> :</w:t>
            </w:r>
            <w:proofErr w:type="gramEnd"/>
            <w:r>
              <w:t>= ?,</w:t>
            </w:r>
          </w:p>
          <w:p w14:paraId="0AB8FE0A" w14:textId="77777777" w:rsidR="00B22104" w:rsidRDefault="00B22104" w:rsidP="00E60DA6">
            <w:r>
              <w:t xml:space="preserve">                                                 template (present) </w:t>
            </w:r>
            <w:proofErr w:type="spellStart"/>
            <w:r>
              <w:t>ProcedureTransactionIdentifier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PTI</w:t>
            </w:r>
            <w:proofErr w:type="spellEnd"/>
            <w:r>
              <w:t xml:space="preserve"> :</w:t>
            </w:r>
            <w:proofErr w:type="gramEnd"/>
            <w:r>
              <w:t>= ?,</w:t>
            </w:r>
          </w:p>
          <w:p w14:paraId="75F68026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NG_UE_SM_Cap</w:t>
            </w:r>
            <w:proofErr w:type="spellEnd"/>
            <w:r>
              <w:t xml:space="preserve"> </w:t>
            </w:r>
            <w:proofErr w:type="spellStart"/>
            <w:r>
              <w:t>p_NG_UE_SM_</w:t>
            </w:r>
            <w:proofErr w:type="gramStart"/>
            <w:r>
              <w:t>Cap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0C9F2CB1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GMM_GSM_Cause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Cause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51823194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MaxNumPacketFilters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MaxNumPacketFilters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0AB4EC36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AlwaysOnPDUSessionReq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AlwaysOnPDUSessionReq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59D6873E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IntegrityProtMaxDataRate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IntegrityProtMaxDataRate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160F3523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QoS_Rules</w:t>
            </w:r>
            <w:proofErr w:type="spellEnd"/>
            <w:r>
              <w:t xml:space="preserve"> </w:t>
            </w:r>
            <w:proofErr w:type="spellStart"/>
            <w:r>
              <w:t>p_QoS_</w:t>
            </w:r>
            <w:proofErr w:type="gramStart"/>
            <w:r>
              <w:t>Rules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60762A7F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QoSFlowDescr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QoSFlowDescr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30493F7A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MappedEPSBearerContexts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MappedEPSBearerContexts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0514F009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ExtdProtocolConfigOptions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ExtdPCO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0F492C0A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NG_PDU_SessionId</w:t>
            </w:r>
            <w:proofErr w:type="spellEnd"/>
            <w:r>
              <w:t xml:space="preserve"> </w:t>
            </w:r>
            <w:proofErr w:type="spellStart"/>
            <w:r>
              <w:t>p_OldPDU_</w:t>
            </w:r>
            <w:proofErr w:type="gramStart"/>
            <w:r>
              <w:t>SessionId</w:t>
            </w:r>
            <w:proofErr w:type="spellEnd"/>
            <w:r>
              <w:t xml:space="preserve">  :</w:t>
            </w:r>
            <w:proofErr w:type="gramEnd"/>
            <w:r>
              <w:t>= *,</w:t>
            </w:r>
          </w:p>
          <w:p w14:paraId="052B39E7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NG_Request_Type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RequestType</w:t>
            </w:r>
            <w:proofErr w:type="spellEnd"/>
            <w:r>
              <w:t xml:space="preserve">  :</w:t>
            </w:r>
            <w:proofErr w:type="gramEnd"/>
            <w:r>
              <w:t>= *,</w:t>
            </w:r>
          </w:p>
          <w:p w14:paraId="66590438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S_NSSAI_Type</w:t>
            </w:r>
            <w:proofErr w:type="spellEnd"/>
            <w:r>
              <w:t xml:space="preserve"> </w:t>
            </w:r>
            <w:proofErr w:type="spellStart"/>
            <w:r>
              <w:t>p_S_</w:t>
            </w:r>
            <w:proofErr w:type="gramStart"/>
            <w:r>
              <w:t>NSSAI</w:t>
            </w:r>
            <w:proofErr w:type="spellEnd"/>
            <w:r>
              <w:t xml:space="preserve">  :</w:t>
            </w:r>
            <w:proofErr w:type="gramEnd"/>
            <w:r>
              <w:t>= *,</w:t>
            </w:r>
          </w:p>
          <w:p w14:paraId="0003C61E" w14:textId="77777777" w:rsidR="00B22104" w:rsidRDefault="00B22104" w:rsidP="00E60DA6">
            <w:r>
              <w:t xml:space="preserve">                                                 template DNN </w:t>
            </w:r>
            <w:proofErr w:type="spellStart"/>
            <w:r>
              <w:t>p_</w:t>
            </w:r>
            <w:proofErr w:type="gramStart"/>
            <w:r>
              <w:t>DNN</w:t>
            </w:r>
            <w:proofErr w:type="spellEnd"/>
            <w:r>
              <w:t xml:space="preserve">  :</w:t>
            </w:r>
            <w:proofErr w:type="gramEnd"/>
            <w:r>
              <w:t>= *,</w:t>
            </w:r>
          </w:p>
          <w:p w14:paraId="2BD42459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AdditionalInformation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AdditionalInfo</w:t>
            </w:r>
            <w:proofErr w:type="spellEnd"/>
            <w:r>
              <w:t xml:space="preserve">  :</w:t>
            </w:r>
            <w:proofErr w:type="gramEnd"/>
            <w:r>
              <w:t>= *,</w:t>
            </w:r>
          </w:p>
          <w:p w14:paraId="04832DB3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MA_PDUSessionInfo</w:t>
            </w:r>
            <w:proofErr w:type="spellEnd"/>
            <w:r>
              <w:t xml:space="preserve"> </w:t>
            </w:r>
            <w:proofErr w:type="spellStart"/>
            <w:r>
              <w:t>p_MA_</w:t>
            </w:r>
            <w:proofErr w:type="gramStart"/>
            <w:r>
              <w:t>PDUSessionInfo</w:t>
            </w:r>
            <w:proofErr w:type="spellEnd"/>
            <w:r>
              <w:t xml:space="preserve"> :</w:t>
            </w:r>
            <w:proofErr w:type="gramEnd"/>
            <w:r>
              <w:t>= *,      // @sic R5s201387 Baseline Moving sic@</w:t>
            </w:r>
          </w:p>
          <w:p w14:paraId="377CD247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ReleaseAssistanceInd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ReleaseAssistanceInd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4A9BD05C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PortManagementInfoContainer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PortManagementInfoContainer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5695446B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IPHeaderCompressionConfig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IPHeaderCompConfig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376EA566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EthernetHeaderCompressConfig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EthernetHeaderCompConfig</w:t>
            </w:r>
            <w:proofErr w:type="spellEnd"/>
            <w:r>
              <w:t xml:space="preserve"> :</w:t>
            </w:r>
            <w:proofErr w:type="gramEnd"/>
            <w:r>
              <w:t xml:space="preserve">= *) return </w:t>
            </w:r>
            <w:proofErr w:type="spellStart"/>
            <w:r>
              <w:t>boolean</w:t>
            </w:r>
            <w:proofErr w:type="spellEnd"/>
          </w:p>
          <w:p w14:paraId="2ACBFC71" w14:textId="77777777" w:rsidR="00B22104" w:rsidRDefault="00B22104" w:rsidP="00E60DA6">
            <w:r>
              <w:t xml:space="preserve">  {</w:t>
            </w:r>
          </w:p>
          <w:p w14:paraId="0C1D8D59" w14:textId="04302EE0" w:rsidR="00B22104" w:rsidRDefault="00B22104" w:rsidP="00E60DA6">
            <w:r>
              <w:lastRenderedPageBreak/>
              <w:t>…………..</w:t>
            </w:r>
          </w:p>
          <w:p w14:paraId="64C44594" w14:textId="77777777" w:rsidR="00B22104" w:rsidRDefault="00B22104" w:rsidP="00E60DA6">
            <w:r>
              <w:t xml:space="preserve">    // Store info for this modification</w:t>
            </w:r>
          </w:p>
          <w:p w14:paraId="58AE2C16" w14:textId="77777777" w:rsidR="00B22104" w:rsidRDefault="00B22104" w:rsidP="00E60DA6">
            <w:r>
              <w:t xml:space="preserve">    </w:t>
            </w:r>
            <w:proofErr w:type="spellStart"/>
            <w:r>
              <w:t>p_GSM_</w:t>
            </w:r>
            <w:proofErr w:type="gramStart"/>
            <w:r>
              <w:t>MobilityInfo.SessionId</w:t>
            </w:r>
            <w:proofErr w:type="spellEnd"/>
            <w:r>
              <w:t xml:space="preserve"> :</w:t>
            </w:r>
            <w:proofErr w:type="gramEnd"/>
            <w:r>
              <w:t>= v_GSMMsg.pdu_Session_Modification_Request.pduSessionId.sessionId; // @sic R5s200564 sic@</w:t>
            </w:r>
          </w:p>
          <w:p w14:paraId="2CDE225B" w14:textId="77777777" w:rsidR="00B22104" w:rsidRDefault="00B22104" w:rsidP="00E60DA6">
            <w:r>
              <w:t xml:space="preserve">    </w:t>
            </w:r>
            <w:proofErr w:type="spellStart"/>
            <w:proofErr w:type="gramStart"/>
            <w:r>
              <w:t>p_GSM_MobilityInfo.PTI</w:t>
            </w:r>
            <w:proofErr w:type="spellEnd"/>
            <w:r>
              <w:t xml:space="preserve"> :</w:t>
            </w:r>
            <w:proofErr w:type="gramEnd"/>
            <w:r>
              <w:t>= v_GSMMsg.pdu_Session_Modification_Request.procedureTransactionIdentifier;</w:t>
            </w:r>
          </w:p>
          <w:p w14:paraId="60D8D925" w14:textId="77777777" w:rsidR="00B22104" w:rsidRDefault="00B22104" w:rsidP="00E60DA6">
            <w:r>
              <w:t xml:space="preserve">    </w:t>
            </w:r>
            <w:proofErr w:type="spellStart"/>
            <w:r>
              <w:t>p_GSM_</w:t>
            </w:r>
            <w:proofErr w:type="gramStart"/>
            <w:r>
              <w:t>MobilityInfo.SessionType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7A0F4358" w14:textId="77777777" w:rsidR="00B22104" w:rsidRDefault="00B22104" w:rsidP="00E60DA6">
            <w:r>
              <w:t xml:space="preserve">    </w:t>
            </w:r>
            <w:proofErr w:type="spellStart"/>
            <w:r>
              <w:t>p_GSM_MobilityInfo.EPS_</w:t>
            </w:r>
            <w:proofErr w:type="gramStart"/>
            <w:r>
              <w:t>Bearer</w:t>
            </w:r>
            <w:proofErr w:type="spellEnd"/>
            <w:r>
              <w:t xml:space="preserve"> :</w:t>
            </w:r>
            <w:proofErr w:type="gramEnd"/>
            <w:r>
              <w:t>= omit; // @sic R5s201533 sic@</w:t>
            </w:r>
          </w:p>
          <w:p w14:paraId="36977E2E" w14:textId="77777777" w:rsidR="00B22104" w:rsidRDefault="00B22104" w:rsidP="00E60DA6">
            <w:r>
              <w:t xml:space="preserve">    </w:t>
            </w:r>
            <w:proofErr w:type="spellStart"/>
            <w:r>
              <w:t>p_GSM_</w:t>
            </w:r>
            <w:proofErr w:type="gramStart"/>
            <w:r>
              <w:t>MobilityInfo.PdnIndex</w:t>
            </w:r>
            <w:proofErr w:type="spellEnd"/>
            <w:r>
              <w:t xml:space="preserve"> :</w:t>
            </w:r>
            <w:proofErr w:type="gramEnd"/>
            <w:r>
              <w:t>= omit; // @sic R5s201533 sic@</w:t>
            </w:r>
          </w:p>
          <w:p w14:paraId="6CD0843F" w14:textId="77777777" w:rsidR="00B22104" w:rsidRDefault="00B22104" w:rsidP="00E60DA6">
            <w:r>
              <w:t xml:space="preserve">    </w:t>
            </w:r>
            <w:proofErr w:type="spellStart"/>
            <w:r w:rsidRPr="00A05288">
              <w:rPr>
                <w:highlight w:val="green"/>
              </w:rPr>
              <w:t>p_GSM_</w:t>
            </w:r>
            <w:proofErr w:type="gramStart"/>
            <w:r w:rsidRPr="00A05288">
              <w:rPr>
                <w:highlight w:val="green"/>
              </w:rPr>
              <w:t>MobilityInfo.NSSAI</w:t>
            </w:r>
            <w:proofErr w:type="spellEnd"/>
            <w:r w:rsidRPr="00A05288">
              <w:rPr>
                <w:highlight w:val="green"/>
              </w:rPr>
              <w:t xml:space="preserve"> :</w:t>
            </w:r>
            <w:proofErr w:type="gramEnd"/>
            <w:r w:rsidRPr="00A05288">
              <w:rPr>
                <w:highlight w:val="green"/>
              </w:rPr>
              <w:t>= omit;</w:t>
            </w:r>
          </w:p>
          <w:p w14:paraId="166E676A" w14:textId="77777777" w:rsidR="00B22104" w:rsidRDefault="00B22104" w:rsidP="00E60DA6">
            <w:r>
              <w:t xml:space="preserve">    </w:t>
            </w:r>
          </w:p>
          <w:p w14:paraId="2482112C" w14:textId="77777777" w:rsidR="00B22104" w:rsidRDefault="00B22104" w:rsidP="00E60DA6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 xml:space="preserve"> (</w:t>
            </w:r>
            <w:proofErr w:type="spellStart"/>
            <w:r>
              <w:t>p_ReceivedMsgs.Msg.ul_Nas_Transport.dnn</w:t>
            </w:r>
            <w:proofErr w:type="spellEnd"/>
            <w:r>
              <w:t>)) {</w:t>
            </w:r>
          </w:p>
          <w:p w14:paraId="2CD97949" w14:textId="77777777" w:rsidR="00B22104" w:rsidRDefault="00B22104" w:rsidP="00E60DA6">
            <w:r>
              <w:t xml:space="preserve">      </w:t>
            </w:r>
            <w:proofErr w:type="spellStart"/>
            <w:proofErr w:type="gramStart"/>
            <w:r>
              <w:t>p_GSM_MobilityInfo.DNN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p_ReceivedMsgs.Msg.ul_Nas_Transport.dnn</w:t>
            </w:r>
            <w:proofErr w:type="spellEnd"/>
            <w:r>
              <w:t>;</w:t>
            </w:r>
          </w:p>
          <w:p w14:paraId="2E0EB71E" w14:textId="77777777" w:rsidR="00B22104" w:rsidRDefault="00B22104" w:rsidP="00E60DA6">
            <w:r>
              <w:t xml:space="preserve">    } else {</w:t>
            </w:r>
          </w:p>
          <w:p w14:paraId="0593CC53" w14:textId="77777777" w:rsidR="00B22104" w:rsidRDefault="00B22104" w:rsidP="00E60DA6">
            <w:r>
              <w:t xml:space="preserve">      </w:t>
            </w:r>
            <w:proofErr w:type="spellStart"/>
            <w:proofErr w:type="gramStart"/>
            <w:r>
              <w:t>p_GSM_MobilityInfo.DNN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12123823" w14:textId="77777777" w:rsidR="00B22104" w:rsidRDefault="00B22104" w:rsidP="00E60DA6">
            <w:r>
              <w:t xml:space="preserve">    }</w:t>
            </w:r>
          </w:p>
          <w:p w14:paraId="60006217" w14:textId="77777777" w:rsidR="00B22104" w:rsidRDefault="00B22104" w:rsidP="00E60DA6">
            <w:r>
              <w:t xml:space="preserve">    </w:t>
            </w:r>
            <w:proofErr w:type="spellStart"/>
            <w:r>
              <w:t>p_GSM_</w:t>
            </w:r>
            <w:proofErr w:type="gramStart"/>
            <w:r>
              <w:t>MobilityInfo.PDUType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f_GetPDNTypeFromDNN</w:t>
            </w:r>
            <w:proofErr w:type="spellEnd"/>
            <w:r>
              <w:t>(</w:t>
            </w:r>
            <w:proofErr w:type="spellStart"/>
            <w:r>
              <w:t>p_GSM_MobilityInfo.DNN</w:t>
            </w:r>
            <w:proofErr w:type="spellEnd"/>
            <w:r>
              <w:t>);  // @sic R5-206296 sic@</w:t>
            </w:r>
          </w:p>
          <w:p w14:paraId="09C00239" w14:textId="77777777" w:rsidR="00B22104" w:rsidRDefault="00B22104" w:rsidP="00E60DA6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 xml:space="preserve"> (v_GSMMsg.pdu_Session_Modification_Request.alwaysOnPDUSessionReq)) {</w:t>
            </w:r>
          </w:p>
          <w:p w14:paraId="2621ED78" w14:textId="77777777" w:rsidR="00B22104" w:rsidRDefault="00B22104" w:rsidP="00E60DA6">
            <w:r>
              <w:t xml:space="preserve">      </w:t>
            </w:r>
            <w:proofErr w:type="spellStart"/>
            <w:r>
              <w:t>p_GSM_</w:t>
            </w:r>
            <w:proofErr w:type="gramStart"/>
            <w:r>
              <w:t>MobilityInfo.AlwaysOn</w:t>
            </w:r>
            <w:proofErr w:type="spellEnd"/>
            <w:r>
              <w:t xml:space="preserve"> :</w:t>
            </w:r>
            <w:proofErr w:type="gramEnd"/>
            <w:r>
              <w:t>= v_GSMMsg.pdu_Session_Modification_Request.alwaysOnPDUSessionReq;</w:t>
            </w:r>
          </w:p>
          <w:p w14:paraId="7E9FE73C" w14:textId="77777777" w:rsidR="00B22104" w:rsidRDefault="00B22104" w:rsidP="00E60DA6">
            <w:r>
              <w:t xml:space="preserve">    } else {</w:t>
            </w:r>
          </w:p>
          <w:p w14:paraId="5776F669" w14:textId="77777777" w:rsidR="00B22104" w:rsidRDefault="00B22104" w:rsidP="00E60DA6">
            <w:r>
              <w:t xml:space="preserve">      </w:t>
            </w:r>
            <w:proofErr w:type="spellStart"/>
            <w:r>
              <w:t>p_GSM_</w:t>
            </w:r>
            <w:proofErr w:type="gramStart"/>
            <w:r>
              <w:t>MobilityInfo.AlwaysOn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09D7FFAD" w14:textId="77777777" w:rsidR="00B22104" w:rsidRDefault="00B22104" w:rsidP="00E60DA6">
            <w:r>
              <w:t xml:space="preserve">    }</w:t>
            </w:r>
          </w:p>
          <w:p w14:paraId="3E78480B" w14:textId="77777777" w:rsidR="00B22104" w:rsidRDefault="00B22104" w:rsidP="00E60DA6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 xml:space="preserve"> (v_GSMMsg.pdu_Session_Modification_Request.extdProtocolConfigurationOptions)) {</w:t>
            </w:r>
          </w:p>
          <w:p w14:paraId="2770B0AE" w14:textId="77777777" w:rsidR="00B22104" w:rsidRDefault="00B22104" w:rsidP="00E60DA6">
            <w:r>
              <w:t xml:space="preserve">      </w:t>
            </w:r>
            <w:proofErr w:type="spellStart"/>
            <w:proofErr w:type="gramStart"/>
            <w:r>
              <w:t>p_GSM_MobilityInfo.PCO</w:t>
            </w:r>
            <w:proofErr w:type="spellEnd"/>
            <w:r>
              <w:t xml:space="preserve"> :</w:t>
            </w:r>
            <w:proofErr w:type="gramEnd"/>
            <w:r>
              <w:t>= v_GSMMsg.pdu_Session_Modification_Request.extdProtocolConfigurationOptions;</w:t>
            </w:r>
          </w:p>
          <w:p w14:paraId="2936BF28" w14:textId="77777777" w:rsidR="00B22104" w:rsidRDefault="00B22104" w:rsidP="00E60DA6">
            <w:r>
              <w:t xml:space="preserve">    } else {</w:t>
            </w:r>
          </w:p>
          <w:p w14:paraId="345020FF" w14:textId="77777777" w:rsidR="00B22104" w:rsidRDefault="00B22104" w:rsidP="00E60DA6">
            <w:r>
              <w:t xml:space="preserve">      </w:t>
            </w:r>
            <w:proofErr w:type="spellStart"/>
            <w:proofErr w:type="gramStart"/>
            <w:r>
              <w:t>p_GSM_MobilityInfo.PCO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010EAAB6" w14:textId="77777777" w:rsidR="00B22104" w:rsidRDefault="00B22104" w:rsidP="00E60DA6">
            <w:r>
              <w:t xml:space="preserve">    }</w:t>
            </w:r>
          </w:p>
          <w:p w14:paraId="2AB7B3F4" w14:textId="77777777" w:rsidR="00B22104" w:rsidRDefault="00B22104" w:rsidP="00E60DA6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Result</w:t>
            </w:r>
            <w:proofErr w:type="spellEnd"/>
            <w:r>
              <w:t>;</w:t>
            </w:r>
            <w:proofErr w:type="gramEnd"/>
          </w:p>
          <w:p w14:paraId="647F5515" w14:textId="77777777" w:rsidR="00B22104" w:rsidRDefault="00B22104" w:rsidP="00E60DA6">
            <w:r>
              <w:t xml:space="preserve">  }</w:t>
            </w:r>
          </w:p>
        </w:tc>
      </w:tr>
    </w:tbl>
    <w:p w14:paraId="25EBED13" w14:textId="77777777" w:rsidR="00B22104" w:rsidRDefault="00B22104" w:rsidP="00B2210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68638745"/>
      <w:r>
        <w:rPr>
          <w:b/>
          <w:lang w:val="pt-BR"/>
        </w:rPr>
        <w:lastRenderedPageBreak/>
        <w:t xml:space="preserve">Change </w:t>
      </w:r>
      <w:r>
        <w:rPr>
          <w:b/>
          <w:lang w:val="en-US"/>
        </w:rPr>
        <w:t>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66FA9593" w14:textId="77777777" w:rsidTr="00E60DA6">
        <w:trPr>
          <w:trHeight w:val="447"/>
        </w:trPr>
        <w:tc>
          <w:tcPr>
            <w:tcW w:w="1985" w:type="dxa"/>
          </w:tcPr>
          <w:p w14:paraId="66F2BC4E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92EE457" w14:textId="77682C08" w:rsidR="00B22104" w:rsidRDefault="00B22104" w:rsidP="00E60DA6">
            <w:pPr>
              <w:spacing w:after="0"/>
            </w:pPr>
            <w:r w:rsidRPr="00EE0333">
              <w:t>f_NR5GC_IRAT_S1ToN1_</w:t>
            </w:r>
            <w:proofErr w:type="gramStart"/>
            <w:r w:rsidRPr="00EE0333">
              <w:t>SessionModification</w:t>
            </w:r>
            <w:r w:rsidR="003A4D8D">
              <w:t>(</w:t>
            </w:r>
            <w:proofErr w:type="gramEnd"/>
            <w:r w:rsidR="003A4D8D">
              <w:t>)</w:t>
            </w:r>
          </w:p>
        </w:tc>
      </w:tr>
      <w:tr w:rsidR="00B22104" w14:paraId="1F1D5FE9" w14:textId="77777777" w:rsidTr="00E60DA6">
        <w:trPr>
          <w:trHeight w:val="452"/>
        </w:trPr>
        <w:tc>
          <w:tcPr>
            <w:tcW w:w="1985" w:type="dxa"/>
          </w:tcPr>
          <w:p w14:paraId="36491C8B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3616ADFC" w14:textId="08000287" w:rsidR="00B22104" w:rsidRPr="003A4D8D" w:rsidRDefault="003A4D8D" w:rsidP="00E60DA6">
            <w:pPr>
              <w:rPr>
                <w:rFonts w:ascii="Arial" w:hAnsi="Arial" w:cs="Arial"/>
              </w:rPr>
            </w:pPr>
            <w:proofErr w:type="spellStart"/>
            <w:r w:rsidRPr="003A4D8D">
              <w:rPr>
                <w:rFonts w:ascii="Arial" w:hAnsi="Arial" w:cs="Arial"/>
              </w:rPr>
              <w:t>v_GSM_MobilityInfo</w:t>
            </w:r>
            <w:proofErr w:type="spellEnd"/>
            <w:r w:rsidRPr="003A4D8D">
              <w:rPr>
                <w:rFonts w:ascii="Arial" w:hAnsi="Arial" w:cs="Arial"/>
              </w:rPr>
              <w:t xml:space="preserve"> as returned from </w:t>
            </w:r>
            <w:proofErr w:type="spellStart"/>
            <w:r w:rsidRPr="003A4D8D">
              <w:rPr>
                <w:rFonts w:ascii="Arial" w:hAnsi="Arial" w:cs="Arial"/>
              </w:rPr>
              <w:t>f_Check_NG_</w:t>
            </w:r>
            <w:proofErr w:type="gramStart"/>
            <w:r w:rsidRPr="003A4D8D">
              <w:rPr>
                <w:rFonts w:ascii="Arial" w:hAnsi="Arial" w:cs="Arial"/>
              </w:rPr>
              <w:t>PDUSessionModificationReq</w:t>
            </w:r>
            <w:proofErr w:type="spellEnd"/>
            <w:r w:rsidRPr="003A4D8D">
              <w:rPr>
                <w:rFonts w:ascii="Arial" w:hAnsi="Arial" w:cs="Arial"/>
              </w:rPr>
              <w:t>(</w:t>
            </w:r>
            <w:proofErr w:type="gramEnd"/>
            <w:r w:rsidRPr="003A4D8D">
              <w:rPr>
                <w:rFonts w:ascii="Arial" w:hAnsi="Arial" w:cs="Arial"/>
              </w:rPr>
              <w:t>) will not have EPS bearer or PDN index fields populated. This can lead to errors on the next N1-&gt;S1 transition.</w:t>
            </w:r>
          </w:p>
        </w:tc>
      </w:tr>
      <w:tr w:rsidR="00B22104" w14:paraId="5068E6B4" w14:textId="77777777" w:rsidTr="00E60DA6">
        <w:tc>
          <w:tcPr>
            <w:tcW w:w="1985" w:type="dxa"/>
          </w:tcPr>
          <w:p w14:paraId="44F52C6F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CB68069" w14:textId="78CBE727" w:rsidR="00B22104" w:rsidRPr="003A4D8D" w:rsidRDefault="003A4D8D" w:rsidP="00E60DA6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3A4D8D">
              <w:rPr>
                <w:rFonts w:cs="Arial"/>
                <w:lang w:val="en-SG"/>
              </w:rPr>
              <w:t>Populate</w:t>
            </w:r>
            <w:r w:rsidR="00B22104" w:rsidRPr="003A4D8D">
              <w:rPr>
                <w:rFonts w:cs="Arial"/>
                <w:lang w:val="en-SG"/>
              </w:rPr>
              <w:t xml:space="preserve"> </w:t>
            </w:r>
            <w:proofErr w:type="spellStart"/>
            <w:r w:rsidR="00B22104" w:rsidRPr="003A4D8D">
              <w:rPr>
                <w:rFonts w:cs="Arial"/>
              </w:rPr>
              <w:t>EPS_Bearer</w:t>
            </w:r>
            <w:proofErr w:type="spellEnd"/>
            <w:r w:rsidR="00B22104" w:rsidRPr="003A4D8D">
              <w:rPr>
                <w:rFonts w:cs="Arial"/>
              </w:rPr>
              <w:t xml:space="preserve"> and </w:t>
            </w:r>
            <w:proofErr w:type="spellStart"/>
            <w:r w:rsidR="00B22104" w:rsidRPr="003A4D8D">
              <w:rPr>
                <w:rFonts w:cs="Arial"/>
              </w:rPr>
              <w:t>PdnIndex</w:t>
            </w:r>
            <w:proofErr w:type="spellEnd"/>
            <w:r w:rsidR="00B22104" w:rsidRPr="003A4D8D">
              <w:rPr>
                <w:rFonts w:cs="Arial"/>
              </w:rPr>
              <w:t xml:space="preserve"> </w:t>
            </w:r>
            <w:r w:rsidRPr="003A4D8D">
              <w:rPr>
                <w:rFonts w:cs="Arial"/>
              </w:rPr>
              <w:t>from</w:t>
            </w:r>
            <w:r w:rsidR="00B22104" w:rsidRPr="003A4D8D">
              <w:rPr>
                <w:rFonts w:cs="Arial"/>
              </w:rPr>
              <w:t xml:space="preserve"> </w:t>
            </w:r>
            <w:proofErr w:type="spellStart"/>
            <w:r w:rsidRPr="003A4D8D">
              <w:rPr>
                <w:rFonts w:cs="Arial"/>
              </w:rPr>
              <w:t>p_PduSessionsFromLTE</w:t>
            </w:r>
            <w:proofErr w:type="spellEnd"/>
            <w:r w:rsidRPr="003A4D8D">
              <w:rPr>
                <w:rFonts w:cs="Arial"/>
              </w:rPr>
              <w:t xml:space="preserve"> before </w:t>
            </w:r>
            <w:proofErr w:type="spellStart"/>
            <w:r w:rsidRPr="003A4D8D">
              <w:rPr>
                <w:rFonts w:cs="Arial"/>
              </w:rPr>
              <w:t>storijg</w:t>
            </w:r>
            <w:proofErr w:type="spellEnd"/>
            <w:r w:rsidRPr="003A4D8D">
              <w:rPr>
                <w:rFonts w:cs="Arial"/>
              </w:rPr>
              <w:t xml:space="preserve"> PDU session info.</w:t>
            </w:r>
          </w:p>
        </w:tc>
      </w:tr>
      <w:tr w:rsidR="00B22104" w14:paraId="4F01D993" w14:textId="77777777" w:rsidTr="00E60DA6">
        <w:tc>
          <w:tcPr>
            <w:tcW w:w="1985" w:type="dxa"/>
          </w:tcPr>
          <w:p w14:paraId="636767D2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106DABA" w14:textId="77777777" w:rsidR="00B22104" w:rsidRDefault="00B22104" w:rsidP="00E60DA6">
            <w:pPr>
              <w:spacing w:after="0"/>
              <w:rPr>
                <w:rFonts w:ascii="Arial" w:hAnsi="Arial" w:cs="Arial"/>
              </w:rPr>
            </w:pPr>
            <w:r w:rsidRPr="00EE0333">
              <w:rPr>
                <w:rFonts w:ascii="Arial" w:hAnsi="Arial" w:cs="Arial"/>
              </w:rPr>
              <w:t>NR5GC_IRAT_CommonFunctions</w:t>
            </w:r>
          </w:p>
        </w:tc>
      </w:tr>
      <w:tr w:rsidR="00B22104" w14:paraId="43B94C65" w14:textId="77777777" w:rsidTr="00E60DA6">
        <w:tc>
          <w:tcPr>
            <w:tcW w:w="1985" w:type="dxa"/>
          </w:tcPr>
          <w:p w14:paraId="1504CB99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4037556" w14:textId="77777777" w:rsidR="00B22104" w:rsidRDefault="00B22104" w:rsidP="00E60DA6">
            <w:pPr>
              <w:rPr>
                <w:rFonts w:ascii="Arial" w:hAnsi="Arial"/>
                <w:highlight w:val="cyan"/>
              </w:rPr>
            </w:pPr>
          </w:p>
        </w:tc>
      </w:tr>
    </w:tbl>
    <w:p w14:paraId="36B484C0" w14:textId="77777777" w:rsidR="00B22104" w:rsidRDefault="00B22104" w:rsidP="00B22104"/>
    <w:p w14:paraId="46558D38" w14:textId="77777777" w:rsidR="00B22104" w:rsidRDefault="00B22104" w:rsidP="00B22104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35B5959F" w14:textId="77777777" w:rsidTr="00E60DA6">
        <w:tc>
          <w:tcPr>
            <w:tcW w:w="9855" w:type="dxa"/>
          </w:tcPr>
          <w:p w14:paraId="5B178485" w14:textId="77777777" w:rsidR="00B22104" w:rsidRDefault="00B22104" w:rsidP="00E60DA6">
            <w:r>
              <w:t xml:space="preserve">    function f_NR5GC_IRAT_S1ToN1_</w:t>
            </w:r>
            <w:proofErr w:type="gramStart"/>
            <w:r>
              <w:t>SessionModification(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3043C0BA" w14:textId="77777777" w:rsidR="00B22104" w:rsidRDefault="00B22104" w:rsidP="00E60DA6">
            <w:r>
              <w:t xml:space="preserve">                                                   </w:t>
            </w:r>
            <w:proofErr w:type="spellStart"/>
            <w:r>
              <w:t>EUTRA_NR_PduSessionInfoList_Type</w:t>
            </w:r>
            <w:proofErr w:type="spellEnd"/>
            <w:r>
              <w:t xml:space="preserve"> </w:t>
            </w:r>
            <w:proofErr w:type="spellStart"/>
            <w:r>
              <w:t>p_PduSessionsFromLTE</w:t>
            </w:r>
            <w:proofErr w:type="spellEnd"/>
            <w:r>
              <w:t>,</w:t>
            </w:r>
          </w:p>
          <w:p w14:paraId="32457451" w14:textId="77777777" w:rsidR="00B22104" w:rsidRDefault="00B22104" w:rsidP="00E60DA6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p_FailWhenK_</w:t>
            </w:r>
            <w:proofErr w:type="gramStart"/>
            <w:r>
              <w:t>LessN</w:t>
            </w:r>
            <w:proofErr w:type="spellEnd"/>
            <w:r>
              <w:t xml:space="preserve"> :</w:t>
            </w:r>
            <w:proofErr w:type="gramEnd"/>
            <w:r>
              <w:t>= true,</w:t>
            </w:r>
          </w:p>
          <w:p w14:paraId="2D8C0B9D" w14:textId="77777777" w:rsidR="00B22104" w:rsidRDefault="00B22104" w:rsidP="00E60DA6">
            <w:r>
              <w:t xml:space="preserve">                                                  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SRB</w:t>
            </w:r>
            <w:proofErr w:type="spellEnd"/>
            <w:r>
              <w:t xml:space="preserve"> :</w:t>
            </w:r>
            <w:proofErr w:type="gramEnd"/>
            <w:r>
              <w:t>= tsc_NR_RbId_SRB1,</w:t>
            </w:r>
          </w:p>
          <w:p w14:paraId="70A644BF" w14:textId="77777777" w:rsidR="00B22104" w:rsidRDefault="00B22104" w:rsidP="00E60DA6">
            <w:r>
              <w:t xml:space="preserve">                                                   integer </w:t>
            </w:r>
            <w:proofErr w:type="spellStart"/>
            <w:r>
              <w:t>p_</w:t>
            </w:r>
            <w:proofErr w:type="gramStart"/>
            <w:r>
              <w:t>ExpectedNumberOfNewPDUSessions</w:t>
            </w:r>
            <w:proofErr w:type="spellEnd"/>
            <w:r>
              <w:t xml:space="preserve"> :</w:t>
            </w:r>
            <w:proofErr w:type="gramEnd"/>
            <w:r>
              <w:t>= (</w:t>
            </w:r>
            <w:proofErr w:type="spellStart"/>
            <w:r>
              <w:t>pc_noOf_PDUsSameConnection</w:t>
            </w:r>
            <w:proofErr w:type="spellEnd"/>
            <w:r>
              <w:t xml:space="preserve"> + </w:t>
            </w:r>
            <w:proofErr w:type="spellStart"/>
            <w:r>
              <w:t>pc_noOf_PDUsNewConnection</w:t>
            </w:r>
            <w:proofErr w:type="spellEnd"/>
            <w:r>
              <w:t xml:space="preserve">)) runs on NR5GC_PTC return </w:t>
            </w:r>
            <w:proofErr w:type="spellStart"/>
            <w:r>
              <w:t>boolean</w:t>
            </w:r>
            <w:proofErr w:type="spellEnd"/>
          </w:p>
          <w:p w14:paraId="35A854DD" w14:textId="77777777" w:rsidR="00B22104" w:rsidRDefault="00B22104" w:rsidP="00E60DA6">
            <w:r>
              <w:t xml:space="preserve">  {</w:t>
            </w:r>
          </w:p>
          <w:p w14:paraId="15CC7755" w14:textId="77777777" w:rsidR="00B22104" w:rsidRDefault="00B22104" w:rsidP="00E60DA6">
            <w:r>
              <w:t xml:space="preserve">    var template (value)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FromLTEList</w:t>
            </w:r>
            <w:proofErr w:type="spellEnd"/>
            <w:r>
              <w:t>;</w:t>
            </w:r>
            <w:proofErr w:type="gramEnd"/>
          </w:p>
          <w:p w14:paraId="600AB192" w14:textId="77777777" w:rsidR="00B22104" w:rsidRDefault="00B22104" w:rsidP="00E60DA6">
            <w:r>
              <w:t xml:space="preserve">    var </w:t>
            </w:r>
            <w:proofErr w:type="spellStart"/>
            <w:r>
              <w:t>NG_NAS_UL_PduList_Type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PduSessionModificationRequestList</w:t>
            </w:r>
            <w:proofErr w:type="spellEnd"/>
            <w:r>
              <w:t xml:space="preserve"> :</w:t>
            </w:r>
            <w:proofErr w:type="gramEnd"/>
            <w:r>
              <w:t>= {};</w:t>
            </w:r>
          </w:p>
          <w:p w14:paraId="154B2900" w14:textId="77777777" w:rsidR="00B22104" w:rsidRDefault="00B22104" w:rsidP="00E60DA6">
            <w:r>
              <w:t xml:space="preserve">    var </w:t>
            </w:r>
            <w:proofErr w:type="spellStart"/>
            <w:r>
              <w:t>IntegerList_Type</w:t>
            </w:r>
            <w:proofErr w:type="spellEnd"/>
            <w:r>
              <w:t xml:space="preserve"> </w:t>
            </w:r>
            <w:proofErr w:type="spellStart"/>
            <w:r>
              <w:t>v_PDU_</w:t>
            </w:r>
            <w:proofErr w:type="gramStart"/>
            <w:r>
              <w:t>SessionIdList</w:t>
            </w:r>
            <w:proofErr w:type="spellEnd"/>
            <w:r>
              <w:t xml:space="preserve"> :</w:t>
            </w:r>
            <w:proofErr w:type="gramEnd"/>
            <w:r>
              <w:t>= {};</w:t>
            </w:r>
          </w:p>
          <w:p w14:paraId="7F709B3F" w14:textId="77777777" w:rsidR="00B22104" w:rsidRDefault="00B22104" w:rsidP="00E60DA6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 xml:space="preserve"> :</w:t>
            </w:r>
            <w:proofErr w:type="gramEnd"/>
            <w:r>
              <w:t>= f_NR5GC_MobileInfo_GetGMM_MobilityInfo();</w:t>
            </w:r>
          </w:p>
          <w:p w14:paraId="1E00AD36" w14:textId="77777777" w:rsidR="00B22104" w:rsidRDefault="00B22104" w:rsidP="00E60DA6">
            <w:r>
              <w:t xml:space="preserve">    var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1B01A4B2" w14:textId="77777777" w:rsidR="00B22104" w:rsidRDefault="00B22104" w:rsidP="00E60DA6">
            <w:r>
              <w:t xml:space="preserve">    var NR_SRB_COMMON_IND </w:t>
            </w:r>
            <w:proofErr w:type="spellStart"/>
            <w:r>
              <w:t>v_</w:t>
            </w:r>
            <w:proofErr w:type="gramStart"/>
            <w:r>
              <w:t>ReceivedAsp</w:t>
            </w:r>
            <w:proofErr w:type="spellEnd"/>
            <w:r>
              <w:t>;</w:t>
            </w:r>
            <w:proofErr w:type="gramEnd"/>
          </w:p>
          <w:p w14:paraId="2917FD5C" w14:textId="77777777" w:rsidR="00B22104" w:rsidRDefault="00B22104" w:rsidP="00E60DA6">
            <w:r>
              <w:t xml:space="preserve">    var </w:t>
            </w:r>
            <w:proofErr w:type="spellStart"/>
            <w:r>
              <w:t>NG_NAS_UL_Pdu_Type</w:t>
            </w:r>
            <w:proofErr w:type="spellEnd"/>
            <w:r>
              <w:t xml:space="preserve"> </w:t>
            </w:r>
            <w:proofErr w:type="spellStart"/>
            <w:r>
              <w:t>v_NG_NAS_UL_</w:t>
            </w:r>
            <w:proofErr w:type="gramStart"/>
            <w:r>
              <w:t>Pdu</w:t>
            </w:r>
            <w:proofErr w:type="spellEnd"/>
            <w:r>
              <w:t>;</w:t>
            </w:r>
            <w:proofErr w:type="gramEnd"/>
          </w:p>
          <w:p w14:paraId="185F6AD8" w14:textId="77777777" w:rsidR="00B22104" w:rsidRDefault="00B22104" w:rsidP="00E60DA6">
            <w:r>
              <w:t xml:space="preserve">    var </w:t>
            </w:r>
            <w:proofErr w:type="spellStart"/>
            <w:r>
              <w:t>NG_NAS_UL_Message_Type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GSMMsg</w:t>
            </w:r>
            <w:proofErr w:type="spellEnd"/>
            <w:r>
              <w:t>;</w:t>
            </w:r>
            <w:proofErr w:type="gramEnd"/>
          </w:p>
          <w:p w14:paraId="1F92B1B1" w14:textId="77777777" w:rsidR="00B22104" w:rsidRDefault="00B22104" w:rsidP="00E60DA6">
            <w:r>
              <w:t xml:space="preserve">    var integer </w:t>
            </w:r>
            <w:proofErr w:type="spellStart"/>
            <w:r>
              <w:t>v_PDU_</w:t>
            </w:r>
            <w:proofErr w:type="gramStart"/>
            <w:r>
              <w:t>SessionId</w:t>
            </w:r>
            <w:proofErr w:type="spellEnd"/>
            <w:r>
              <w:t>;</w:t>
            </w:r>
            <w:proofErr w:type="gramEnd"/>
          </w:p>
          <w:p w14:paraId="59B7A93E" w14:textId="77777777" w:rsidR="00B22104" w:rsidRDefault="00B22104" w:rsidP="00E60DA6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RadioBearerConfig</w:t>
            </w:r>
            <w:proofErr w:type="spellEnd"/>
            <w:r>
              <w:t>;</w:t>
            </w:r>
            <w:proofErr w:type="gramEnd"/>
          </w:p>
          <w:p w14:paraId="75E49679" w14:textId="77777777" w:rsidR="00B22104" w:rsidRDefault="00B22104" w:rsidP="00E60DA6">
            <w:r>
              <w:t xml:space="preserve">    var template(value)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>;</w:t>
            </w:r>
            <w:proofErr w:type="gramEnd"/>
          </w:p>
          <w:p w14:paraId="5D6D8FD3" w14:textId="77777777" w:rsidR="00B22104" w:rsidRDefault="00B22104" w:rsidP="00E60DA6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>;  /</w:t>
            </w:r>
            <w:proofErr w:type="gramEnd"/>
            <w:r>
              <w:t xml:space="preserve">/ list of DRBs to be configured at the SS (SRB2 </w:t>
            </w:r>
            <w:proofErr w:type="spellStart"/>
            <w:r>
              <w:t>alredy</w:t>
            </w:r>
            <w:proofErr w:type="spellEnd"/>
            <w:r>
              <w:t xml:space="preserve"> configured in SS at cell creation/RRC release procedure =&gt; not needed here)</w:t>
            </w:r>
          </w:p>
          <w:p w14:paraId="4F3372D5" w14:textId="77777777" w:rsidR="00B22104" w:rsidRDefault="00B22104" w:rsidP="00E60DA6">
            <w:r>
              <w:t xml:space="preserve">    var template (value) </w:t>
            </w:r>
            <w:proofErr w:type="spellStart"/>
            <w:r>
              <w:t>SDAP_ConfigurationList_Type</w:t>
            </w:r>
            <w:proofErr w:type="spellEnd"/>
            <w:r>
              <w:t xml:space="preserve"> </w:t>
            </w:r>
            <w:proofErr w:type="spellStart"/>
            <w:r>
              <w:t>v_SDAP_</w:t>
            </w:r>
            <w:proofErr w:type="gramStart"/>
            <w:r>
              <w:t>ConfigurationList</w:t>
            </w:r>
            <w:proofErr w:type="spellEnd"/>
            <w:r>
              <w:t>;</w:t>
            </w:r>
            <w:proofErr w:type="gramEnd"/>
          </w:p>
          <w:p w14:paraId="03C945C6" w14:textId="77777777" w:rsidR="00B22104" w:rsidRDefault="00B22104" w:rsidP="00E60DA6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ReregisterIMS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5B868216" w14:textId="77777777" w:rsidR="00B22104" w:rsidRDefault="00B22104" w:rsidP="00E60DA6">
            <w:r>
              <w:t xml:space="preserve">    var template (value) </w:t>
            </w:r>
            <w:proofErr w:type="spellStart"/>
            <w:r>
              <w:t>NG_NAS_DL_Pdu_Type</w:t>
            </w:r>
            <w:proofErr w:type="spellEnd"/>
            <w:r>
              <w:t xml:space="preserve"> </w:t>
            </w:r>
            <w:proofErr w:type="spellStart"/>
            <w:r>
              <w:t>v_NG_NAS_DL_</w:t>
            </w:r>
            <w:proofErr w:type="gramStart"/>
            <w:r>
              <w:t>Pdu</w:t>
            </w:r>
            <w:proofErr w:type="spellEnd"/>
            <w:r>
              <w:t>;</w:t>
            </w:r>
            <w:proofErr w:type="gramEnd"/>
          </w:p>
          <w:p w14:paraId="523978EE" w14:textId="77777777" w:rsidR="00B22104" w:rsidRDefault="00B22104" w:rsidP="00E60DA6">
            <w:r>
              <w:t xml:space="preserve">              if (not </w:t>
            </w:r>
            <w:proofErr w:type="spellStart"/>
            <w:r>
              <w:t>f_Check_NG_PDUSessionModificationReq</w:t>
            </w:r>
            <w:proofErr w:type="spellEnd"/>
            <w:r>
              <w:t>(</w:t>
            </w:r>
            <w:proofErr w:type="spellStart"/>
            <w:r>
              <w:t>v_GSM_MobilityInfo</w:t>
            </w:r>
            <w:proofErr w:type="spellEnd"/>
            <w:r>
              <w:t xml:space="preserve">,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v_FromLTEList</w:t>
            </w:r>
            <w:proofErr w:type="spellEnd"/>
            <w:r>
              <w:t xml:space="preserve">), </w:t>
            </w:r>
            <w:proofErr w:type="spellStart"/>
            <w:r>
              <w:t>v_NG_NAS_UL_Pdu</w:t>
            </w:r>
            <w:proofErr w:type="spellEnd"/>
            <w:r>
              <w:t xml:space="preserve">, -, -, </w:t>
            </w:r>
            <w:proofErr w:type="spellStart"/>
            <w:r>
              <w:t>v_NG_UE_SM_Cap</w:t>
            </w:r>
            <w:proofErr w:type="spellEnd"/>
            <w:r>
              <w:t xml:space="preserve">, -, -, -, </w:t>
            </w:r>
            <w:proofErr w:type="spellStart"/>
            <w:r>
              <w:t>v_IntegrityProtMaxDataRate</w:t>
            </w:r>
            <w:proofErr w:type="spellEnd"/>
            <w:r>
              <w:t xml:space="preserve">, -, -, -, -, -, </w:t>
            </w:r>
            <w:proofErr w:type="spellStart"/>
            <w:r>
              <w:t>cr_NG_Request_Type</w:t>
            </w:r>
            <w:proofErr w:type="spellEnd"/>
            <w:r>
              <w:t xml:space="preserve">('101'B))) {     // </w:t>
            </w:r>
            <w:proofErr w:type="spellStart"/>
            <w:r>
              <w:t>v_GSM_MobilityInfo</w:t>
            </w:r>
            <w:proofErr w:type="spellEnd"/>
            <w:r>
              <w:t xml:space="preserve"> is out parameter of </w:t>
            </w:r>
            <w:proofErr w:type="spellStart"/>
            <w:r>
              <w:t>f_Check_NG_PDUSessionModificationReq</w:t>
            </w:r>
            <w:proofErr w:type="spellEnd"/>
          </w:p>
          <w:p w14:paraId="01E134BB" w14:textId="77777777" w:rsidR="00B22104" w:rsidRDefault="00B22104" w:rsidP="00E60DA6">
            <w:r>
              <w:t xml:space="preserve">    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"Invalid PDU SESSION MODIFICATION REQUEST");</w:t>
            </w:r>
          </w:p>
          <w:p w14:paraId="37B09D7C" w14:textId="77777777" w:rsidR="00B22104" w:rsidRDefault="00B22104" w:rsidP="00E60DA6">
            <w:r>
              <w:t xml:space="preserve">              }</w:t>
            </w:r>
          </w:p>
          <w:p w14:paraId="0D9676B1" w14:textId="77777777" w:rsidR="00B22104" w:rsidRDefault="00B22104" w:rsidP="00E60DA6">
            <w:r>
              <w:lastRenderedPageBreak/>
              <w:t xml:space="preserve">              // ok, this PDU is to be modified, so can now store it in our list</w:t>
            </w:r>
          </w:p>
          <w:p w14:paraId="60542A35" w14:textId="77777777" w:rsidR="00B22104" w:rsidRDefault="00B22104" w:rsidP="00E60DA6">
            <w:r>
              <w:t xml:space="preserve">              </w:t>
            </w:r>
            <w:proofErr w:type="spellStart"/>
            <w:r>
              <w:t>v_PDU_</w:t>
            </w:r>
            <w:proofErr w:type="gramStart"/>
            <w:r>
              <w:t>SessionId</w:t>
            </w:r>
            <w:proofErr w:type="spellEnd"/>
            <w:r>
              <w:t xml:space="preserve"> :</w:t>
            </w:r>
            <w:proofErr w:type="gramEnd"/>
            <w:r>
              <w:t>= oct2int(</w:t>
            </w:r>
            <w:proofErr w:type="spellStart"/>
            <w:r>
              <w:t>v_GSM_MobilityInfo.SessionId</w:t>
            </w:r>
            <w:proofErr w:type="spellEnd"/>
            <w:r>
              <w:t>); // @sic R5s200564 sic@</w:t>
            </w:r>
          </w:p>
          <w:p w14:paraId="17E41F27" w14:textId="77777777" w:rsidR="00B22104" w:rsidRDefault="00B22104" w:rsidP="00E60DA6">
            <w:r>
              <w:t xml:space="preserve">              if (</w:t>
            </w:r>
            <w:proofErr w:type="spellStart"/>
            <w:r>
              <w:t>f_IntegerList_</w:t>
            </w:r>
            <w:proofErr w:type="gramStart"/>
            <w:r>
              <w:t>Search</w:t>
            </w:r>
            <w:proofErr w:type="spellEnd"/>
            <w:r>
              <w:t>(</w:t>
            </w:r>
            <w:proofErr w:type="spellStart"/>
            <w:proofErr w:type="gramEnd"/>
            <w:r>
              <w:t>v_PDU_SessionIdList</w:t>
            </w:r>
            <w:proofErr w:type="spellEnd"/>
            <w:r>
              <w:t xml:space="preserve">, </w:t>
            </w:r>
            <w:proofErr w:type="spellStart"/>
            <w:r>
              <w:t>v_PDU_SessionId</w:t>
            </w:r>
            <w:proofErr w:type="spellEnd"/>
            <w:r>
              <w:t>) &lt; 0) {</w:t>
            </w:r>
          </w:p>
          <w:p w14:paraId="258BE43A" w14:textId="77777777" w:rsidR="00B22104" w:rsidRDefault="00B22104" w:rsidP="00E60DA6">
            <w:r>
              <w:t xml:space="preserve">                </w:t>
            </w:r>
            <w:proofErr w:type="spellStart"/>
            <w:r>
              <w:t>v_PDU_SessionIdList</w:t>
            </w:r>
            <w:proofErr w:type="spellEnd"/>
            <w:r>
              <w:t>[K</w:t>
            </w:r>
            <w:proofErr w:type="gramStart"/>
            <w:r>
              <w:t>] :</w:t>
            </w:r>
            <w:proofErr w:type="gramEnd"/>
            <w:r>
              <w:t xml:space="preserve">= </w:t>
            </w:r>
            <w:proofErr w:type="spellStart"/>
            <w:r>
              <w:t>v_PDU_SessionId</w:t>
            </w:r>
            <w:proofErr w:type="spellEnd"/>
            <w:r>
              <w:t>;</w:t>
            </w:r>
          </w:p>
          <w:p w14:paraId="02BF3C5F" w14:textId="77777777" w:rsidR="00B22104" w:rsidRDefault="00B22104" w:rsidP="00E60DA6">
            <w:r>
              <w:t xml:space="preserve">              } else {</w:t>
            </w:r>
          </w:p>
          <w:p w14:paraId="7D7BBDEF" w14:textId="77777777" w:rsidR="00B22104" w:rsidRDefault="00B22104" w:rsidP="00E60DA6">
            <w:r>
              <w:t xml:space="preserve">    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"There has been a PDU SESSION MODIFICATION REQUEST with the same session id already");</w:t>
            </w:r>
          </w:p>
          <w:p w14:paraId="0F32673A" w14:textId="77777777" w:rsidR="00B22104" w:rsidRDefault="00B22104" w:rsidP="00E60DA6">
            <w:r>
              <w:t xml:space="preserve">              }</w:t>
            </w:r>
          </w:p>
          <w:p w14:paraId="1BAEC7C2" w14:textId="77777777" w:rsidR="00B22104" w:rsidRDefault="00B22104" w:rsidP="00E60DA6">
            <w:r>
              <w:t xml:space="preserve">              f_NR5GC_MobileInfo_AddPDUSession(</w:t>
            </w:r>
            <w:proofErr w:type="spellStart"/>
            <w:r>
              <w:t>v_GSM_MobilityInfo</w:t>
            </w:r>
            <w:proofErr w:type="spellEnd"/>
            <w:r>
              <w:t>); // @sic R5s201413 sic@</w:t>
            </w:r>
          </w:p>
          <w:p w14:paraId="1B320CFC" w14:textId="77777777" w:rsidR="00B22104" w:rsidRDefault="00B22104" w:rsidP="00E60DA6"/>
          <w:p w14:paraId="6A28D92A" w14:textId="77777777" w:rsidR="00B22104" w:rsidRDefault="00B22104" w:rsidP="00E60DA6">
            <w:r>
              <w:t xml:space="preserve">             …….</w:t>
            </w:r>
          </w:p>
          <w:p w14:paraId="3C20143F" w14:textId="77777777" w:rsidR="00B22104" w:rsidRDefault="00B22104" w:rsidP="00E60DA6">
            <w:r>
              <w:t>}</w:t>
            </w:r>
          </w:p>
        </w:tc>
      </w:tr>
    </w:tbl>
    <w:p w14:paraId="1239BB59" w14:textId="77777777" w:rsidR="00B22104" w:rsidRDefault="00B22104" w:rsidP="00B22104"/>
    <w:p w14:paraId="4BD4FCDA" w14:textId="77777777" w:rsidR="00B22104" w:rsidRDefault="00B22104" w:rsidP="00B22104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627B28B8" w14:textId="77777777" w:rsidTr="00E60DA6">
        <w:tc>
          <w:tcPr>
            <w:tcW w:w="9855" w:type="dxa"/>
          </w:tcPr>
          <w:p w14:paraId="44F527E3" w14:textId="77777777" w:rsidR="00B22104" w:rsidRDefault="00B22104" w:rsidP="00E60DA6">
            <w:r>
              <w:t xml:space="preserve">    function f_NR5GC_IRAT_S1ToN1_</w:t>
            </w:r>
            <w:proofErr w:type="gramStart"/>
            <w:r>
              <w:t>SessionModification(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0C081080" w14:textId="77777777" w:rsidR="00B22104" w:rsidRDefault="00B22104" w:rsidP="00E60DA6">
            <w:r>
              <w:t xml:space="preserve">                                                   </w:t>
            </w:r>
            <w:proofErr w:type="spellStart"/>
            <w:r>
              <w:t>EUTRA_NR_PduSessionInfoList_Type</w:t>
            </w:r>
            <w:proofErr w:type="spellEnd"/>
            <w:r>
              <w:t xml:space="preserve"> </w:t>
            </w:r>
            <w:proofErr w:type="spellStart"/>
            <w:r>
              <w:t>p_PduSessionsFromLTE</w:t>
            </w:r>
            <w:proofErr w:type="spellEnd"/>
            <w:r>
              <w:t>,</w:t>
            </w:r>
          </w:p>
          <w:p w14:paraId="2C6DBA98" w14:textId="77777777" w:rsidR="00B22104" w:rsidRDefault="00B22104" w:rsidP="00E60DA6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p_FailWhenK_</w:t>
            </w:r>
            <w:proofErr w:type="gramStart"/>
            <w:r>
              <w:t>LessN</w:t>
            </w:r>
            <w:proofErr w:type="spellEnd"/>
            <w:r>
              <w:t xml:space="preserve"> :</w:t>
            </w:r>
            <w:proofErr w:type="gramEnd"/>
            <w:r>
              <w:t>= true,</w:t>
            </w:r>
          </w:p>
          <w:p w14:paraId="089C26A0" w14:textId="77777777" w:rsidR="00B22104" w:rsidRDefault="00B22104" w:rsidP="00E60DA6">
            <w:r>
              <w:t xml:space="preserve">                                                  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SRB</w:t>
            </w:r>
            <w:proofErr w:type="spellEnd"/>
            <w:r>
              <w:t xml:space="preserve"> :</w:t>
            </w:r>
            <w:proofErr w:type="gramEnd"/>
            <w:r>
              <w:t>= tsc_NR_RbId_SRB1,</w:t>
            </w:r>
          </w:p>
          <w:p w14:paraId="69826D96" w14:textId="77777777" w:rsidR="00B22104" w:rsidRDefault="00B22104" w:rsidP="00E60DA6">
            <w:r>
              <w:t xml:space="preserve">                                                   integer </w:t>
            </w:r>
            <w:proofErr w:type="spellStart"/>
            <w:r>
              <w:t>p_</w:t>
            </w:r>
            <w:proofErr w:type="gramStart"/>
            <w:r>
              <w:t>ExpectedNumberOfNewPDUSessions</w:t>
            </w:r>
            <w:proofErr w:type="spellEnd"/>
            <w:r>
              <w:t xml:space="preserve"> :</w:t>
            </w:r>
            <w:proofErr w:type="gramEnd"/>
            <w:r>
              <w:t>= (</w:t>
            </w:r>
            <w:proofErr w:type="spellStart"/>
            <w:r>
              <w:t>pc_noOf_PDUsSameConnection</w:t>
            </w:r>
            <w:proofErr w:type="spellEnd"/>
            <w:r>
              <w:t xml:space="preserve"> + </w:t>
            </w:r>
            <w:proofErr w:type="spellStart"/>
            <w:r>
              <w:t>pc_noOf_PDUsNewConnection</w:t>
            </w:r>
            <w:proofErr w:type="spellEnd"/>
            <w:r>
              <w:t xml:space="preserve">)) runs on NR5GC_PTC return </w:t>
            </w:r>
            <w:proofErr w:type="spellStart"/>
            <w:r>
              <w:t>boolean</w:t>
            </w:r>
            <w:proofErr w:type="spellEnd"/>
          </w:p>
          <w:p w14:paraId="4BB30CCD" w14:textId="77777777" w:rsidR="00B22104" w:rsidRDefault="00B22104" w:rsidP="00E60DA6">
            <w:r>
              <w:t xml:space="preserve">  {</w:t>
            </w:r>
          </w:p>
          <w:p w14:paraId="2EFEF13C" w14:textId="77777777" w:rsidR="00B22104" w:rsidRDefault="00B22104" w:rsidP="00E60DA6">
            <w:r>
              <w:t xml:space="preserve">    var template (value)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FromLTEList</w:t>
            </w:r>
            <w:proofErr w:type="spellEnd"/>
            <w:r>
              <w:t>;</w:t>
            </w:r>
            <w:proofErr w:type="gramEnd"/>
          </w:p>
          <w:p w14:paraId="05795FB2" w14:textId="77777777" w:rsidR="00B22104" w:rsidRDefault="00B22104" w:rsidP="00E60DA6">
            <w:r>
              <w:t xml:space="preserve">    var </w:t>
            </w:r>
            <w:proofErr w:type="spellStart"/>
            <w:r>
              <w:t>NG_NAS_UL_PduList_Type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PduSessionModificationRequestList</w:t>
            </w:r>
            <w:proofErr w:type="spellEnd"/>
            <w:r>
              <w:t xml:space="preserve"> :</w:t>
            </w:r>
            <w:proofErr w:type="gramEnd"/>
            <w:r>
              <w:t>= {};</w:t>
            </w:r>
          </w:p>
          <w:p w14:paraId="1C58DB6D" w14:textId="77777777" w:rsidR="00B22104" w:rsidRDefault="00B22104" w:rsidP="00E60DA6">
            <w:r>
              <w:t xml:space="preserve">    var </w:t>
            </w:r>
            <w:proofErr w:type="spellStart"/>
            <w:r>
              <w:t>IntegerList_Type</w:t>
            </w:r>
            <w:proofErr w:type="spellEnd"/>
            <w:r>
              <w:t xml:space="preserve"> </w:t>
            </w:r>
            <w:proofErr w:type="spellStart"/>
            <w:r>
              <w:t>v_PDU_</w:t>
            </w:r>
            <w:proofErr w:type="gramStart"/>
            <w:r>
              <w:t>SessionIdList</w:t>
            </w:r>
            <w:proofErr w:type="spellEnd"/>
            <w:r>
              <w:t xml:space="preserve"> :</w:t>
            </w:r>
            <w:proofErr w:type="gramEnd"/>
            <w:r>
              <w:t>= {};</w:t>
            </w:r>
          </w:p>
          <w:p w14:paraId="17E69B13" w14:textId="77777777" w:rsidR="00B22104" w:rsidRDefault="00B22104" w:rsidP="00E60DA6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 xml:space="preserve"> :</w:t>
            </w:r>
            <w:proofErr w:type="gramEnd"/>
            <w:r>
              <w:t>= f_NR5GC_MobileInfo_GetGMM_MobilityInfo();</w:t>
            </w:r>
          </w:p>
          <w:p w14:paraId="04D7DD68" w14:textId="77777777" w:rsidR="00B22104" w:rsidRDefault="00B22104" w:rsidP="00E60DA6">
            <w:r>
              <w:t xml:space="preserve">    var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6855866B" w14:textId="77777777" w:rsidR="00B22104" w:rsidRDefault="00B22104" w:rsidP="00E60DA6">
            <w:r>
              <w:t xml:space="preserve">    var NR_SRB_COMMON_IND </w:t>
            </w:r>
            <w:proofErr w:type="spellStart"/>
            <w:r>
              <w:t>v_</w:t>
            </w:r>
            <w:proofErr w:type="gramStart"/>
            <w:r>
              <w:t>ReceivedAsp</w:t>
            </w:r>
            <w:proofErr w:type="spellEnd"/>
            <w:r>
              <w:t>;</w:t>
            </w:r>
            <w:proofErr w:type="gramEnd"/>
          </w:p>
          <w:p w14:paraId="34129415" w14:textId="77777777" w:rsidR="00B22104" w:rsidRDefault="00B22104" w:rsidP="00E60DA6">
            <w:r>
              <w:t xml:space="preserve">    var </w:t>
            </w:r>
            <w:proofErr w:type="spellStart"/>
            <w:r>
              <w:t>NG_NAS_UL_Pdu_Type</w:t>
            </w:r>
            <w:proofErr w:type="spellEnd"/>
            <w:r>
              <w:t xml:space="preserve"> </w:t>
            </w:r>
            <w:proofErr w:type="spellStart"/>
            <w:r>
              <w:t>v_NG_NAS_UL_</w:t>
            </w:r>
            <w:proofErr w:type="gramStart"/>
            <w:r>
              <w:t>Pdu</w:t>
            </w:r>
            <w:proofErr w:type="spellEnd"/>
            <w:r>
              <w:t>;</w:t>
            </w:r>
            <w:proofErr w:type="gramEnd"/>
          </w:p>
          <w:p w14:paraId="47C7C1F8" w14:textId="77777777" w:rsidR="00B22104" w:rsidRDefault="00B22104" w:rsidP="00E60DA6">
            <w:r>
              <w:t xml:space="preserve">    var </w:t>
            </w:r>
            <w:proofErr w:type="spellStart"/>
            <w:r>
              <w:t>NG_NAS_UL_Message_Type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GSMMsg</w:t>
            </w:r>
            <w:proofErr w:type="spellEnd"/>
            <w:r>
              <w:t>;</w:t>
            </w:r>
            <w:proofErr w:type="gramEnd"/>
          </w:p>
          <w:p w14:paraId="556926DA" w14:textId="77777777" w:rsidR="00B22104" w:rsidRDefault="00B22104" w:rsidP="00E60DA6">
            <w:r>
              <w:t xml:space="preserve">    var integer </w:t>
            </w:r>
            <w:proofErr w:type="spellStart"/>
            <w:r>
              <w:t>v_PDU_</w:t>
            </w:r>
            <w:proofErr w:type="gramStart"/>
            <w:r>
              <w:t>SessionId</w:t>
            </w:r>
            <w:proofErr w:type="spellEnd"/>
            <w:r>
              <w:t>;</w:t>
            </w:r>
            <w:proofErr w:type="gramEnd"/>
          </w:p>
          <w:p w14:paraId="3E045848" w14:textId="77777777" w:rsidR="00B22104" w:rsidRDefault="00B22104" w:rsidP="00E60DA6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RadioBearerConfig</w:t>
            </w:r>
            <w:proofErr w:type="spellEnd"/>
            <w:r>
              <w:t>;</w:t>
            </w:r>
            <w:proofErr w:type="gramEnd"/>
          </w:p>
          <w:p w14:paraId="47BB88E3" w14:textId="77777777" w:rsidR="00B22104" w:rsidRDefault="00B22104" w:rsidP="00E60DA6">
            <w:r>
              <w:t xml:space="preserve">    var template(value)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>;</w:t>
            </w:r>
            <w:proofErr w:type="gramEnd"/>
          </w:p>
          <w:p w14:paraId="007F584A" w14:textId="77777777" w:rsidR="00B22104" w:rsidRDefault="00B22104" w:rsidP="00E60DA6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>;  /</w:t>
            </w:r>
            <w:proofErr w:type="gramEnd"/>
            <w:r>
              <w:t xml:space="preserve">/ list of DRBs to be configured at the SS (SRB2 </w:t>
            </w:r>
            <w:proofErr w:type="spellStart"/>
            <w:r>
              <w:t>alredy</w:t>
            </w:r>
            <w:proofErr w:type="spellEnd"/>
            <w:r>
              <w:t xml:space="preserve"> configured in SS at cell creation/RRC release procedure =&gt; not needed here)</w:t>
            </w:r>
          </w:p>
          <w:p w14:paraId="306AD0F9" w14:textId="77777777" w:rsidR="00B22104" w:rsidRDefault="00B22104" w:rsidP="00E60DA6">
            <w:r>
              <w:t xml:space="preserve">    var template (value) </w:t>
            </w:r>
            <w:proofErr w:type="spellStart"/>
            <w:r>
              <w:t>SDAP_ConfigurationList_Type</w:t>
            </w:r>
            <w:proofErr w:type="spellEnd"/>
            <w:r>
              <w:t xml:space="preserve"> </w:t>
            </w:r>
            <w:proofErr w:type="spellStart"/>
            <w:r>
              <w:t>v_SDAP_</w:t>
            </w:r>
            <w:proofErr w:type="gramStart"/>
            <w:r>
              <w:t>ConfigurationList</w:t>
            </w:r>
            <w:proofErr w:type="spellEnd"/>
            <w:r>
              <w:t>;</w:t>
            </w:r>
            <w:proofErr w:type="gramEnd"/>
          </w:p>
          <w:p w14:paraId="0CDF9BE1" w14:textId="77777777" w:rsidR="00B22104" w:rsidRDefault="00B22104" w:rsidP="00E60DA6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ReregisterIMS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796BC749" w14:textId="77777777" w:rsidR="00B22104" w:rsidRDefault="00B22104" w:rsidP="00E60DA6">
            <w:r>
              <w:lastRenderedPageBreak/>
              <w:t xml:space="preserve">    var template (value) </w:t>
            </w:r>
            <w:proofErr w:type="spellStart"/>
            <w:r>
              <w:t>NG_NAS_DL_Pdu_Type</w:t>
            </w:r>
            <w:proofErr w:type="spellEnd"/>
            <w:r>
              <w:t xml:space="preserve"> </w:t>
            </w:r>
            <w:proofErr w:type="spellStart"/>
            <w:r>
              <w:t>v_NG_NAS_DL_</w:t>
            </w:r>
            <w:proofErr w:type="gramStart"/>
            <w:r>
              <w:t>Pdu</w:t>
            </w:r>
            <w:proofErr w:type="spellEnd"/>
            <w:r>
              <w:t>;</w:t>
            </w:r>
            <w:proofErr w:type="gramEnd"/>
          </w:p>
          <w:p w14:paraId="36C93B16" w14:textId="77777777" w:rsidR="00B22104" w:rsidRDefault="00B22104" w:rsidP="00E60DA6">
            <w:r>
              <w:t xml:space="preserve">              if (not </w:t>
            </w:r>
            <w:proofErr w:type="spellStart"/>
            <w:r>
              <w:t>f_Check_NG_PDUSessionModificationReq</w:t>
            </w:r>
            <w:proofErr w:type="spellEnd"/>
            <w:r>
              <w:t>(</w:t>
            </w:r>
            <w:proofErr w:type="spellStart"/>
            <w:r>
              <w:t>v_GSM_MobilityInfo</w:t>
            </w:r>
            <w:proofErr w:type="spellEnd"/>
            <w:r>
              <w:t xml:space="preserve">,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v_FromLTEList</w:t>
            </w:r>
            <w:proofErr w:type="spellEnd"/>
            <w:r>
              <w:t xml:space="preserve">), </w:t>
            </w:r>
            <w:proofErr w:type="spellStart"/>
            <w:r>
              <w:t>v_NG_NAS_UL_Pdu</w:t>
            </w:r>
            <w:proofErr w:type="spellEnd"/>
            <w:r>
              <w:t xml:space="preserve">, -, -, </w:t>
            </w:r>
            <w:proofErr w:type="spellStart"/>
            <w:r>
              <w:t>v_NG_UE_SM_Cap</w:t>
            </w:r>
            <w:proofErr w:type="spellEnd"/>
            <w:r>
              <w:t xml:space="preserve">, -, -, -, </w:t>
            </w:r>
            <w:proofErr w:type="spellStart"/>
            <w:r>
              <w:t>v_IntegrityProtMaxDataRate</w:t>
            </w:r>
            <w:proofErr w:type="spellEnd"/>
            <w:r>
              <w:t xml:space="preserve">, -, -, -, -, -, </w:t>
            </w:r>
            <w:proofErr w:type="spellStart"/>
            <w:r>
              <w:t>cr_NG_Request_Type</w:t>
            </w:r>
            <w:proofErr w:type="spellEnd"/>
            <w:r>
              <w:t xml:space="preserve">('101'B))) {     // </w:t>
            </w:r>
            <w:proofErr w:type="spellStart"/>
            <w:r>
              <w:t>v_GSM_MobilityInfo</w:t>
            </w:r>
            <w:proofErr w:type="spellEnd"/>
            <w:r>
              <w:t xml:space="preserve"> is out parameter of </w:t>
            </w:r>
            <w:proofErr w:type="spellStart"/>
            <w:r>
              <w:t>f_Check_NG_PDUSessionModificationReq</w:t>
            </w:r>
            <w:proofErr w:type="spellEnd"/>
          </w:p>
          <w:p w14:paraId="60EC8B17" w14:textId="77777777" w:rsidR="00B22104" w:rsidRDefault="00B22104" w:rsidP="00E60DA6">
            <w:r>
              <w:t xml:space="preserve">    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"Invalid PDU SESSION MODIFICATION REQUEST");</w:t>
            </w:r>
          </w:p>
          <w:p w14:paraId="6DA0D1DC" w14:textId="77777777" w:rsidR="00B22104" w:rsidRDefault="00B22104" w:rsidP="00E60DA6">
            <w:r>
              <w:t xml:space="preserve">              }</w:t>
            </w:r>
          </w:p>
          <w:p w14:paraId="4D9FE353" w14:textId="77777777" w:rsidR="00B22104" w:rsidRDefault="00B22104" w:rsidP="00E60DA6">
            <w:r>
              <w:t xml:space="preserve">              // ok, this PDU is to be modified, so can now store it in our list</w:t>
            </w:r>
          </w:p>
          <w:p w14:paraId="09E0D17B" w14:textId="77777777" w:rsidR="00B22104" w:rsidRDefault="00B22104" w:rsidP="00E60DA6">
            <w:r>
              <w:t xml:space="preserve">              </w:t>
            </w:r>
            <w:proofErr w:type="spellStart"/>
            <w:r>
              <w:t>v_PDU_</w:t>
            </w:r>
            <w:proofErr w:type="gramStart"/>
            <w:r>
              <w:t>SessionId</w:t>
            </w:r>
            <w:proofErr w:type="spellEnd"/>
            <w:r>
              <w:t xml:space="preserve"> :</w:t>
            </w:r>
            <w:proofErr w:type="gramEnd"/>
            <w:r>
              <w:t>= oct2int(</w:t>
            </w:r>
            <w:proofErr w:type="spellStart"/>
            <w:r>
              <w:t>v_GSM_MobilityInfo.SessionId</w:t>
            </w:r>
            <w:proofErr w:type="spellEnd"/>
            <w:r>
              <w:t>); // @sic R5s200564 sic@</w:t>
            </w:r>
          </w:p>
          <w:p w14:paraId="10D1057F" w14:textId="77777777" w:rsidR="00B22104" w:rsidRDefault="00B22104" w:rsidP="00E60DA6">
            <w:r>
              <w:t xml:space="preserve">              if (</w:t>
            </w:r>
            <w:proofErr w:type="spellStart"/>
            <w:r>
              <w:t>f_IntegerList_</w:t>
            </w:r>
            <w:proofErr w:type="gramStart"/>
            <w:r>
              <w:t>Search</w:t>
            </w:r>
            <w:proofErr w:type="spellEnd"/>
            <w:r>
              <w:t>(</w:t>
            </w:r>
            <w:proofErr w:type="spellStart"/>
            <w:proofErr w:type="gramEnd"/>
            <w:r>
              <w:t>v_PDU_SessionIdList</w:t>
            </w:r>
            <w:proofErr w:type="spellEnd"/>
            <w:r>
              <w:t xml:space="preserve">, </w:t>
            </w:r>
            <w:proofErr w:type="spellStart"/>
            <w:r>
              <w:t>v_PDU_SessionId</w:t>
            </w:r>
            <w:proofErr w:type="spellEnd"/>
            <w:r>
              <w:t>) &lt; 0) {</w:t>
            </w:r>
          </w:p>
          <w:p w14:paraId="3DCC9A40" w14:textId="77777777" w:rsidR="00B22104" w:rsidRDefault="00B22104" w:rsidP="00E60DA6">
            <w:r>
              <w:t xml:space="preserve">                </w:t>
            </w:r>
            <w:proofErr w:type="spellStart"/>
            <w:r>
              <w:t>v_PDU_SessionIdList</w:t>
            </w:r>
            <w:proofErr w:type="spellEnd"/>
            <w:r>
              <w:t>[K</w:t>
            </w:r>
            <w:proofErr w:type="gramStart"/>
            <w:r>
              <w:t>] :</w:t>
            </w:r>
            <w:proofErr w:type="gramEnd"/>
            <w:r>
              <w:t xml:space="preserve">= </w:t>
            </w:r>
            <w:proofErr w:type="spellStart"/>
            <w:r>
              <w:t>v_PDU_SessionId</w:t>
            </w:r>
            <w:proofErr w:type="spellEnd"/>
            <w:r>
              <w:t>;</w:t>
            </w:r>
          </w:p>
          <w:p w14:paraId="6D465D2B" w14:textId="77777777" w:rsidR="00B22104" w:rsidRDefault="00B22104" w:rsidP="00E60DA6">
            <w:r>
              <w:t xml:space="preserve">              } else {</w:t>
            </w:r>
          </w:p>
          <w:p w14:paraId="3F71253F" w14:textId="77777777" w:rsidR="00B22104" w:rsidRDefault="00B22104" w:rsidP="00E60DA6">
            <w:r>
              <w:t xml:space="preserve">    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"There has been a PDU SESSION MODIFICATION REQUEST with the same session id already");</w:t>
            </w:r>
          </w:p>
          <w:p w14:paraId="72AEA7A4" w14:textId="77777777" w:rsidR="00B22104" w:rsidRDefault="00B22104" w:rsidP="00E60DA6">
            <w:r>
              <w:t xml:space="preserve">              }</w:t>
            </w:r>
          </w:p>
          <w:p w14:paraId="316242E7" w14:textId="77777777" w:rsidR="00B22104" w:rsidRPr="00EE0333" w:rsidRDefault="00B22104" w:rsidP="00E60DA6">
            <w:pPr>
              <w:rPr>
                <w:highlight w:val="green"/>
              </w:rPr>
            </w:pPr>
            <w:r>
              <w:t xml:space="preserve">              </w:t>
            </w:r>
            <w:r w:rsidRPr="00EE0333">
              <w:rPr>
                <w:highlight w:val="green"/>
              </w:rPr>
              <w:t>for (</w:t>
            </w:r>
            <w:proofErr w:type="spellStart"/>
            <w:proofErr w:type="gramStart"/>
            <w:r w:rsidRPr="00EE0333">
              <w:rPr>
                <w:highlight w:val="green"/>
              </w:rPr>
              <w:t>i</w:t>
            </w:r>
            <w:proofErr w:type="spellEnd"/>
            <w:r w:rsidRPr="00EE0333">
              <w:rPr>
                <w:highlight w:val="green"/>
              </w:rPr>
              <w:t xml:space="preserve"> :</w:t>
            </w:r>
            <w:proofErr w:type="gramEnd"/>
            <w:r w:rsidRPr="00EE0333">
              <w:rPr>
                <w:highlight w:val="green"/>
              </w:rPr>
              <w:t xml:space="preserve">= 0; </w:t>
            </w:r>
            <w:proofErr w:type="spellStart"/>
            <w:r w:rsidRPr="00EE0333">
              <w:rPr>
                <w:highlight w:val="green"/>
              </w:rPr>
              <w:t>i</w:t>
            </w:r>
            <w:proofErr w:type="spellEnd"/>
            <w:r w:rsidRPr="00EE0333">
              <w:rPr>
                <w:highlight w:val="green"/>
              </w:rPr>
              <w:t xml:space="preserve"> &lt; </w:t>
            </w:r>
            <w:proofErr w:type="spellStart"/>
            <w:r w:rsidRPr="00EE0333">
              <w:rPr>
                <w:highlight w:val="green"/>
              </w:rPr>
              <w:t>lengthof</w:t>
            </w:r>
            <w:proofErr w:type="spellEnd"/>
            <w:r w:rsidRPr="00EE0333">
              <w:rPr>
                <w:highlight w:val="green"/>
              </w:rPr>
              <w:t>(</w:t>
            </w:r>
            <w:proofErr w:type="spellStart"/>
            <w:r w:rsidRPr="00EE0333">
              <w:rPr>
                <w:highlight w:val="green"/>
              </w:rPr>
              <w:t>p_PduSessionsFromLTE</w:t>
            </w:r>
            <w:proofErr w:type="spellEnd"/>
            <w:r w:rsidRPr="00EE0333">
              <w:rPr>
                <w:highlight w:val="green"/>
              </w:rPr>
              <w:t xml:space="preserve">); </w:t>
            </w:r>
            <w:proofErr w:type="spellStart"/>
            <w:r w:rsidRPr="00EE0333">
              <w:rPr>
                <w:highlight w:val="green"/>
              </w:rPr>
              <w:t>i</w:t>
            </w:r>
            <w:proofErr w:type="spellEnd"/>
            <w:r w:rsidRPr="00EE0333">
              <w:rPr>
                <w:highlight w:val="green"/>
              </w:rPr>
              <w:t xml:space="preserve"> := </w:t>
            </w:r>
            <w:proofErr w:type="spellStart"/>
            <w:r w:rsidRPr="00EE0333">
              <w:rPr>
                <w:highlight w:val="green"/>
              </w:rPr>
              <w:t>i</w:t>
            </w:r>
            <w:proofErr w:type="spellEnd"/>
            <w:r w:rsidRPr="00EE0333">
              <w:rPr>
                <w:highlight w:val="green"/>
              </w:rPr>
              <w:t xml:space="preserve"> + 1) {</w:t>
            </w:r>
          </w:p>
          <w:p w14:paraId="21AD695E" w14:textId="77777777" w:rsidR="00B22104" w:rsidRPr="00EE0333" w:rsidRDefault="00B22104" w:rsidP="00E60DA6">
            <w:pPr>
              <w:rPr>
                <w:highlight w:val="green"/>
              </w:rPr>
            </w:pPr>
            <w:r w:rsidRPr="00EE0333">
              <w:rPr>
                <w:highlight w:val="green"/>
              </w:rPr>
              <w:t xml:space="preserve">                if (</w:t>
            </w:r>
            <w:proofErr w:type="spellStart"/>
            <w:r w:rsidRPr="00EE0333">
              <w:rPr>
                <w:highlight w:val="green"/>
              </w:rPr>
              <w:t>p_PduSessionsFromLTE</w:t>
            </w:r>
            <w:proofErr w:type="spellEnd"/>
            <w:r w:rsidRPr="00EE0333">
              <w:rPr>
                <w:highlight w:val="green"/>
              </w:rPr>
              <w:t>[</w:t>
            </w:r>
            <w:proofErr w:type="spellStart"/>
            <w:r w:rsidRPr="00EE0333">
              <w:rPr>
                <w:highlight w:val="green"/>
              </w:rPr>
              <w:t>i</w:t>
            </w:r>
            <w:proofErr w:type="spellEnd"/>
            <w:proofErr w:type="gramStart"/>
            <w:r w:rsidRPr="00EE0333">
              <w:rPr>
                <w:highlight w:val="green"/>
              </w:rPr>
              <w:t>].</w:t>
            </w:r>
            <w:proofErr w:type="spellStart"/>
            <w:r w:rsidRPr="00EE0333">
              <w:rPr>
                <w:highlight w:val="green"/>
              </w:rPr>
              <w:t>PDU</w:t>
            </w:r>
            <w:proofErr w:type="gramEnd"/>
            <w:r w:rsidRPr="00EE0333">
              <w:rPr>
                <w:highlight w:val="green"/>
              </w:rPr>
              <w:t>_SessionId</w:t>
            </w:r>
            <w:proofErr w:type="spellEnd"/>
            <w:r w:rsidRPr="00EE0333">
              <w:rPr>
                <w:highlight w:val="green"/>
              </w:rPr>
              <w:t xml:space="preserve"> == </w:t>
            </w:r>
            <w:proofErr w:type="spellStart"/>
            <w:r w:rsidRPr="00EE0333">
              <w:rPr>
                <w:highlight w:val="green"/>
              </w:rPr>
              <w:t>v_PDU_SessionId</w:t>
            </w:r>
            <w:proofErr w:type="spellEnd"/>
            <w:r w:rsidRPr="00EE0333">
              <w:rPr>
                <w:highlight w:val="green"/>
              </w:rPr>
              <w:t>) {</w:t>
            </w:r>
          </w:p>
          <w:p w14:paraId="14AFFFA3" w14:textId="77777777" w:rsidR="00B22104" w:rsidRPr="00EE0333" w:rsidRDefault="00B22104" w:rsidP="00E60DA6">
            <w:pPr>
              <w:rPr>
                <w:highlight w:val="green"/>
              </w:rPr>
            </w:pPr>
            <w:r w:rsidRPr="00EE0333">
              <w:rPr>
                <w:highlight w:val="green"/>
              </w:rPr>
              <w:t xml:space="preserve">                  </w:t>
            </w:r>
            <w:proofErr w:type="spellStart"/>
            <w:r w:rsidRPr="00EE0333">
              <w:rPr>
                <w:highlight w:val="green"/>
              </w:rPr>
              <w:t>v_GSM_MobilityInfo.EPS_</w:t>
            </w:r>
            <w:proofErr w:type="gramStart"/>
            <w:r w:rsidRPr="00EE0333">
              <w:rPr>
                <w:highlight w:val="green"/>
              </w:rPr>
              <w:t>Bearer</w:t>
            </w:r>
            <w:proofErr w:type="spellEnd"/>
            <w:r w:rsidRPr="00EE0333">
              <w:rPr>
                <w:highlight w:val="green"/>
              </w:rPr>
              <w:t xml:space="preserve"> :</w:t>
            </w:r>
            <w:proofErr w:type="gramEnd"/>
            <w:r w:rsidRPr="00EE0333">
              <w:rPr>
                <w:highlight w:val="green"/>
              </w:rPr>
              <w:t xml:space="preserve">= </w:t>
            </w:r>
            <w:proofErr w:type="spellStart"/>
            <w:r w:rsidRPr="00EE0333">
              <w:rPr>
                <w:highlight w:val="green"/>
              </w:rPr>
              <w:t>valueof</w:t>
            </w:r>
            <w:proofErr w:type="spellEnd"/>
            <w:r w:rsidRPr="00EE0333">
              <w:rPr>
                <w:highlight w:val="green"/>
              </w:rPr>
              <w:t>(</w:t>
            </w:r>
            <w:proofErr w:type="spellStart"/>
            <w:r w:rsidRPr="00EE0333">
              <w:rPr>
                <w:highlight w:val="green"/>
              </w:rPr>
              <w:t>p_PduSessionsFromLTE</w:t>
            </w:r>
            <w:proofErr w:type="spellEnd"/>
            <w:r w:rsidRPr="00EE0333">
              <w:rPr>
                <w:highlight w:val="green"/>
              </w:rPr>
              <w:t>[</w:t>
            </w:r>
            <w:proofErr w:type="spellStart"/>
            <w:r w:rsidRPr="00EE0333">
              <w:rPr>
                <w:highlight w:val="green"/>
              </w:rPr>
              <w:t>i</w:t>
            </w:r>
            <w:proofErr w:type="spellEnd"/>
            <w:r w:rsidRPr="00EE0333">
              <w:rPr>
                <w:highlight w:val="green"/>
              </w:rPr>
              <w:t>].</w:t>
            </w:r>
            <w:proofErr w:type="spellStart"/>
            <w:r w:rsidRPr="00EE0333">
              <w:rPr>
                <w:highlight w:val="green"/>
              </w:rPr>
              <w:t>EPS_Bearer</w:t>
            </w:r>
            <w:proofErr w:type="spellEnd"/>
            <w:r w:rsidRPr="00EE0333">
              <w:rPr>
                <w:highlight w:val="green"/>
              </w:rPr>
              <w:t>);</w:t>
            </w:r>
          </w:p>
          <w:p w14:paraId="3EEEC471" w14:textId="77777777" w:rsidR="00B22104" w:rsidRPr="00EE0333" w:rsidRDefault="00B22104" w:rsidP="00E60DA6">
            <w:pPr>
              <w:rPr>
                <w:highlight w:val="green"/>
              </w:rPr>
            </w:pPr>
            <w:r w:rsidRPr="00EE0333">
              <w:rPr>
                <w:highlight w:val="green"/>
              </w:rPr>
              <w:t xml:space="preserve">                  </w:t>
            </w:r>
            <w:proofErr w:type="spellStart"/>
            <w:r w:rsidRPr="00EE0333">
              <w:rPr>
                <w:highlight w:val="green"/>
              </w:rPr>
              <w:t>v_GSM_</w:t>
            </w:r>
            <w:proofErr w:type="gramStart"/>
            <w:r w:rsidRPr="00EE0333">
              <w:rPr>
                <w:highlight w:val="green"/>
              </w:rPr>
              <w:t>MobilityInfo.PdnIndex</w:t>
            </w:r>
            <w:proofErr w:type="spellEnd"/>
            <w:r w:rsidRPr="00EE0333">
              <w:rPr>
                <w:highlight w:val="green"/>
              </w:rPr>
              <w:t xml:space="preserve"> :</w:t>
            </w:r>
            <w:proofErr w:type="gramEnd"/>
            <w:r w:rsidRPr="00EE0333">
              <w:rPr>
                <w:highlight w:val="green"/>
              </w:rPr>
              <w:t xml:space="preserve">= </w:t>
            </w:r>
            <w:proofErr w:type="spellStart"/>
            <w:r w:rsidRPr="00EE0333">
              <w:rPr>
                <w:highlight w:val="green"/>
              </w:rPr>
              <w:t>valueof</w:t>
            </w:r>
            <w:proofErr w:type="spellEnd"/>
            <w:r w:rsidRPr="00EE0333">
              <w:rPr>
                <w:highlight w:val="green"/>
              </w:rPr>
              <w:t>(</w:t>
            </w:r>
            <w:proofErr w:type="spellStart"/>
            <w:r w:rsidRPr="00EE0333">
              <w:rPr>
                <w:highlight w:val="green"/>
              </w:rPr>
              <w:t>p_PduSessionsFromLTE</w:t>
            </w:r>
            <w:proofErr w:type="spellEnd"/>
            <w:r w:rsidRPr="00EE0333">
              <w:rPr>
                <w:highlight w:val="green"/>
              </w:rPr>
              <w:t>[</w:t>
            </w:r>
            <w:proofErr w:type="spellStart"/>
            <w:r w:rsidRPr="00EE0333">
              <w:rPr>
                <w:highlight w:val="green"/>
              </w:rPr>
              <w:t>i</w:t>
            </w:r>
            <w:proofErr w:type="spellEnd"/>
            <w:r w:rsidRPr="00EE0333">
              <w:rPr>
                <w:highlight w:val="green"/>
              </w:rPr>
              <w:t>].</w:t>
            </w:r>
            <w:proofErr w:type="spellStart"/>
            <w:r w:rsidRPr="00EE0333">
              <w:rPr>
                <w:highlight w:val="green"/>
              </w:rPr>
              <w:t>PdnIndex</w:t>
            </w:r>
            <w:proofErr w:type="spellEnd"/>
            <w:r w:rsidRPr="00EE0333">
              <w:rPr>
                <w:highlight w:val="green"/>
              </w:rPr>
              <w:t>);</w:t>
            </w:r>
          </w:p>
          <w:p w14:paraId="68F2EDAD" w14:textId="77777777" w:rsidR="00B22104" w:rsidRPr="00EE0333" w:rsidRDefault="00B22104" w:rsidP="00E60DA6">
            <w:pPr>
              <w:rPr>
                <w:highlight w:val="green"/>
              </w:rPr>
            </w:pPr>
            <w:r w:rsidRPr="00EE0333">
              <w:rPr>
                <w:highlight w:val="green"/>
              </w:rPr>
              <w:t xml:space="preserve">                  </w:t>
            </w:r>
            <w:proofErr w:type="gramStart"/>
            <w:r w:rsidRPr="00EE0333">
              <w:rPr>
                <w:highlight w:val="green"/>
              </w:rPr>
              <w:t>break;</w:t>
            </w:r>
            <w:proofErr w:type="gramEnd"/>
          </w:p>
          <w:p w14:paraId="4A9502C1" w14:textId="77777777" w:rsidR="00B22104" w:rsidRPr="00EE0333" w:rsidRDefault="00B22104" w:rsidP="00E60DA6">
            <w:pPr>
              <w:rPr>
                <w:highlight w:val="green"/>
              </w:rPr>
            </w:pPr>
            <w:r w:rsidRPr="00EE0333">
              <w:rPr>
                <w:highlight w:val="green"/>
              </w:rPr>
              <w:t xml:space="preserve">                }</w:t>
            </w:r>
          </w:p>
          <w:p w14:paraId="51977816" w14:textId="77777777" w:rsidR="00B22104" w:rsidRDefault="00B22104" w:rsidP="00E60DA6">
            <w:r w:rsidRPr="00EE0333">
              <w:rPr>
                <w:highlight w:val="green"/>
              </w:rPr>
              <w:t xml:space="preserve">              }</w:t>
            </w:r>
            <w:r>
              <w:t xml:space="preserve">   </w:t>
            </w:r>
          </w:p>
          <w:p w14:paraId="3AE6B2E4" w14:textId="77777777" w:rsidR="00B22104" w:rsidRDefault="00B22104" w:rsidP="00E60DA6">
            <w:r>
              <w:t xml:space="preserve">              </w:t>
            </w:r>
          </w:p>
          <w:p w14:paraId="3F69B8EF" w14:textId="77777777" w:rsidR="00B22104" w:rsidRDefault="00B22104" w:rsidP="00E60DA6">
            <w:r>
              <w:t xml:space="preserve">              f_NR5GC_MobileInfo_AddPDUSession(</w:t>
            </w:r>
            <w:proofErr w:type="spellStart"/>
            <w:r>
              <w:t>v_GSM_MobilityInfo</w:t>
            </w:r>
            <w:proofErr w:type="spellEnd"/>
            <w:r>
              <w:t>); // @sic R5s201413 sic@</w:t>
            </w:r>
          </w:p>
          <w:p w14:paraId="55E87613" w14:textId="77777777" w:rsidR="00B22104" w:rsidRDefault="00B22104" w:rsidP="00E60DA6">
            <w:r>
              <w:t xml:space="preserve">            …..</w:t>
            </w:r>
          </w:p>
          <w:p w14:paraId="52069B28" w14:textId="77777777" w:rsidR="00B22104" w:rsidRDefault="00B22104" w:rsidP="00E60DA6">
            <w:r>
              <w:t>}</w:t>
            </w:r>
          </w:p>
        </w:tc>
      </w:tr>
      <w:bookmarkEnd w:id="10"/>
    </w:tbl>
    <w:p w14:paraId="2368A4A8" w14:textId="77777777" w:rsidR="00606F94" w:rsidRPr="00465F5F" w:rsidRDefault="00606F94" w:rsidP="00465F5F"/>
    <w:sectPr w:rsidR="00606F94" w:rsidRPr="00465F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C03F6C" w14:textId="77777777" w:rsidR="00EE044B" w:rsidRDefault="00EE044B">
      <w:r>
        <w:separator/>
      </w:r>
    </w:p>
  </w:endnote>
  <w:endnote w:type="continuationSeparator" w:id="0">
    <w:p w14:paraId="778C476B" w14:textId="77777777" w:rsidR="00EE044B" w:rsidRDefault="00EE0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632409" w14:textId="77777777" w:rsidR="00EE044B" w:rsidRDefault="00EE044B">
      <w:r>
        <w:separator/>
      </w:r>
    </w:p>
  </w:footnote>
  <w:footnote w:type="continuationSeparator" w:id="0">
    <w:p w14:paraId="49B8BF72" w14:textId="77777777" w:rsidR="00EE044B" w:rsidRDefault="00EE0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0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29"/>
  </w:num>
  <w:num w:numId="6">
    <w:abstractNumId w:val="7"/>
  </w:num>
  <w:num w:numId="7">
    <w:abstractNumId w:val="25"/>
  </w:num>
  <w:num w:numId="8">
    <w:abstractNumId w:val="34"/>
  </w:num>
  <w:num w:numId="9">
    <w:abstractNumId w:val="24"/>
  </w:num>
  <w:num w:numId="10">
    <w:abstractNumId w:val="22"/>
  </w:num>
  <w:num w:numId="11">
    <w:abstractNumId w:val="31"/>
  </w:num>
  <w:num w:numId="12">
    <w:abstractNumId w:val="27"/>
  </w:num>
  <w:num w:numId="13">
    <w:abstractNumId w:val="11"/>
  </w:num>
  <w:num w:numId="14">
    <w:abstractNumId w:val="36"/>
  </w:num>
  <w:num w:numId="15">
    <w:abstractNumId w:val="17"/>
  </w:num>
  <w:num w:numId="16">
    <w:abstractNumId w:val="30"/>
  </w:num>
  <w:num w:numId="17">
    <w:abstractNumId w:val="35"/>
  </w:num>
  <w:num w:numId="18">
    <w:abstractNumId w:val="2"/>
  </w:num>
  <w:num w:numId="19">
    <w:abstractNumId w:val="4"/>
  </w:num>
  <w:num w:numId="20">
    <w:abstractNumId w:val="32"/>
  </w:num>
  <w:num w:numId="21">
    <w:abstractNumId w:val="13"/>
  </w:num>
  <w:num w:numId="22">
    <w:abstractNumId w:val="1"/>
  </w:num>
  <w:num w:numId="23">
    <w:abstractNumId w:val="0"/>
  </w:num>
  <w:num w:numId="24">
    <w:abstractNumId w:val="14"/>
  </w:num>
  <w:num w:numId="25">
    <w:abstractNumId w:val="21"/>
  </w:num>
  <w:num w:numId="26">
    <w:abstractNumId w:val="33"/>
  </w:num>
  <w:num w:numId="27">
    <w:abstractNumId w:val="18"/>
  </w:num>
  <w:num w:numId="28">
    <w:abstractNumId w:val="19"/>
  </w:num>
  <w:num w:numId="29">
    <w:abstractNumId w:val="15"/>
  </w:num>
  <w:num w:numId="30">
    <w:abstractNumId w:val="37"/>
  </w:num>
  <w:num w:numId="31">
    <w:abstractNumId w:val="6"/>
  </w:num>
  <w:num w:numId="32">
    <w:abstractNumId w:val="5"/>
  </w:num>
  <w:num w:numId="33">
    <w:abstractNumId w:val="26"/>
  </w:num>
  <w:num w:numId="34">
    <w:abstractNumId w:val="9"/>
  </w:num>
  <w:num w:numId="35">
    <w:abstractNumId w:val="23"/>
  </w:num>
  <w:num w:numId="36">
    <w:abstractNumId w:val="16"/>
  </w:num>
  <w:num w:numId="37">
    <w:abstractNumId w:val="3"/>
  </w:num>
  <w:num w:numId="38">
    <w:abstractNumId w:val="8"/>
  </w:num>
  <w:num w:numId="39">
    <w:abstractNumId w:val="28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A4D8D"/>
    <w:rsid w:val="003B6BD9"/>
    <w:rsid w:val="003E1A36"/>
    <w:rsid w:val="00410371"/>
    <w:rsid w:val="004146C9"/>
    <w:rsid w:val="004242F1"/>
    <w:rsid w:val="00442685"/>
    <w:rsid w:val="00465F5F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2104"/>
    <w:rsid w:val="00B258BB"/>
    <w:rsid w:val="00B51510"/>
    <w:rsid w:val="00B67B97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044B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1661</TotalTime>
  <Pages>13</Pages>
  <Words>3158</Words>
  <Characters>18007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21123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36</cp:revision>
  <cp:lastPrinted>1900-01-01T00:00:00Z</cp:lastPrinted>
  <dcterms:created xsi:type="dcterms:W3CDTF">2020-12-08T10:56:00Z</dcterms:created>
  <dcterms:modified xsi:type="dcterms:W3CDTF">2021-04-06T20:59:00Z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