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3EA86651"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fldSimple w:instr=" DOCPROPERTY  Tdoc#  \* MERGEFORMAT ">
        <w:r w:rsidR="00A1055C">
          <w:rPr>
            <w:b/>
            <w:i/>
            <w:noProof/>
            <w:sz w:val="28"/>
          </w:rPr>
          <w:t>R5s2</w:t>
        </w:r>
        <w:r w:rsidR="0025709B">
          <w:rPr>
            <w:b/>
            <w:i/>
            <w:noProof/>
            <w:sz w:val="28"/>
          </w:rPr>
          <w:t>1</w:t>
        </w:r>
        <w:r w:rsidR="00A37C31">
          <w:rPr>
            <w:b/>
            <w:i/>
            <w:noProof/>
            <w:sz w:val="28"/>
          </w:rPr>
          <w:t>0</w:t>
        </w:r>
        <w:r w:rsidR="00CB4586">
          <w:rPr>
            <w:b/>
            <w:i/>
            <w:noProof/>
            <w:sz w:val="28"/>
          </w:rPr>
          <w:t>3</w:t>
        </w:r>
        <w:r w:rsidR="008A4C0E">
          <w:rPr>
            <w:b/>
            <w:i/>
            <w:noProof/>
            <w:sz w:val="28"/>
          </w:rPr>
          <w:t>87</w:t>
        </w:r>
      </w:fldSimple>
    </w:p>
    <w:p w14:paraId="5D6FC58C" w14:textId="307A0302" w:rsidR="001A09A3" w:rsidRDefault="0054712D"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237096CF" w:rsidR="001E41F3" w:rsidRPr="00410371" w:rsidRDefault="00A37C31" w:rsidP="00547111">
            <w:pPr>
              <w:pStyle w:val="CRCoverPage"/>
              <w:spacing w:after="0"/>
              <w:rPr>
                <w:noProof/>
              </w:rPr>
            </w:pPr>
            <w:r>
              <w:rPr>
                <w:b/>
                <w:noProof/>
                <w:sz w:val="28"/>
              </w:rPr>
              <w:t>1</w:t>
            </w:r>
            <w:r w:rsidR="00CB4586">
              <w:rPr>
                <w:b/>
                <w:noProof/>
                <w:sz w:val="28"/>
              </w:rPr>
              <w:t>6</w:t>
            </w:r>
            <w:r w:rsidR="008A4C0E">
              <w:rPr>
                <w:b/>
                <w:noProof/>
                <w:sz w:val="28"/>
              </w:rPr>
              <w:t>44</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3ACD525C" w:rsidR="001E41F3" w:rsidRPr="00410371" w:rsidRDefault="00DF0CD3" w:rsidP="00A37C31">
            <w:pPr>
              <w:pStyle w:val="CRCoverPage"/>
              <w:spacing w:after="0"/>
              <w:rPr>
                <w:noProof/>
                <w:sz w:val="28"/>
              </w:rPr>
            </w:pPr>
            <w:r>
              <w:rPr>
                <w:b/>
                <w:noProof/>
                <w:sz w:val="28"/>
              </w:rPr>
              <w:t>16.</w:t>
            </w:r>
            <w:r w:rsidR="008A4C0E">
              <w:rPr>
                <w:b/>
                <w:noProof/>
                <w:sz w:val="28"/>
              </w:rPr>
              <w:t>1</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10F94E6D" w:rsidR="001E41F3" w:rsidRDefault="008A4C0E" w:rsidP="00715499">
            <w:pPr>
              <w:pStyle w:val="CRCoverPage"/>
              <w:spacing w:after="0"/>
            </w:pPr>
            <w:r w:rsidRPr="008A4C0E">
              <w:t>Correction for IMS voice call procedures</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7D491B17" w:rsidR="001E41F3" w:rsidRDefault="00A37C31">
            <w:pPr>
              <w:pStyle w:val="CRCoverPage"/>
              <w:spacing w:after="0"/>
              <w:ind w:left="100"/>
              <w:rPr>
                <w:noProof/>
              </w:rPr>
            </w:pPr>
            <w:r>
              <w:rPr>
                <w:noProof/>
              </w:rPr>
              <w:t>202</w:t>
            </w:r>
            <w:r w:rsidR="00F7019E">
              <w:rPr>
                <w:noProof/>
              </w:rPr>
              <w:t>1</w:t>
            </w:r>
            <w:r>
              <w:rPr>
                <w:noProof/>
              </w:rPr>
              <w:t>-</w:t>
            </w:r>
            <w:r w:rsidR="008A4C0E">
              <w:rPr>
                <w:noProof/>
              </w:rPr>
              <w:t>03-31</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694E35" w14:textId="18C06670" w:rsidR="00F104CE" w:rsidRPr="005C657A" w:rsidRDefault="00F104CE" w:rsidP="005C657A">
            <w:pPr>
              <w:pStyle w:val="ListParagraph"/>
              <w:numPr>
                <w:ilvl w:val="0"/>
                <w:numId w:val="36"/>
              </w:numPr>
              <w:rPr>
                <w:rFonts w:ascii="Arial" w:hAnsi="Arial" w:cs="Arial"/>
                <w:lang w:val="en-US" w:eastAsia="zh-CN"/>
              </w:rPr>
            </w:pPr>
            <w:r w:rsidRPr="005C657A">
              <w:rPr>
                <w:rFonts w:ascii="Arial" w:hAnsi="Arial" w:cs="Arial"/>
                <w:lang w:val="en-US" w:eastAsia="zh-CN"/>
              </w:rPr>
              <w:t>For  the IMS call release sequences as defined in 38.508-1 4.9.17/4.9.18, the current contents of PDU SESSION MODIFICATION COMMAND are including the QoS rule and QoS flow configuration for IMS signalling bearer, with operation code “add new QoS rule / QoS flow”. This can give an error in UE processing as these IDs will already exist as part of the PDU session. The operations configured in the message should be a delta to the existing PDU session, and should delete the QoS rule and QoS flow that were added in the establishment of IMS voice traffic bearer, through sequences 4.9.15/4.9.16 (function _NR5GC_ModifyPDUSession_AddVoice()).</w:t>
            </w:r>
          </w:p>
          <w:p w14:paraId="5CC9551D" w14:textId="27E9EAEC" w:rsidR="00D44D27" w:rsidRDefault="00F104CE" w:rsidP="005C657A">
            <w:pPr>
              <w:pStyle w:val="CRCoverPage"/>
              <w:numPr>
                <w:ilvl w:val="0"/>
                <w:numId w:val="36"/>
              </w:numPr>
              <w:spacing w:after="0" w:line="259" w:lineRule="auto"/>
              <w:rPr>
                <w:noProof/>
              </w:rPr>
            </w:pPr>
            <w:r>
              <w:rPr>
                <w:rFonts w:cs="Arial"/>
                <w:lang w:val="en-US" w:eastAsia="zh-CN"/>
              </w:rPr>
              <w:t xml:space="preserve">2. Following sending of RRCReconfiguration with piggybacked PDU SESSION MODIFICATION COMMAND, the RRCreconfigurationComplete and PDU SESSION MODIFICATION COMPLETE responses can arrive from the UE in any order. Because RRCReconfigurationComplete is handled inside the function </w:t>
            </w:r>
            <w:r w:rsidRPr="00F104CE">
              <w:rPr>
                <w:rFonts w:cs="Arial"/>
                <w:lang w:val="en-US" w:eastAsia="zh-CN"/>
              </w:rPr>
              <w:t>f_NR_RRCReconfigNewDRBWithSSConfig</w:t>
            </w:r>
            <w:r>
              <w:rPr>
                <w:rFonts w:cs="Arial"/>
                <w:lang w:val="en-US" w:eastAsia="zh-CN"/>
              </w:rPr>
              <w:t>(), the test case will fail if PDU SESSION MODIFICATION COMPLETE is received first.</w:t>
            </w:r>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CD0CD2" w14:textId="3E1A71E8" w:rsidR="005C657A" w:rsidRPr="00F104CE" w:rsidRDefault="005C657A" w:rsidP="005C657A">
            <w:pPr>
              <w:pStyle w:val="CRCoverPage"/>
              <w:numPr>
                <w:ilvl w:val="0"/>
                <w:numId w:val="34"/>
              </w:numPr>
              <w:spacing w:after="0"/>
              <w:rPr>
                <w:lang w:val="en-SG"/>
              </w:rPr>
            </w:pPr>
            <w:r>
              <w:rPr>
                <w:noProof/>
              </w:rPr>
              <w:t>Modify PDU SESSION MODIFICATION COMMAND contents to release QoS rule ID 3 and QoS flow ID 7.</w:t>
            </w:r>
          </w:p>
          <w:p w14:paraId="7471AA9B" w14:textId="77777777" w:rsidR="005C657A" w:rsidRDefault="005C657A" w:rsidP="005C657A">
            <w:pPr>
              <w:pStyle w:val="CRCoverPage"/>
              <w:spacing w:after="0"/>
              <w:rPr>
                <w:noProof/>
              </w:rPr>
            </w:pPr>
          </w:p>
          <w:p w14:paraId="36F4A8B5" w14:textId="77777777" w:rsidR="005C657A" w:rsidRDefault="005C657A" w:rsidP="005C657A">
            <w:pPr>
              <w:pStyle w:val="CRCoverPage"/>
              <w:spacing w:after="0"/>
              <w:rPr>
                <w:lang w:val="en-SG"/>
              </w:rPr>
            </w:pPr>
            <w:r w:rsidRPr="005C657A">
              <w:rPr>
                <w:b/>
                <w:bCs/>
                <w:noProof/>
              </w:rPr>
              <w:t>Note</w:t>
            </w:r>
            <w:r>
              <w:rPr>
                <w:noProof/>
              </w:rPr>
              <w:t xml:space="preserve"> : An associated prose CR on 38.508-1 will be raised at RAN5#91.</w:t>
            </w:r>
          </w:p>
          <w:p w14:paraId="024F5D78" w14:textId="77777777" w:rsidR="005C657A" w:rsidRDefault="005C657A" w:rsidP="005C657A">
            <w:pPr>
              <w:pStyle w:val="CRCoverPage"/>
              <w:spacing w:after="0"/>
              <w:rPr>
                <w:lang w:val="en-SG"/>
              </w:rPr>
            </w:pPr>
          </w:p>
          <w:p w14:paraId="171ADF2A" w14:textId="01948DA7" w:rsidR="00980F99" w:rsidRPr="005C657A" w:rsidRDefault="005C657A" w:rsidP="005C657A">
            <w:pPr>
              <w:pStyle w:val="CRCoverPage"/>
              <w:numPr>
                <w:ilvl w:val="0"/>
                <w:numId w:val="34"/>
              </w:numPr>
              <w:spacing w:after="0"/>
              <w:rPr>
                <w:lang w:val="en-SG"/>
              </w:rPr>
            </w:pPr>
            <w:r>
              <w:rPr>
                <w:lang w:val="en-SG"/>
              </w:rPr>
              <w:t xml:space="preserve">Pass parameter to </w:t>
            </w:r>
            <w:r w:rsidRPr="002079B5">
              <w:rPr>
                <w:lang w:val="en-US"/>
              </w:rPr>
              <w:t>f_NR_RRCReconfigNewDRBWithSSConfig</w:t>
            </w:r>
            <w:r>
              <w:rPr>
                <w:lang w:val="en-US"/>
              </w:rPr>
              <w:t>() to not wait for RRCReconfgiruationComplete, and handled this in interleave with PDU SESSION MODIFICATION COMPLETE.</w:t>
            </w:r>
          </w:p>
        </w:tc>
      </w:tr>
      <w:tr w:rsidR="00D44D27" w14:paraId="5A0E81B1" w14:textId="77777777" w:rsidTr="00547111">
        <w:tc>
          <w:tcPr>
            <w:tcW w:w="2694" w:type="dxa"/>
            <w:gridSpan w:val="2"/>
            <w:tcBorders>
              <w:left w:val="single" w:sz="4" w:space="0" w:color="auto"/>
            </w:tcBorders>
          </w:tcPr>
          <w:p w14:paraId="1D79C6BD"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6CFAC7D5" w:rsidR="00D44D27" w:rsidRDefault="00D44D27" w:rsidP="00D44D27">
            <w:pPr>
              <w:pStyle w:val="CRCoverPage"/>
              <w:spacing w:after="0"/>
              <w:rPr>
                <w:noProof/>
              </w:rPr>
            </w:pP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2A2437F" w14:textId="1903CB17" w:rsidR="00D44D27" w:rsidRDefault="00030294" w:rsidP="00D44D27">
            <w:pPr>
              <w:pStyle w:val="CRCoverPage"/>
              <w:spacing w:after="0"/>
              <w:rPr>
                <w:noProof/>
              </w:rPr>
            </w:pPr>
            <w:r w:rsidRPr="00030294">
              <w:t>f_NR5GC_ModifyPDUSession_AddVoice()</w:t>
            </w:r>
            <w:r w:rsidR="008A4C0E">
              <w:t xml:space="preserve">, </w:t>
            </w:r>
            <w:r w:rsidR="008A4C0E" w:rsidRPr="00030294">
              <w:t>f_NR5GC_ModifyPDUSession_AddVoice()</w:t>
            </w:r>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50D4A34E" w:rsidR="00D44D27" w:rsidRDefault="005C657A" w:rsidP="00D44D27">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0889BAF6" w:rsidR="00D44D27" w:rsidRDefault="00D44D27" w:rsidP="00D44D27">
            <w:pPr>
              <w:pStyle w:val="CRCoverPage"/>
              <w:spacing w:after="0"/>
              <w:jc w:val="center"/>
              <w:rPr>
                <w:b/>
                <w:caps/>
                <w:noProof/>
              </w:rPr>
            </w:pP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3165E39A" w:rsidR="00D44D27" w:rsidRDefault="00976C27" w:rsidP="00D44D27">
            <w:pPr>
              <w:pStyle w:val="CRCoverPage"/>
              <w:spacing w:after="0"/>
              <w:ind w:left="99"/>
              <w:rPr>
                <w:noProof/>
              </w:rPr>
            </w:pPr>
            <w:r>
              <w:rPr>
                <w:noProof/>
              </w:rPr>
              <w:t>3</w:t>
            </w:r>
            <w:r w:rsidR="005C657A">
              <w:rPr>
                <w:noProof/>
              </w:rPr>
              <w:t>8.508-1</w:t>
            </w: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68092525"/>
      <w:r w:rsidRPr="00D83A7A">
        <w:rPr>
          <w:rStyle w:val="Emphasis"/>
          <w:rFonts w:cs="Arial"/>
          <w:i w:val="0"/>
        </w:rPr>
        <w:lastRenderedPageBreak/>
        <w:t>Table of Contents</w:t>
      </w:r>
      <w:bookmarkEnd w:id="1"/>
    </w:p>
    <w:p w14:paraId="38ED9F62" w14:textId="38ECFD76" w:rsidR="00982379"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982379" w:rsidRPr="000A46E1">
        <w:rPr>
          <w:rFonts w:cs="Arial"/>
          <w:iCs/>
        </w:rPr>
        <w:t>Table of Contents</w:t>
      </w:r>
      <w:r w:rsidR="00982379">
        <w:tab/>
      </w:r>
      <w:r w:rsidR="00982379">
        <w:fldChar w:fldCharType="begin"/>
      </w:r>
      <w:r w:rsidR="00982379">
        <w:instrText xml:space="preserve"> PAGEREF _Toc68092525 \h </w:instrText>
      </w:r>
      <w:r w:rsidR="00982379">
        <w:fldChar w:fldCharType="separate"/>
      </w:r>
      <w:r w:rsidR="00982379">
        <w:t>3</w:t>
      </w:r>
      <w:r w:rsidR="00982379">
        <w:fldChar w:fldCharType="end"/>
      </w:r>
    </w:p>
    <w:p w14:paraId="0F0849E5" w14:textId="5DA84B42" w:rsidR="00982379" w:rsidRDefault="00982379">
      <w:pPr>
        <w:pStyle w:val="TOC1"/>
        <w:rPr>
          <w:rFonts w:asciiTheme="minorHAnsi" w:eastAsiaTheme="minorEastAsia" w:hAnsiTheme="minorHAnsi" w:cstheme="minorBidi"/>
          <w:szCs w:val="22"/>
          <w:lang w:val="en-US"/>
        </w:rPr>
      </w:pPr>
      <w:r w:rsidRPr="000A46E1">
        <w:rPr>
          <w:b/>
          <w:lang w:eastAsia="ja-JP"/>
        </w:rPr>
        <w:t>1</w:t>
      </w:r>
      <w:r>
        <w:rPr>
          <w:rFonts w:asciiTheme="minorHAnsi" w:eastAsiaTheme="minorEastAsia" w:hAnsiTheme="minorHAnsi" w:cstheme="minorBidi"/>
          <w:szCs w:val="22"/>
          <w:lang w:val="en-US"/>
        </w:rPr>
        <w:tab/>
      </w:r>
      <w:r w:rsidRPr="000A46E1">
        <w:rPr>
          <w:b/>
          <w:lang w:eastAsia="ja-JP"/>
        </w:rPr>
        <w:t>Overview</w:t>
      </w:r>
      <w:r>
        <w:tab/>
      </w:r>
      <w:r>
        <w:fldChar w:fldCharType="begin"/>
      </w:r>
      <w:r>
        <w:instrText xml:space="preserve"> PAGEREF _Toc68092526 \h </w:instrText>
      </w:r>
      <w:r>
        <w:fldChar w:fldCharType="separate"/>
      </w:r>
      <w:r>
        <w:t>4</w:t>
      </w:r>
      <w:r>
        <w:fldChar w:fldCharType="end"/>
      </w:r>
    </w:p>
    <w:p w14:paraId="4C07A11F" w14:textId="02FA2338" w:rsidR="00982379" w:rsidRDefault="00982379">
      <w:pPr>
        <w:pStyle w:val="TOC1"/>
        <w:rPr>
          <w:rFonts w:asciiTheme="minorHAnsi" w:eastAsiaTheme="minorEastAsia" w:hAnsiTheme="minorHAnsi" w:cstheme="minorBidi"/>
          <w:szCs w:val="22"/>
          <w:lang w:val="en-US"/>
        </w:rPr>
      </w:pPr>
      <w:r w:rsidRPr="000A46E1">
        <w:rPr>
          <w:b/>
        </w:rPr>
        <w:t>2</w:t>
      </w:r>
      <w:r>
        <w:rPr>
          <w:rFonts w:asciiTheme="minorHAnsi" w:eastAsiaTheme="minorEastAsia" w:hAnsiTheme="minorHAnsi" w:cstheme="minorBidi"/>
          <w:szCs w:val="22"/>
          <w:lang w:val="en-US"/>
        </w:rPr>
        <w:tab/>
      </w:r>
      <w:r w:rsidRPr="000A46E1">
        <w:rPr>
          <w:b/>
        </w:rPr>
        <w:t>Corrections required</w:t>
      </w:r>
      <w:r>
        <w:tab/>
      </w:r>
      <w:r>
        <w:fldChar w:fldCharType="begin"/>
      </w:r>
      <w:r>
        <w:instrText xml:space="preserve"> PAGEREF _Toc68092527 \h </w:instrText>
      </w:r>
      <w:r>
        <w:fldChar w:fldCharType="separate"/>
      </w:r>
      <w:r>
        <w:t>4</w:t>
      </w:r>
      <w:r>
        <w:fldChar w:fldCharType="end"/>
      </w:r>
    </w:p>
    <w:p w14:paraId="5BBCEE50" w14:textId="744B51E3" w:rsidR="00982379" w:rsidRDefault="00982379">
      <w:pPr>
        <w:pStyle w:val="TOC2"/>
        <w:rPr>
          <w:rFonts w:asciiTheme="minorHAnsi" w:eastAsiaTheme="minorEastAsia" w:hAnsiTheme="minorHAnsi" w:cstheme="minorBidi"/>
          <w:sz w:val="22"/>
          <w:szCs w:val="22"/>
          <w:lang w:val="en-US"/>
        </w:rPr>
      </w:pPr>
      <w:r w:rsidRPr="000A46E1">
        <w:rPr>
          <w:b/>
          <w:lang w:val="pt-BR"/>
        </w:rPr>
        <w:t>2.1</w:t>
      </w:r>
      <w:r>
        <w:rPr>
          <w:rFonts w:asciiTheme="minorHAnsi" w:eastAsiaTheme="minorEastAsia" w:hAnsiTheme="minorHAnsi" w:cstheme="minorBidi"/>
          <w:sz w:val="22"/>
          <w:szCs w:val="22"/>
          <w:lang w:val="en-US"/>
        </w:rPr>
        <w:tab/>
      </w:r>
      <w:r w:rsidRPr="000A46E1">
        <w:rPr>
          <w:b/>
          <w:lang w:val="pt-BR"/>
        </w:rPr>
        <w:t>Change 1</w:t>
      </w:r>
      <w:r>
        <w:tab/>
      </w:r>
      <w:r>
        <w:fldChar w:fldCharType="begin"/>
      </w:r>
      <w:r>
        <w:instrText xml:space="preserve"> PAGEREF _Toc68092528 \h </w:instrText>
      </w:r>
      <w:r>
        <w:fldChar w:fldCharType="separate"/>
      </w:r>
      <w:r>
        <w:t>4</w:t>
      </w:r>
      <w:r>
        <w:fldChar w:fldCharType="end"/>
      </w:r>
    </w:p>
    <w:p w14:paraId="7A0F5AE9" w14:textId="10D53ED1" w:rsidR="00982379" w:rsidRDefault="00982379">
      <w:pPr>
        <w:pStyle w:val="TOC2"/>
        <w:rPr>
          <w:rFonts w:asciiTheme="minorHAnsi" w:eastAsiaTheme="minorEastAsia" w:hAnsiTheme="minorHAnsi" w:cstheme="minorBidi"/>
          <w:sz w:val="22"/>
          <w:szCs w:val="22"/>
          <w:lang w:val="en-US"/>
        </w:rPr>
      </w:pPr>
      <w:r w:rsidRPr="000A46E1">
        <w:rPr>
          <w:b/>
          <w:lang w:val="pt-BR"/>
        </w:rPr>
        <w:t>2.2</w:t>
      </w:r>
      <w:r>
        <w:rPr>
          <w:rFonts w:asciiTheme="minorHAnsi" w:eastAsiaTheme="minorEastAsia" w:hAnsiTheme="minorHAnsi" w:cstheme="minorBidi"/>
          <w:sz w:val="22"/>
          <w:szCs w:val="22"/>
          <w:lang w:val="en-US"/>
        </w:rPr>
        <w:tab/>
      </w:r>
      <w:r w:rsidRPr="000A46E1">
        <w:rPr>
          <w:b/>
          <w:lang w:val="pt-BR"/>
        </w:rPr>
        <w:t>Change 2</w:t>
      </w:r>
      <w:r>
        <w:tab/>
      </w:r>
      <w:r>
        <w:fldChar w:fldCharType="begin"/>
      </w:r>
      <w:r>
        <w:instrText xml:space="preserve"> PAGEREF _Toc68092529 \h </w:instrText>
      </w:r>
      <w:r>
        <w:fldChar w:fldCharType="separate"/>
      </w:r>
      <w:r>
        <w:t>8</w:t>
      </w:r>
      <w:r>
        <w:fldChar w:fldCharType="end"/>
      </w:r>
    </w:p>
    <w:p w14:paraId="3A1F9368" w14:textId="443261C9" w:rsidR="00982379" w:rsidRDefault="00982379">
      <w:pPr>
        <w:pStyle w:val="TOC2"/>
        <w:rPr>
          <w:rFonts w:asciiTheme="minorHAnsi" w:eastAsiaTheme="minorEastAsia" w:hAnsiTheme="minorHAnsi" w:cstheme="minorBidi"/>
          <w:sz w:val="22"/>
          <w:szCs w:val="22"/>
          <w:lang w:val="en-US"/>
        </w:rPr>
      </w:pPr>
      <w:r w:rsidRPr="000A46E1">
        <w:rPr>
          <w:b/>
          <w:lang w:val="pt-BR"/>
        </w:rPr>
        <w:t>2.3</w:t>
      </w:r>
      <w:r>
        <w:rPr>
          <w:rFonts w:asciiTheme="minorHAnsi" w:eastAsiaTheme="minorEastAsia" w:hAnsiTheme="minorHAnsi" w:cstheme="minorBidi"/>
          <w:sz w:val="22"/>
          <w:szCs w:val="22"/>
          <w:lang w:val="en-US"/>
        </w:rPr>
        <w:tab/>
      </w:r>
      <w:r w:rsidRPr="000A46E1">
        <w:rPr>
          <w:b/>
          <w:lang w:val="pt-BR"/>
        </w:rPr>
        <w:t>Change 3</w:t>
      </w:r>
      <w:r>
        <w:tab/>
      </w:r>
      <w:r>
        <w:fldChar w:fldCharType="begin"/>
      </w:r>
      <w:r>
        <w:instrText xml:space="preserve"> PAGEREF _Toc68092530 \h </w:instrText>
      </w:r>
      <w:r>
        <w:fldChar w:fldCharType="separate"/>
      </w:r>
      <w:r>
        <w:t>13</w:t>
      </w:r>
      <w:r>
        <w:fldChar w:fldCharType="end"/>
      </w:r>
    </w:p>
    <w:p w14:paraId="6866D2DF" w14:textId="3503AD9E" w:rsidR="00982379" w:rsidRDefault="00982379">
      <w:pPr>
        <w:pStyle w:val="TOC2"/>
        <w:rPr>
          <w:rFonts w:asciiTheme="minorHAnsi" w:eastAsiaTheme="minorEastAsia" w:hAnsiTheme="minorHAnsi" w:cstheme="minorBidi"/>
          <w:sz w:val="22"/>
          <w:szCs w:val="22"/>
          <w:lang w:val="en-US"/>
        </w:rPr>
      </w:pPr>
      <w:r w:rsidRPr="000A46E1">
        <w:rPr>
          <w:b/>
          <w:lang w:val="pt-BR"/>
        </w:rPr>
        <w:t>2.4</w:t>
      </w:r>
      <w:r>
        <w:rPr>
          <w:rFonts w:asciiTheme="minorHAnsi" w:eastAsiaTheme="minorEastAsia" w:hAnsiTheme="minorHAnsi" w:cstheme="minorBidi"/>
          <w:sz w:val="22"/>
          <w:szCs w:val="22"/>
          <w:lang w:val="en-US"/>
        </w:rPr>
        <w:tab/>
      </w:r>
      <w:r w:rsidRPr="000A46E1">
        <w:rPr>
          <w:b/>
          <w:lang w:val="pt-BR"/>
        </w:rPr>
        <w:t>Change 4</w:t>
      </w:r>
      <w:r>
        <w:tab/>
      </w:r>
      <w:r>
        <w:fldChar w:fldCharType="begin"/>
      </w:r>
      <w:r>
        <w:instrText xml:space="preserve"> PAGEREF _Toc68092531 \h </w:instrText>
      </w:r>
      <w:r>
        <w:fldChar w:fldCharType="separate"/>
      </w:r>
      <w:r>
        <w:t>13</w:t>
      </w:r>
      <w:r>
        <w:fldChar w:fldCharType="end"/>
      </w:r>
    </w:p>
    <w:p w14:paraId="4BB4A9E6" w14:textId="4C21F99A" w:rsidR="00982379" w:rsidRDefault="00982379">
      <w:pPr>
        <w:pStyle w:val="TOC2"/>
        <w:rPr>
          <w:rFonts w:asciiTheme="minorHAnsi" w:eastAsiaTheme="minorEastAsia" w:hAnsiTheme="minorHAnsi" w:cstheme="minorBidi"/>
          <w:sz w:val="22"/>
          <w:szCs w:val="22"/>
          <w:lang w:val="en-US"/>
        </w:rPr>
      </w:pPr>
      <w:r w:rsidRPr="000A46E1">
        <w:rPr>
          <w:b/>
          <w:lang w:val="pt-BR"/>
        </w:rPr>
        <w:t>2.5</w:t>
      </w:r>
      <w:r>
        <w:rPr>
          <w:rFonts w:asciiTheme="minorHAnsi" w:eastAsiaTheme="minorEastAsia" w:hAnsiTheme="minorHAnsi" w:cstheme="minorBidi"/>
          <w:sz w:val="22"/>
          <w:szCs w:val="22"/>
          <w:lang w:val="en-US"/>
        </w:rPr>
        <w:tab/>
      </w:r>
      <w:r w:rsidRPr="000A46E1">
        <w:rPr>
          <w:b/>
          <w:lang w:val="pt-BR"/>
        </w:rPr>
        <w:t>Change 5</w:t>
      </w:r>
      <w:r>
        <w:tab/>
      </w:r>
      <w:r>
        <w:fldChar w:fldCharType="begin"/>
      </w:r>
      <w:r>
        <w:instrText xml:space="preserve"> PAGEREF _Toc68092532 \h </w:instrText>
      </w:r>
      <w:r>
        <w:fldChar w:fldCharType="separate"/>
      </w:r>
      <w:r>
        <w:t>18</w:t>
      </w:r>
      <w:r>
        <w:fldChar w:fldCharType="end"/>
      </w:r>
    </w:p>
    <w:p w14:paraId="6CE6C42E" w14:textId="1DCADFE0" w:rsidR="00982379" w:rsidRDefault="00982379">
      <w:pPr>
        <w:pStyle w:val="TOC2"/>
        <w:rPr>
          <w:rFonts w:asciiTheme="minorHAnsi" w:eastAsiaTheme="minorEastAsia" w:hAnsiTheme="minorHAnsi" w:cstheme="minorBidi"/>
          <w:sz w:val="22"/>
          <w:szCs w:val="22"/>
          <w:lang w:val="en-US"/>
        </w:rPr>
      </w:pPr>
      <w:r w:rsidRPr="000A46E1">
        <w:rPr>
          <w:b/>
          <w:lang w:val="pt-BR"/>
        </w:rPr>
        <w:t>2.6</w:t>
      </w:r>
      <w:r>
        <w:rPr>
          <w:rFonts w:asciiTheme="minorHAnsi" w:eastAsiaTheme="minorEastAsia" w:hAnsiTheme="minorHAnsi" w:cstheme="minorBidi"/>
          <w:sz w:val="22"/>
          <w:szCs w:val="22"/>
          <w:lang w:val="en-US"/>
        </w:rPr>
        <w:tab/>
      </w:r>
      <w:r w:rsidRPr="000A46E1">
        <w:rPr>
          <w:b/>
          <w:lang w:val="pt-BR"/>
        </w:rPr>
        <w:t>Change 6</w:t>
      </w:r>
      <w:r>
        <w:tab/>
      </w:r>
      <w:r>
        <w:fldChar w:fldCharType="begin"/>
      </w:r>
      <w:r>
        <w:instrText xml:space="preserve"> PAGEREF _Toc68092533 \h </w:instrText>
      </w:r>
      <w:r>
        <w:fldChar w:fldCharType="separate"/>
      </w:r>
      <w:r>
        <w:t>19</w:t>
      </w:r>
      <w:r>
        <w:fldChar w:fldCharType="end"/>
      </w:r>
    </w:p>
    <w:p w14:paraId="6C00FA91" w14:textId="3ABC12DD" w:rsidR="00982379" w:rsidRDefault="00982379">
      <w:pPr>
        <w:pStyle w:val="TOC2"/>
        <w:rPr>
          <w:rFonts w:asciiTheme="minorHAnsi" w:eastAsiaTheme="minorEastAsia" w:hAnsiTheme="minorHAnsi" w:cstheme="minorBidi"/>
          <w:sz w:val="22"/>
          <w:szCs w:val="22"/>
          <w:lang w:val="en-US"/>
        </w:rPr>
      </w:pPr>
      <w:r w:rsidRPr="000A46E1">
        <w:rPr>
          <w:b/>
          <w:lang w:val="pt-BR"/>
        </w:rPr>
        <w:t>2.7</w:t>
      </w:r>
      <w:r>
        <w:rPr>
          <w:rFonts w:asciiTheme="minorHAnsi" w:eastAsiaTheme="minorEastAsia" w:hAnsiTheme="minorHAnsi" w:cstheme="minorBidi"/>
          <w:sz w:val="22"/>
          <w:szCs w:val="22"/>
          <w:lang w:val="en-US"/>
        </w:rPr>
        <w:tab/>
      </w:r>
      <w:r w:rsidRPr="000A46E1">
        <w:rPr>
          <w:b/>
          <w:lang w:val="pt-BR"/>
        </w:rPr>
        <w:t>Change 7</w:t>
      </w:r>
      <w:r>
        <w:tab/>
      </w:r>
      <w:r>
        <w:fldChar w:fldCharType="begin"/>
      </w:r>
      <w:r>
        <w:instrText xml:space="preserve"> PAGEREF _Toc68092534 \h </w:instrText>
      </w:r>
      <w:r>
        <w:fldChar w:fldCharType="separate"/>
      </w:r>
      <w:r>
        <w:t>19</w:t>
      </w:r>
      <w:r>
        <w:fldChar w:fldCharType="end"/>
      </w:r>
    </w:p>
    <w:p w14:paraId="2E4D4796" w14:textId="7C996F34"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2" w:name="_Toc122434485"/>
      <w:bookmarkStart w:id="3" w:name="_Toc68092526"/>
      <w:r>
        <w:rPr>
          <w:b/>
          <w:lang w:eastAsia="ja-JP"/>
        </w:rPr>
        <w:lastRenderedPageBreak/>
        <w:t>Overview</w:t>
      </w:r>
      <w:bookmarkEnd w:id="2"/>
      <w:bookmarkEnd w:id="3"/>
    </w:p>
    <w:p w14:paraId="00A6870A" w14:textId="37401580"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8A4C0E">
        <w:rPr>
          <w:rFonts w:cs="Arial"/>
        </w:rPr>
        <w:t>12</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38625159" w14:textId="349294C9" w:rsidR="00555E70" w:rsidRDefault="003A22C0" w:rsidP="0095216E">
      <w:pPr>
        <w:pStyle w:val="Heading1"/>
        <w:numPr>
          <w:ilvl w:val="0"/>
          <w:numId w:val="1"/>
        </w:numPr>
        <w:overflowPunct w:val="0"/>
        <w:autoSpaceDE w:val="0"/>
        <w:autoSpaceDN w:val="0"/>
        <w:adjustRightInd w:val="0"/>
        <w:rPr>
          <w:b/>
        </w:rPr>
      </w:pPr>
      <w:bookmarkStart w:id="4" w:name="_Toc122434488"/>
      <w:bookmarkStart w:id="5" w:name="_Toc295288959"/>
      <w:bookmarkStart w:id="6" w:name="_Toc68092527"/>
      <w:r w:rsidRPr="00854C55">
        <w:rPr>
          <w:b/>
        </w:rPr>
        <w:t>Corrections required</w:t>
      </w:r>
      <w:bookmarkEnd w:id="4"/>
      <w:bookmarkEnd w:id="5"/>
      <w:bookmarkEnd w:id="6"/>
    </w:p>
    <w:p w14:paraId="2693A980" w14:textId="4C175E79" w:rsidR="00AB38CB" w:rsidRDefault="00AB38CB" w:rsidP="00AB38CB"/>
    <w:p w14:paraId="72B5F4A8" w14:textId="77777777" w:rsidR="00CB4586" w:rsidRDefault="00CB4586" w:rsidP="00CB4586">
      <w:pPr>
        <w:pStyle w:val="Heading2"/>
        <w:numPr>
          <w:ilvl w:val="1"/>
          <w:numId w:val="1"/>
        </w:numPr>
        <w:overflowPunct w:val="0"/>
        <w:autoSpaceDE w:val="0"/>
        <w:autoSpaceDN w:val="0"/>
        <w:adjustRightInd w:val="0"/>
        <w:spacing w:before="480"/>
        <w:rPr>
          <w:b/>
          <w:lang w:val="pt-BR"/>
        </w:rPr>
      </w:pPr>
      <w:bookmarkStart w:id="7" w:name="_Toc30685521"/>
      <w:bookmarkStart w:id="8" w:name="_Toc68092528"/>
      <w:r>
        <w:rPr>
          <w:b/>
          <w:lang w:val="pt-BR"/>
        </w:rPr>
        <w:t>Change 1</w:t>
      </w:r>
      <w:bookmarkEnd w:id="7"/>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CB4586" w14:paraId="683CBFC7" w14:textId="77777777" w:rsidTr="00BB6C5E">
        <w:trPr>
          <w:trHeight w:val="447"/>
        </w:trPr>
        <w:tc>
          <w:tcPr>
            <w:tcW w:w="1985" w:type="dxa"/>
          </w:tcPr>
          <w:p w14:paraId="4977B68F" w14:textId="77777777" w:rsidR="00CB4586" w:rsidRDefault="00CB4586" w:rsidP="00BB6C5E">
            <w:pPr>
              <w:spacing w:before="40" w:after="40"/>
              <w:rPr>
                <w:rFonts w:ascii="Arial" w:hAnsi="Arial" w:cs="Arial"/>
                <w:b/>
              </w:rPr>
            </w:pPr>
            <w:r>
              <w:rPr>
                <w:rFonts w:ascii="Arial" w:hAnsi="Arial" w:cs="Arial"/>
                <w:b/>
              </w:rPr>
              <w:t>Function name</w:t>
            </w:r>
          </w:p>
        </w:tc>
        <w:tc>
          <w:tcPr>
            <w:tcW w:w="7654" w:type="dxa"/>
          </w:tcPr>
          <w:p w14:paraId="10A36A96" w14:textId="2343FFC4" w:rsidR="00CB4586" w:rsidRPr="00CB4586" w:rsidRDefault="00030294" w:rsidP="00BB6C5E">
            <w:pPr>
              <w:spacing w:after="0"/>
            </w:pPr>
            <w:r w:rsidRPr="00030294">
              <w:t>f_NR5GC_ModifyPDUSession_AddVoice()</w:t>
            </w:r>
          </w:p>
        </w:tc>
      </w:tr>
      <w:tr w:rsidR="00CB4586" w14:paraId="2865543E" w14:textId="77777777" w:rsidTr="00BB6C5E">
        <w:trPr>
          <w:trHeight w:val="452"/>
        </w:trPr>
        <w:tc>
          <w:tcPr>
            <w:tcW w:w="1985" w:type="dxa"/>
          </w:tcPr>
          <w:p w14:paraId="7D961379" w14:textId="77777777" w:rsidR="00CB4586" w:rsidRDefault="00CB4586" w:rsidP="00BB6C5E">
            <w:pPr>
              <w:spacing w:before="40" w:after="40"/>
              <w:rPr>
                <w:rFonts w:ascii="Arial" w:hAnsi="Arial"/>
                <w:b/>
              </w:rPr>
            </w:pPr>
            <w:r>
              <w:rPr>
                <w:rFonts w:ascii="Arial" w:hAnsi="Arial"/>
                <w:b/>
              </w:rPr>
              <w:t>Reason for change</w:t>
            </w:r>
          </w:p>
        </w:tc>
        <w:tc>
          <w:tcPr>
            <w:tcW w:w="7654" w:type="dxa"/>
          </w:tcPr>
          <w:p w14:paraId="2D9E2E5C" w14:textId="7A9659AD" w:rsidR="00CB4586" w:rsidRPr="00B61943" w:rsidRDefault="00F104CE" w:rsidP="00BB6C5E">
            <w:pPr>
              <w:rPr>
                <w:rFonts w:ascii="Arial" w:hAnsi="Arial" w:cs="Arial"/>
                <w:lang w:val="en-US" w:eastAsia="zh-CN"/>
              </w:rPr>
            </w:pPr>
            <w:r>
              <w:rPr>
                <w:rFonts w:ascii="Arial" w:hAnsi="Arial" w:cs="Arial"/>
                <w:lang w:val="en-US" w:eastAsia="zh-CN"/>
              </w:rPr>
              <w:t xml:space="preserve">Following sending of RRCReconfiguration with piggybacked PDU SESSION MODIFICATION COMMAND, the RRCreconfigurationComplete and PDU SESSION MODIFICATION COMPLETE responses can arrive from the UE in any order. Because RRCReconfigurationComplete is handled inside the function </w:t>
            </w:r>
            <w:r w:rsidRPr="00F104CE">
              <w:rPr>
                <w:rFonts w:ascii="Arial" w:hAnsi="Arial" w:cs="Arial"/>
                <w:lang w:val="en-US" w:eastAsia="zh-CN"/>
              </w:rPr>
              <w:t>f_NR_RRCReconfigNewDRBWithSSConfig</w:t>
            </w:r>
            <w:r>
              <w:rPr>
                <w:rFonts w:ascii="Arial" w:hAnsi="Arial" w:cs="Arial"/>
                <w:lang w:val="en-US" w:eastAsia="zh-CN"/>
              </w:rPr>
              <w:t>(), the test case will fail if PDU SESSION MODIFICATION COMPLETE is received first.</w:t>
            </w:r>
          </w:p>
        </w:tc>
      </w:tr>
      <w:tr w:rsidR="00CB4586" w14:paraId="27245453" w14:textId="77777777" w:rsidTr="00BB6C5E">
        <w:tc>
          <w:tcPr>
            <w:tcW w:w="1985" w:type="dxa"/>
          </w:tcPr>
          <w:p w14:paraId="525D99AD" w14:textId="77777777" w:rsidR="00CB4586" w:rsidRDefault="00CB4586" w:rsidP="00BB6C5E">
            <w:pPr>
              <w:spacing w:before="40" w:after="40"/>
              <w:rPr>
                <w:rFonts w:ascii="Arial" w:hAnsi="Arial"/>
                <w:b/>
              </w:rPr>
            </w:pPr>
            <w:r>
              <w:rPr>
                <w:rFonts w:ascii="Arial" w:hAnsi="Arial"/>
                <w:b/>
              </w:rPr>
              <w:t>Summary of change</w:t>
            </w:r>
          </w:p>
        </w:tc>
        <w:tc>
          <w:tcPr>
            <w:tcW w:w="7654" w:type="dxa"/>
          </w:tcPr>
          <w:p w14:paraId="6BDD62CD" w14:textId="291B7A09" w:rsidR="00CB4586" w:rsidRDefault="00F104CE" w:rsidP="00BB6C5E">
            <w:pPr>
              <w:pStyle w:val="CRCoverPage"/>
              <w:spacing w:after="0"/>
              <w:rPr>
                <w:lang w:val="en-SG"/>
              </w:rPr>
            </w:pPr>
            <w:r>
              <w:rPr>
                <w:lang w:val="en-SG"/>
              </w:rPr>
              <w:t xml:space="preserve">Pass parameter to </w:t>
            </w:r>
            <w:r w:rsidRPr="002079B5">
              <w:rPr>
                <w:lang w:val="en-US"/>
              </w:rPr>
              <w:t>f_NR_RRCReconfigNewDRBWithSSConfig</w:t>
            </w:r>
            <w:r>
              <w:rPr>
                <w:lang w:val="en-US"/>
              </w:rPr>
              <w:t>() to not wait for RRCReconfgiruationComplete, and handled this in interleave with PDU SESSION MODIFICATION COMPLETE.</w:t>
            </w:r>
          </w:p>
        </w:tc>
      </w:tr>
      <w:tr w:rsidR="00CB4586" w14:paraId="71E64F54" w14:textId="77777777" w:rsidTr="00BB6C5E">
        <w:tc>
          <w:tcPr>
            <w:tcW w:w="1985" w:type="dxa"/>
          </w:tcPr>
          <w:p w14:paraId="37C3C5C0" w14:textId="77777777" w:rsidR="00CB4586" w:rsidRDefault="00CB4586" w:rsidP="00BB6C5E">
            <w:pPr>
              <w:spacing w:before="40" w:after="40"/>
              <w:rPr>
                <w:rFonts w:ascii="Arial" w:hAnsi="Arial"/>
                <w:b/>
              </w:rPr>
            </w:pPr>
            <w:r>
              <w:rPr>
                <w:rFonts w:ascii="Arial" w:hAnsi="Arial"/>
                <w:b/>
              </w:rPr>
              <w:t>TTCN module</w:t>
            </w:r>
          </w:p>
        </w:tc>
        <w:tc>
          <w:tcPr>
            <w:tcW w:w="7654" w:type="dxa"/>
          </w:tcPr>
          <w:p w14:paraId="6C86292B" w14:textId="10BC5123" w:rsidR="00CB4586" w:rsidRPr="00CB4586" w:rsidRDefault="00E857DE" w:rsidP="00BB6C5E">
            <w:pPr>
              <w:spacing w:after="0"/>
              <w:rPr>
                <w:rFonts w:ascii="Arial" w:hAnsi="Arial" w:cs="Arial"/>
              </w:rPr>
            </w:pPr>
            <w:r>
              <w:rPr>
                <w:rFonts w:ascii="Arial" w:hAnsi="Arial" w:cs="Arial"/>
              </w:rPr>
              <w:t>NR5GC_IMS_Procedures.ttcn</w:t>
            </w:r>
          </w:p>
        </w:tc>
      </w:tr>
      <w:tr w:rsidR="00CB4586" w14:paraId="1BE4BB35" w14:textId="77777777" w:rsidTr="00BB6C5E">
        <w:tc>
          <w:tcPr>
            <w:tcW w:w="1985" w:type="dxa"/>
          </w:tcPr>
          <w:p w14:paraId="2B7E3B55" w14:textId="77777777" w:rsidR="00CB4586" w:rsidRDefault="00CB4586" w:rsidP="00BB6C5E">
            <w:pPr>
              <w:spacing w:before="40" w:after="40"/>
              <w:rPr>
                <w:rFonts w:ascii="Arial" w:hAnsi="Arial"/>
                <w:b/>
                <w:highlight w:val="cyan"/>
              </w:rPr>
            </w:pPr>
            <w:r>
              <w:rPr>
                <w:rFonts w:ascii="Arial" w:hAnsi="Arial"/>
                <w:b/>
              </w:rPr>
              <w:t>MCC160 Comment</w:t>
            </w:r>
          </w:p>
        </w:tc>
        <w:tc>
          <w:tcPr>
            <w:tcW w:w="7654" w:type="dxa"/>
          </w:tcPr>
          <w:p w14:paraId="24B7026C" w14:textId="77777777" w:rsidR="00CB4586" w:rsidRDefault="00CB4586" w:rsidP="00BB6C5E">
            <w:pPr>
              <w:rPr>
                <w:rFonts w:ascii="Arial" w:hAnsi="Arial"/>
                <w:highlight w:val="cyan"/>
              </w:rPr>
            </w:pPr>
          </w:p>
        </w:tc>
      </w:tr>
    </w:tbl>
    <w:p w14:paraId="30EEAF28" w14:textId="77777777" w:rsidR="00CB4586" w:rsidRDefault="00CB4586" w:rsidP="00CB4586">
      <w:pPr>
        <w:rPr>
          <w:lang w:val="en-US"/>
        </w:rPr>
      </w:pPr>
    </w:p>
    <w:p w14:paraId="4FC24F46" w14:textId="77777777" w:rsidR="00CB4586" w:rsidRPr="00643A34" w:rsidRDefault="00CB4586" w:rsidP="00CB4586">
      <w:pPr>
        <w:rPr>
          <w:b/>
          <w:bCs/>
          <w:lang w:val="en-US"/>
        </w:rPr>
      </w:pPr>
      <w:r w:rsidRPr="00643A34">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B4586" w14:paraId="272DA4AB" w14:textId="77777777" w:rsidTr="00BB6C5E">
        <w:tc>
          <w:tcPr>
            <w:tcW w:w="9855" w:type="dxa"/>
          </w:tcPr>
          <w:p w14:paraId="128FC319" w14:textId="77777777" w:rsidR="002079B5" w:rsidRPr="002079B5" w:rsidRDefault="002079B5" w:rsidP="002079B5">
            <w:pPr>
              <w:rPr>
                <w:lang w:val="en-US"/>
              </w:rPr>
            </w:pPr>
            <w:r w:rsidRPr="002079B5">
              <w:rPr>
                <w:lang w:val="en-US"/>
              </w:rPr>
              <w:t>function f_NR5GC_ModifyPDUSession_AddVoice(NR_CellId_Type p_NR_CellId, GSM_MobilityInfo_Type p_GSM_MobilityInfo) runs on NR5GC_PTC</w:t>
            </w:r>
          </w:p>
          <w:p w14:paraId="303C5F5D" w14:textId="77777777" w:rsidR="002079B5" w:rsidRPr="002079B5" w:rsidRDefault="002079B5" w:rsidP="002079B5">
            <w:pPr>
              <w:rPr>
                <w:lang w:val="en-US"/>
              </w:rPr>
            </w:pPr>
            <w:r w:rsidRPr="002079B5">
              <w:rPr>
                <w:lang w:val="en-US"/>
              </w:rPr>
              <w:t xml:space="preserve">  {</w:t>
            </w:r>
          </w:p>
          <w:p w14:paraId="17233EFD" w14:textId="77777777" w:rsidR="002079B5" w:rsidRPr="002079B5" w:rsidRDefault="002079B5" w:rsidP="002079B5">
            <w:pPr>
              <w:rPr>
                <w:lang w:val="en-US"/>
              </w:rPr>
            </w:pPr>
            <w:r w:rsidRPr="002079B5">
              <w:rPr>
                <w:lang w:val="en-US"/>
              </w:rPr>
              <w:t xml:space="preserve">    var NR_SRB_COMMON_IND v_ReceivedAsp;</w:t>
            </w:r>
          </w:p>
          <w:p w14:paraId="3E343F56" w14:textId="77777777" w:rsidR="002079B5" w:rsidRPr="002079B5" w:rsidRDefault="002079B5" w:rsidP="002079B5">
            <w:pPr>
              <w:rPr>
                <w:lang w:val="en-US"/>
              </w:rPr>
            </w:pPr>
            <w:r w:rsidRPr="002079B5">
              <w:rPr>
                <w:lang w:val="en-US"/>
              </w:rPr>
              <w:t xml:space="preserve">    var boolean v_InterworkWithEPS := false;</w:t>
            </w:r>
          </w:p>
          <w:p w14:paraId="756E8E65" w14:textId="77777777" w:rsidR="002079B5" w:rsidRPr="002079B5" w:rsidRDefault="002079B5" w:rsidP="002079B5">
            <w:pPr>
              <w:rPr>
                <w:lang w:val="en-US"/>
              </w:rPr>
            </w:pPr>
            <w:r w:rsidRPr="002079B5">
              <w:rPr>
                <w:lang w:val="en-US"/>
              </w:rPr>
              <w:t xml:space="preserve">    var template (value) NG_NAS_DL_Pdu_Type v_PiggyBackedMsgToSend;</w:t>
            </w:r>
          </w:p>
          <w:p w14:paraId="2D59B5D3" w14:textId="77777777" w:rsidR="002079B5" w:rsidRPr="002079B5" w:rsidRDefault="002079B5" w:rsidP="002079B5">
            <w:pPr>
              <w:rPr>
                <w:lang w:val="en-US"/>
              </w:rPr>
            </w:pPr>
            <w:r w:rsidRPr="002079B5">
              <w:rPr>
                <w:lang w:val="en-US"/>
              </w:rPr>
              <w:t xml:space="preserve">    var template (value) RadioBearerConfig v_RadioBearerConfig;</w:t>
            </w:r>
          </w:p>
          <w:p w14:paraId="65A12050" w14:textId="77777777" w:rsidR="002079B5" w:rsidRPr="002079B5" w:rsidRDefault="002079B5" w:rsidP="002079B5">
            <w:pPr>
              <w:rPr>
                <w:lang w:val="en-US"/>
              </w:rPr>
            </w:pPr>
            <w:r w:rsidRPr="002079B5">
              <w:rPr>
                <w:lang w:val="en-US"/>
              </w:rPr>
              <w:t xml:space="preserve">    var template (value) CellGroupConfig v_CellGroupConfig;</w:t>
            </w:r>
          </w:p>
          <w:p w14:paraId="716193E5" w14:textId="77777777" w:rsidR="002079B5" w:rsidRPr="002079B5" w:rsidRDefault="002079B5" w:rsidP="002079B5">
            <w:pPr>
              <w:rPr>
                <w:lang w:val="en-US"/>
              </w:rPr>
            </w:pPr>
            <w:r w:rsidRPr="002079B5">
              <w:rPr>
                <w:lang w:val="en-US"/>
              </w:rPr>
              <w:t xml:space="preserve">    var template (value) NR_RadioBearerList_Type v_SS_Config;</w:t>
            </w:r>
          </w:p>
          <w:p w14:paraId="4773BB8A" w14:textId="77777777" w:rsidR="002079B5" w:rsidRPr="002079B5" w:rsidRDefault="002079B5" w:rsidP="002079B5">
            <w:pPr>
              <w:rPr>
                <w:lang w:val="en-US"/>
              </w:rPr>
            </w:pPr>
            <w:r w:rsidRPr="002079B5">
              <w:rPr>
                <w:lang w:val="en-US"/>
              </w:rPr>
              <w:t xml:space="preserve">    var integer v_NewDRBId;</w:t>
            </w:r>
          </w:p>
          <w:p w14:paraId="3DEE8702" w14:textId="77777777" w:rsidR="002079B5" w:rsidRPr="002079B5" w:rsidRDefault="002079B5" w:rsidP="002079B5">
            <w:pPr>
              <w:rPr>
                <w:lang w:val="en-US"/>
              </w:rPr>
            </w:pPr>
            <w:r w:rsidRPr="002079B5">
              <w:rPr>
                <w:lang w:val="en-US"/>
              </w:rPr>
              <w:t xml:space="preserve">    var boolean v_IsFR1 := f_NR_CellInfo_GetIsFR1(p_NR_CellId);</w:t>
            </w:r>
          </w:p>
          <w:p w14:paraId="02BE2475" w14:textId="77777777" w:rsidR="002079B5" w:rsidRPr="002079B5" w:rsidRDefault="002079B5" w:rsidP="002079B5">
            <w:pPr>
              <w:rPr>
                <w:lang w:val="en-US"/>
              </w:rPr>
            </w:pPr>
            <w:r w:rsidRPr="002079B5">
              <w:rPr>
                <w:lang w:val="en-US"/>
              </w:rPr>
              <w:t xml:space="preserve">    var template (value) QosFlow_Identification_Type v_QosFlowId;</w:t>
            </w:r>
          </w:p>
          <w:p w14:paraId="53894FFB" w14:textId="77777777" w:rsidR="002079B5" w:rsidRPr="002079B5" w:rsidRDefault="002079B5" w:rsidP="002079B5">
            <w:pPr>
              <w:rPr>
                <w:lang w:val="en-US"/>
              </w:rPr>
            </w:pPr>
          </w:p>
          <w:p w14:paraId="55CE21DB" w14:textId="77777777" w:rsidR="002079B5" w:rsidRPr="002079B5" w:rsidRDefault="002079B5" w:rsidP="002079B5">
            <w:pPr>
              <w:rPr>
                <w:lang w:val="en-US"/>
              </w:rPr>
            </w:pPr>
            <w:r w:rsidRPr="002079B5">
              <w:rPr>
                <w:lang w:val="en-US"/>
              </w:rPr>
              <w:t xml:space="preserve">    if (isvalue(p_GSM_MobilityInfo.EPS_Bearer)) {  // This is only set if the UE supports EPS</w:t>
            </w:r>
          </w:p>
          <w:p w14:paraId="5FF5BEF3" w14:textId="77777777" w:rsidR="002079B5" w:rsidRPr="002079B5" w:rsidRDefault="002079B5" w:rsidP="002079B5">
            <w:pPr>
              <w:rPr>
                <w:lang w:val="en-US"/>
              </w:rPr>
            </w:pPr>
            <w:r w:rsidRPr="002079B5">
              <w:rPr>
                <w:lang w:val="en-US"/>
              </w:rPr>
              <w:lastRenderedPageBreak/>
              <w:t xml:space="preserve">      v_InterworkWithEPS := true;</w:t>
            </w:r>
          </w:p>
          <w:p w14:paraId="71AB5BCC" w14:textId="77777777" w:rsidR="002079B5" w:rsidRPr="002079B5" w:rsidRDefault="002079B5" w:rsidP="002079B5">
            <w:pPr>
              <w:rPr>
                <w:lang w:val="en-US"/>
              </w:rPr>
            </w:pPr>
            <w:r w:rsidRPr="002079B5">
              <w:rPr>
                <w:lang w:val="en-US"/>
              </w:rPr>
              <w:t xml:space="preserve">    }</w:t>
            </w:r>
          </w:p>
          <w:p w14:paraId="55ED940C" w14:textId="77777777" w:rsidR="002079B5" w:rsidRPr="002079B5" w:rsidRDefault="002079B5" w:rsidP="002079B5">
            <w:pPr>
              <w:rPr>
                <w:lang w:val="en-US"/>
              </w:rPr>
            </w:pPr>
          </w:p>
          <w:p w14:paraId="165582C7" w14:textId="77777777" w:rsidR="002079B5" w:rsidRPr="002079B5" w:rsidRDefault="002079B5" w:rsidP="002079B5">
            <w:pPr>
              <w:rPr>
                <w:lang w:val="en-US"/>
              </w:rPr>
            </w:pPr>
            <w:r w:rsidRPr="002079B5">
              <w:rPr>
                <w:lang w:val="en-US"/>
              </w:rPr>
              <w:t xml:space="preserve">    // build components of Reconfiguration message</w:t>
            </w:r>
          </w:p>
          <w:p w14:paraId="6986CDC7" w14:textId="77777777" w:rsidR="002079B5" w:rsidRPr="002079B5" w:rsidRDefault="002079B5" w:rsidP="002079B5">
            <w:pPr>
              <w:rPr>
                <w:lang w:val="en-US"/>
              </w:rPr>
            </w:pPr>
            <w:r w:rsidRPr="002079B5">
              <w:rPr>
                <w:lang w:val="en-US"/>
              </w:rPr>
              <w:t xml:space="preserve">    v_PiggyBackedMsgToSend := f_Get_NG_PDUSessionModificationCommand(p_GSM_MobilityInfo.SessionId,</w:t>
            </w:r>
          </w:p>
          <w:p w14:paraId="7391420D" w14:textId="77777777" w:rsidR="002079B5" w:rsidRPr="002079B5" w:rsidRDefault="002079B5" w:rsidP="002079B5">
            <w:pPr>
              <w:rPr>
                <w:lang w:val="en-US"/>
              </w:rPr>
            </w:pPr>
            <w:r w:rsidRPr="002079B5">
              <w:rPr>
                <w:lang w:val="en-US"/>
              </w:rPr>
              <w:t xml:space="preserve">                                                                     omit,</w:t>
            </w:r>
          </w:p>
          <w:p w14:paraId="269FE91B" w14:textId="77777777" w:rsidR="002079B5" w:rsidRPr="002079B5" w:rsidRDefault="002079B5" w:rsidP="002079B5">
            <w:pPr>
              <w:rPr>
                <w:lang w:val="en-US"/>
              </w:rPr>
            </w:pPr>
            <w:r w:rsidRPr="002079B5">
              <w:rPr>
                <w:lang w:val="en-US"/>
              </w:rPr>
              <w:t xml:space="preserve">                                                                     -, -, -, -,</w:t>
            </w:r>
          </w:p>
          <w:p w14:paraId="5FBE785D" w14:textId="77777777" w:rsidR="002079B5" w:rsidRPr="002079B5" w:rsidRDefault="002079B5" w:rsidP="002079B5">
            <w:pPr>
              <w:rPr>
                <w:lang w:val="en-US"/>
              </w:rPr>
            </w:pPr>
            <w:r w:rsidRPr="002079B5">
              <w:rPr>
                <w:lang w:val="en-US"/>
              </w:rPr>
              <w:t xml:space="preserve">                                                                     f_BuildDefaultQoSRules("7_Voice", '7A'O), // @sic R5s210073 sic@</w:t>
            </w:r>
          </w:p>
          <w:p w14:paraId="291C7389" w14:textId="77777777" w:rsidR="002079B5" w:rsidRPr="002079B5" w:rsidRDefault="002079B5" w:rsidP="002079B5">
            <w:pPr>
              <w:rPr>
                <w:lang w:val="en-US"/>
              </w:rPr>
            </w:pPr>
            <w:r w:rsidRPr="002079B5">
              <w:rPr>
                <w:lang w:val="en-US"/>
              </w:rPr>
              <w:t xml:space="preserve">                                                                     cs_QoSFlowDescr({cs_QoS_Flow5(v_InterworkWithEPS)}));</w:t>
            </w:r>
          </w:p>
          <w:p w14:paraId="438909E3" w14:textId="77777777" w:rsidR="002079B5" w:rsidRPr="002079B5" w:rsidRDefault="002079B5" w:rsidP="002079B5">
            <w:pPr>
              <w:rPr>
                <w:lang w:val="en-US"/>
              </w:rPr>
            </w:pPr>
          </w:p>
          <w:p w14:paraId="7B4D2F5D" w14:textId="77777777" w:rsidR="002079B5" w:rsidRPr="002079B5" w:rsidRDefault="002079B5" w:rsidP="002079B5">
            <w:pPr>
              <w:rPr>
                <w:lang w:val="en-US"/>
              </w:rPr>
            </w:pPr>
            <w:r w:rsidRPr="002079B5">
              <w:rPr>
                <w:lang w:val="en-US"/>
              </w:rPr>
              <w:t xml:space="preserve">    v_NewDRBId := f_NR_GetNextDRBId(p_GSM_MobilityInfo, false);</w:t>
            </w:r>
          </w:p>
          <w:p w14:paraId="5B1F042F" w14:textId="77777777" w:rsidR="002079B5" w:rsidRPr="002079B5" w:rsidRDefault="002079B5" w:rsidP="002079B5">
            <w:pPr>
              <w:rPr>
                <w:lang w:val="en-US"/>
              </w:rPr>
            </w:pPr>
            <w:r w:rsidRPr="002079B5">
              <w:rPr>
                <w:lang w:val="en-US"/>
              </w:rPr>
              <w:t xml:space="preserve">    // @sic R5-211171 sic@</w:t>
            </w:r>
          </w:p>
          <w:p w14:paraId="4FF07396" w14:textId="77777777" w:rsidR="002079B5" w:rsidRPr="002079B5" w:rsidRDefault="002079B5" w:rsidP="002079B5">
            <w:pPr>
              <w:rPr>
                <w:lang w:val="en-US"/>
              </w:rPr>
            </w:pPr>
            <w:r w:rsidRPr="002079B5">
              <w:rPr>
                <w:lang w:val="en-US"/>
              </w:rPr>
              <w:t xml:space="preserve">    v_RadioBearerConfig := cs_38508_RadioBearerConfigDef(-,</w:t>
            </w:r>
          </w:p>
          <w:p w14:paraId="568F2CA3" w14:textId="77777777" w:rsidR="002079B5" w:rsidRPr="002079B5" w:rsidRDefault="002079B5" w:rsidP="002079B5">
            <w:pPr>
              <w:rPr>
                <w:lang w:val="en-US"/>
              </w:rPr>
            </w:pPr>
            <w:r w:rsidRPr="002079B5">
              <w:rPr>
                <w:lang w:val="en-US"/>
              </w:rPr>
              <w:t xml:space="preserve">                                                          {cs_NR_DRB_ToAddMod(cs_NR_DRB_SDAP(cs_SDAP_Config(oct2int(p_GSM_MobilityInfo.SessionId), false, {7})), // QFI of 7 in flow 5</w:t>
            </w:r>
          </w:p>
          <w:p w14:paraId="4DB05FAD" w14:textId="77777777" w:rsidR="002079B5" w:rsidRPr="002079B5" w:rsidRDefault="002079B5" w:rsidP="002079B5">
            <w:pPr>
              <w:rPr>
                <w:lang w:val="en-US"/>
              </w:rPr>
            </w:pPr>
            <w:r w:rsidRPr="002079B5">
              <w:rPr>
                <w:lang w:val="en-US"/>
              </w:rPr>
              <w:t xml:space="preserve">                                                                              v_NewDRBId,</w:t>
            </w:r>
          </w:p>
          <w:p w14:paraId="0253505C" w14:textId="77777777" w:rsidR="002079B5" w:rsidRPr="002079B5" w:rsidRDefault="002079B5" w:rsidP="002079B5">
            <w:pPr>
              <w:rPr>
                <w:lang w:val="en-US"/>
              </w:rPr>
            </w:pPr>
            <w:r w:rsidRPr="002079B5">
              <w:rPr>
                <w:lang w:val="en-US"/>
              </w:rPr>
              <w:t xml:space="preserve">                                                                              -, -,</w:t>
            </w:r>
          </w:p>
          <w:p w14:paraId="513E8B19" w14:textId="77777777" w:rsidR="002079B5" w:rsidRPr="002079B5" w:rsidRDefault="002079B5" w:rsidP="002079B5">
            <w:pPr>
              <w:rPr>
                <w:lang w:val="en-US"/>
              </w:rPr>
            </w:pPr>
            <w:r w:rsidRPr="002079B5">
              <w:rPr>
                <w:lang w:val="en-US"/>
              </w:rPr>
              <w:t xml:space="preserve">                                                                              cs_38508_PDCP_Config (-, -, -, -, omit))}); // UM</w:t>
            </w:r>
          </w:p>
          <w:p w14:paraId="676B2855" w14:textId="77777777" w:rsidR="002079B5" w:rsidRPr="002079B5" w:rsidRDefault="002079B5" w:rsidP="002079B5">
            <w:pPr>
              <w:rPr>
                <w:lang w:val="en-US"/>
              </w:rPr>
            </w:pPr>
            <w:r w:rsidRPr="002079B5">
              <w:rPr>
                <w:lang w:val="en-US"/>
              </w:rPr>
              <w:t xml:space="preserve">    v_SS_Config := {f_NR_GetRadioBearerConfig_FullUM(p_NR_CellId, v_NewDRBId, -, -, f_ReturnNR_SDAP_Configuration_FromSDAP_Config(valueof(cs_SDAP_Config(oct2int(p_GSM_MobilityInfo.SessionId), false, {7}))))}; // @sic R5-211371, R5s210330 sic@</w:t>
            </w:r>
          </w:p>
          <w:p w14:paraId="14F72517" w14:textId="77777777" w:rsidR="002079B5" w:rsidRPr="002079B5" w:rsidRDefault="002079B5" w:rsidP="002079B5">
            <w:pPr>
              <w:rPr>
                <w:lang w:val="en-US"/>
              </w:rPr>
            </w:pPr>
            <w:r w:rsidRPr="002079B5">
              <w:rPr>
                <w:lang w:val="en-US"/>
              </w:rPr>
              <w:t xml:space="preserve">    v_CellGroupConfig := f_NR_GetCellgroupConfig_DRB(p_NR_CellId, {v_NewDRBId}, false);</w:t>
            </w:r>
          </w:p>
          <w:p w14:paraId="68569F85" w14:textId="77777777" w:rsidR="002079B5" w:rsidRPr="002079B5" w:rsidRDefault="002079B5" w:rsidP="002079B5">
            <w:pPr>
              <w:rPr>
                <w:lang w:val="en-US"/>
              </w:rPr>
            </w:pPr>
            <w:r w:rsidRPr="002079B5">
              <w:rPr>
                <w:lang w:val="en-US"/>
              </w:rPr>
              <w:t xml:space="preserve">    v_CellGroupConfig.rlc_BearerToAddModList := {cs_38508_RLC_BearerConfig_DRB(v_NewDRBId,</w:t>
            </w:r>
          </w:p>
          <w:p w14:paraId="5E32AC0C" w14:textId="77777777" w:rsidR="002079B5" w:rsidRPr="002079B5" w:rsidRDefault="002079B5" w:rsidP="002079B5">
            <w:pPr>
              <w:rPr>
                <w:lang w:val="en-US"/>
              </w:rPr>
            </w:pPr>
            <w:r w:rsidRPr="002079B5">
              <w:rPr>
                <w:lang w:val="en-US"/>
              </w:rPr>
              <w:t xml:space="preserve">                                                                             cs_38508_RLC_Config_UM_DRB(f_NR_UL_UM_RLC(), f_NR_DL_UM_RLC(v_IsFR1)),</w:t>
            </w:r>
          </w:p>
          <w:p w14:paraId="58FF366E" w14:textId="77777777" w:rsidR="002079B5" w:rsidRPr="002079B5" w:rsidRDefault="002079B5" w:rsidP="002079B5">
            <w:pPr>
              <w:rPr>
                <w:lang w:val="en-US"/>
              </w:rPr>
            </w:pPr>
            <w:r w:rsidRPr="002079B5">
              <w:rPr>
                <w:lang w:val="en-US"/>
              </w:rPr>
              <w:t xml:space="preserve">                                                                             cs_38508_LogicalChannelConfig_DRB)};</w:t>
            </w:r>
          </w:p>
          <w:p w14:paraId="51D7ED48" w14:textId="77777777" w:rsidR="002079B5" w:rsidRPr="002079B5" w:rsidRDefault="002079B5" w:rsidP="002079B5">
            <w:pPr>
              <w:rPr>
                <w:lang w:val="en-US"/>
              </w:rPr>
            </w:pPr>
          </w:p>
          <w:p w14:paraId="63B6BC65" w14:textId="77777777" w:rsidR="002079B5" w:rsidRPr="002079B5" w:rsidRDefault="002079B5" w:rsidP="002079B5">
            <w:pPr>
              <w:rPr>
                <w:lang w:val="en-US"/>
              </w:rPr>
            </w:pPr>
            <w:r w:rsidRPr="002079B5">
              <w:rPr>
                <w:lang w:val="en-US"/>
              </w:rPr>
              <w:t xml:space="preserve">    v_QosFlowId := cs_IP_QosFlowId(oct2int(p_GSM_MobilityInfo.SessionId), 7); // @sic R5s210363 sic@</w:t>
            </w:r>
          </w:p>
          <w:p w14:paraId="74665557" w14:textId="77777777" w:rsidR="002079B5" w:rsidRPr="002079B5" w:rsidRDefault="002079B5" w:rsidP="002079B5">
            <w:pPr>
              <w:rPr>
                <w:lang w:val="en-US"/>
              </w:rPr>
            </w:pPr>
            <w:r w:rsidRPr="002079B5">
              <w:rPr>
                <w:lang w:val="en-US"/>
              </w:rPr>
              <w:t xml:space="preserve">    f_IP_RtpRtcpLoopback(IP, p_GSM_MobilityInfo.PdnIndex, tsc_IMS_MediaPort_M1, cs_DrbInfo_NR(p_NR_CellId, v_QosFlowId));  // @sic R5s210363 sic@</w:t>
            </w:r>
          </w:p>
          <w:p w14:paraId="14E4E4F7" w14:textId="77777777" w:rsidR="002079B5" w:rsidRPr="002079B5" w:rsidRDefault="002079B5" w:rsidP="002079B5">
            <w:pPr>
              <w:rPr>
                <w:lang w:val="en-US"/>
              </w:rPr>
            </w:pPr>
          </w:p>
          <w:p w14:paraId="2C30A309" w14:textId="77777777" w:rsidR="002079B5" w:rsidRPr="002079B5" w:rsidRDefault="002079B5" w:rsidP="002079B5">
            <w:pPr>
              <w:rPr>
                <w:lang w:val="en-US"/>
              </w:rPr>
            </w:pPr>
            <w:r w:rsidRPr="002079B5">
              <w:rPr>
                <w:lang w:val="en-US"/>
              </w:rPr>
              <w:t xml:space="preserve">    // then send RRC Reconfiguration message</w:t>
            </w:r>
          </w:p>
          <w:p w14:paraId="60EB58CC" w14:textId="77777777" w:rsidR="002079B5" w:rsidRPr="002079B5" w:rsidRDefault="002079B5" w:rsidP="002079B5">
            <w:pPr>
              <w:rPr>
                <w:lang w:val="en-US"/>
              </w:rPr>
            </w:pPr>
            <w:r w:rsidRPr="002079B5">
              <w:rPr>
                <w:lang w:val="en-US"/>
              </w:rPr>
              <w:t xml:space="preserve">    f_NR_RRCReconfigNewDRBWithSSConfig(p_NR_CellId,</w:t>
            </w:r>
          </w:p>
          <w:p w14:paraId="3FBA83B8" w14:textId="77777777" w:rsidR="002079B5" w:rsidRPr="002079B5" w:rsidRDefault="002079B5" w:rsidP="002079B5">
            <w:pPr>
              <w:rPr>
                <w:lang w:val="en-US"/>
              </w:rPr>
            </w:pPr>
            <w:r w:rsidRPr="002079B5">
              <w:rPr>
                <w:lang w:val="en-US"/>
              </w:rPr>
              <w:t xml:space="preserve">                                       v_RadioBearerConfig,</w:t>
            </w:r>
          </w:p>
          <w:p w14:paraId="715BFC1D" w14:textId="77777777" w:rsidR="002079B5" w:rsidRPr="002079B5" w:rsidRDefault="002079B5" w:rsidP="002079B5">
            <w:pPr>
              <w:rPr>
                <w:lang w:val="en-US"/>
              </w:rPr>
            </w:pPr>
            <w:r w:rsidRPr="002079B5">
              <w:rPr>
                <w:lang w:val="en-US"/>
              </w:rPr>
              <w:t xml:space="preserve">                                       v_SS_Config,</w:t>
            </w:r>
          </w:p>
          <w:p w14:paraId="70E3CF4E" w14:textId="77777777" w:rsidR="002079B5" w:rsidRPr="002079B5" w:rsidRDefault="002079B5" w:rsidP="002079B5">
            <w:pPr>
              <w:rPr>
                <w:lang w:val="en-US"/>
              </w:rPr>
            </w:pPr>
            <w:r w:rsidRPr="002079B5">
              <w:rPr>
                <w:lang w:val="en-US"/>
              </w:rPr>
              <w:t xml:space="preserve">                                       v_CellGroupConfig,</w:t>
            </w:r>
          </w:p>
          <w:p w14:paraId="6E94DD64" w14:textId="77777777" w:rsidR="002079B5" w:rsidRPr="002079B5" w:rsidRDefault="002079B5" w:rsidP="002079B5">
            <w:pPr>
              <w:rPr>
                <w:lang w:val="en-US"/>
              </w:rPr>
            </w:pPr>
            <w:r w:rsidRPr="002079B5">
              <w:rPr>
                <w:lang w:val="en-US"/>
              </w:rPr>
              <w:lastRenderedPageBreak/>
              <w:t xml:space="preserve">                                       { cs_NG_NAS_RequestWithPiggybacking(tsc_SHT_IntegrityProtected_Ciphered, v_PiggyBackedMsgToSend) });</w:t>
            </w:r>
          </w:p>
          <w:p w14:paraId="5FFE417C" w14:textId="77777777" w:rsidR="002079B5" w:rsidRPr="00C83A6B" w:rsidRDefault="002079B5" w:rsidP="002079B5">
            <w:pPr>
              <w:rPr>
                <w:highlight w:val="yellow"/>
                <w:lang w:val="en-US"/>
              </w:rPr>
            </w:pPr>
            <w:r w:rsidRPr="002079B5">
              <w:rPr>
                <w:lang w:val="en-US"/>
              </w:rPr>
              <w:t xml:space="preserve">    </w:t>
            </w:r>
            <w:r w:rsidRPr="00C83A6B">
              <w:rPr>
                <w:highlight w:val="yellow"/>
                <w:lang w:val="en-US"/>
              </w:rPr>
              <w:t>SRB.receive(car_NR_SRB_NasPdu_IND(p_NR_CellId,</w:t>
            </w:r>
          </w:p>
          <w:p w14:paraId="38230B23" w14:textId="77777777" w:rsidR="002079B5" w:rsidRPr="00C83A6B" w:rsidRDefault="002079B5" w:rsidP="002079B5">
            <w:pPr>
              <w:rPr>
                <w:highlight w:val="yellow"/>
                <w:lang w:val="en-US"/>
              </w:rPr>
            </w:pPr>
            <w:r w:rsidRPr="00C83A6B">
              <w:rPr>
                <w:highlight w:val="yellow"/>
                <w:lang w:val="en-US"/>
              </w:rPr>
              <w:t xml:space="preserve">                                      tsc_NR_RbId_SRB2,</w:t>
            </w:r>
          </w:p>
          <w:p w14:paraId="336F166E" w14:textId="77777777" w:rsidR="002079B5" w:rsidRPr="002079B5" w:rsidRDefault="002079B5" w:rsidP="002079B5">
            <w:pPr>
              <w:rPr>
                <w:lang w:val="en-US"/>
              </w:rPr>
            </w:pPr>
            <w:r w:rsidRPr="00C83A6B">
              <w:rPr>
                <w:highlight w:val="yellow"/>
                <w:lang w:val="en-US"/>
              </w:rPr>
              <w:t xml:space="preserve">                                      cr_NG_NAS_IndWithPiggybacking((tsc_SHT_IntegrityProtected_Ciphered,tsc_SHT_IntegrityProtected)))) -&gt; value v_ReceivedAsp;</w:t>
            </w:r>
          </w:p>
          <w:p w14:paraId="47BC5633" w14:textId="77777777" w:rsidR="002079B5" w:rsidRPr="002079B5" w:rsidRDefault="002079B5" w:rsidP="002079B5">
            <w:pPr>
              <w:rPr>
                <w:lang w:val="en-US"/>
              </w:rPr>
            </w:pPr>
            <w:r w:rsidRPr="002079B5">
              <w:rPr>
                <w:lang w:val="en-US"/>
              </w:rPr>
              <w:t xml:space="preserve">    if (not f_Check_NG_PDUSessionModificationComplete (v_ReceivedAsp.Signalling.Nas[0].Pdu, p_GSM_MobilityInfo.SessionId)) {</w:t>
            </w:r>
          </w:p>
          <w:p w14:paraId="1F43AD02" w14:textId="77777777" w:rsidR="002079B5" w:rsidRPr="002079B5" w:rsidRDefault="002079B5" w:rsidP="002079B5">
            <w:pPr>
              <w:rPr>
                <w:lang w:val="en-US"/>
              </w:rPr>
            </w:pPr>
            <w:r w:rsidRPr="002079B5">
              <w:rPr>
                <w:lang w:val="en-US"/>
              </w:rPr>
              <w:t xml:space="preserve">    f_NR_SetVerdictFailOrInconc(__FILE__, __LINE__, "PDU Session Modification Complete failed");</w:t>
            </w:r>
          </w:p>
          <w:p w14:paraId="0250EE56" w14:textId="77777777" w:rsidR="002079B5" w:rsidRPr="002079B5" w:rsidRDefault="002079B5" w:rsidP="002079B5">
            <w:pPr>
              <w:rPr>
                <w:lang w:val="en-US"/>
              </w:rPr>
            </w:pPr>
            <w:r w:rsidRPr="002079B5">
              <w:rPr>
                <w:lang w:val="en-US"/>
              </w:rPr>
              <w:t xml:space="preserve">    } else {</w:t>
            </w:r>
          </w:p>
          <w:p w14:paraId="75D40D17" w14:textId="77777777" w:rsidR="002079B5" w:rsidRPr="002079B5" w:rsidRDefault="002079B5" w:rsidP="002079B5">
            <w:pPr>
              <w:rPr>
                <w:lang w:val="en-US"/>
              </w:rPr>
            </w:pPr>
            <w:r w:rsidRPr="002079B5">
              <w:rPr>
                <w:lang w:val="en-US"/>
              </w:rPr>
              <w:t xml:space="preserve">      f_NR_PreliminaryPass(__FILE__, __LINE__, "Speech Call Establishment");</w:t>
            </w:r>
          </w:p>
          <w:p w14:paraId="63071FDF" w14:textId="77777777" w:rsidR="002079B5" w:rsidRPr="002079B5" w:rsidRDefault="002079B5" w:rsidP="002079B5">
            <w:pPr>
              <w:rPr>
                <w:lang w:val="en-US"/>
              </w:rPr>
            </w:pPr>
            <w:r w:rsidRPr="002079B5">
              <w:rPr>
                <w:lang w:val="en-US"/>
              </w:rPr>
              <w:t xml:space="preserve">    }</w:t>
            </w:r>
          </w:p>
          <w:p w14:paraId="18023165" w14:textId="235E89CD" w:rsidR="00CB4586" w:rsidRDefault="002079B5" w:rsidP="002079B5">
            <w:pPr>
              <w:rPr>
                <w:lang w:val="en-US"/>
              </w:rPr>
            </w:pPr>
            <w:r w:rsidRPr="002079B5">
              <w:rPr>
                <w:lang w:val="en-US"/>
              </w:rPr>
              <w:t xml:space="preserve">  }</w:t>
            </w:r>
          </w:p>
        </w:tc>
      </w:tr>
    </w:tbl>
    <w:p w14:paraId="1D12F7B5" w14:textId="77777777" w:rsidR="00CB4586" w:rsidRDefault="00CB4586" w:rsidP="00CB4586">
      <w:pPr>
        <w:rPr>
          <w:lang w:val="en-US"/>
        </w:rPr>
      </w:pPr>
    </w:p>
    <w:p w14:paraId="7BB5AE72" w14:textId="77777777" w:rsidR="00CB4586" w:rsidRPr="00643A34" w:rsidRDefault="00CB4586" w:rsidP="00CB4586">
      <w:pPr>
        <w:rPr>
          <w:b/>
          <w:bCs/>
          <w:lang w:val="en-US"/>
        </w:rPr>
      </w:pPr>
      <w:r w:rsidRPr="00643A34">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B4586" w14:paraId="198885E5" w14:textId="77777777" w:rsidTr="00BB6C5E">
        <w:tc>
          <w:tcPr>
            <w:tcW w:w="9855" w:type="dxa"/>
          </w:tcPr>
          <w:p w14:paraId="229560F1" w14:textId="77777777" w:rsidR="002079B5" w:rsidRPr="002079B5" w:rsidRDefault="002079B5" w:rsidP="002079B5">
            <w:pPr>
              <w:rPr>
                <w:lang w:val="en-US"/>
              </w:rPr>
            </w:pPr>
            <w:r w:rsidRPr="002079B5">
              <w:rPr>
                <w:lang w:val="en-US"/>
              </w:rPr>
              <w:t>function f_NR5GC_ModifyPDUSession_AddVoice(NR_CellId_Type p_NR_CellId, GSM_MobilityInfo_Type p_GSM_MobilityInfo) runs on NR5GC_PTC</w:t>
            </w:r>
          </w:p>
          <w:p w14:paraId="57B4CE2C" w14:textId="77777777" w:rsidR="002079B5" w:rsidRPr="002079B5" w:rsidRDefault="002079B5" w:rsidP="002079B5">
            <w:pPr>
              <w:rPr>
                <w:lang w:val="en-US"/>
              </w:rPr>
            </w:pPr>
            <w:r w:rsidRPr="002079B5">
              <w:rPr>
                <w:lang w:val="en-US"/>
              </w:rPr>
              <w:t xml:space="preserve">  {</w:t>
            </w:r>
          </w:p>
          <w:p w14:paraId="4E5658E8" w14:textId="77777777" w:rsidR="002079B5" w:rsidRPr="002079B5" w:rsidRDefault="002079B5" w:rsidP="002079B5">
            <w:pPr>
              <w:rPr>
                <w:lang w:val="en-US"/>
              </w:rPr>
            </w:pPr>
            <w:r w:rsidRPr="002079B5">
              <w:rPr>
                <w:lang w:val="en-US"/>
              </w:rPr>
              <w:t xml:space="preserve">    var NR_SRB_COMMON_IND v_ReceivedAsp;</w:t>
            </w:r>
          </w:p>
          <w:p w14:paraId="619D9DD6" w14:textId="77777777" w:rsidR="002079B5" w:rsidRPr="002079B5" w:rsidRDefault="002079B5" w:rsidP="002079B5">
            <w:pPr>
              <w:rPr>
                <w:lang w:val="en-US"/>
              </w:rPr>
            </w:pPr>
            <w:r w:rsidRPr="002079B5">
              <w:rPr>
                <w:lang w:val="en-US"/>
              </w:rPr>
              <w:t xml:space="preserve">    var boolean v_InterworkWithEPS := false;</w:t>
            </w:r>
          </w:p>
          <w:p w14:paraId="76BD079C" w14:textId="77777777" w:rsidR="002079B5" w:rsidRPr="002079B5" w:rsidRDefault="002079B5" w:rsidP="002079B5">
            <w:pPr>
              <w:rPr>
                <w:lang w:val="en-US"/>
              </w:rPr>
            </w:pPr>
            <w:r w:rsidRPr="002079B5">
              <w:rPr>
                <w:lang w:val="en-US"/>
              </w:rPr>
              <w:t xml:space="preserve">    var template (value) NG_NAS_DL_Pdu_Type v_PiggyBackedMsgToSend;</w:t>
            </w:r>
          </w:p>
          <w:p w14:paraId="4CD9E8F4" w14:textId="77777777" w:rsidR="002079B5" w:rsidRPr="002079B5" w:rsidRDefault="002079B5" w:rsidP="002079B5">
            <w:pPr>
              <w:rPr>
                <w:lang w:val="en-US"/>
              </w:rPr>
            </w:pPr>
            <w:r w:rsidRPr="002079B5">
              <w:rPr>
                <w:lang w:val="en-US"/>
              </w:rPr>
              <w:t xml:space="preserve">    var template (value) RadioBearerConfig v_RadioBearerConfig;</w:t>
            </w:r>
          </w:p>
          <w:p w14:paraId="5ECAA717" w14:textId="77777777" w:rsidR="002079B5" w:rsidRPr="002079B5" w:rsidRDefault="002079B5" w:rsidP="002079B5">
            <w:pPr>
              <w:rPr>
                <w:lang w:val="en-US"/>
              </w:rPr>
            </w:pPr>
            <w:r w:rsidRPr="002079B5">
              <w:rPr>
                <w:lang w:val="en-US"/>
              </w:rPr>
              <w:t xml:space="preserve">    var template (value) CellGroupConfig v_CellGroupConfig;</w:t>
            </w:r>
          </w:p>
          <w:p w14:paraId="1F78FE04" w14:textId="77777777" w:rsidR="002079B5" w:rsidRPr="002079B5" w:rsidRDefault="002079B5" w:rsidP="002079B5">
            <w:pPr>
              <w:rPr>
                <w:lang w:val="en-US"/>
              </w:rPr>
            </w:pPr>
            <w:r w:rsidRPr="002079B5">
              <w:rPr>
                <w:lang w:val="en-US"/>
              </w:rPr>
              <w:t xml:space="preserve">    var template (value) NR_RadioBearerList_Type v_SS_Config;</w:t>
            </w:r>
          </w:p>
          <w:p w14:paraId="7FB59F10" w14:textId="77777777" w:rsidR="002079B5" w:rsidRPr="002079B5" w:rsidRDefault="002079B5" w:rsidP="002079B5">
            <w:pPr>
              <w:rPr>
                <w:lang w:val="en-US"/>
              </w:rPr>
            </w:pPr>
            <w:r w:rsidRPr="002079B5">
              <w:rPr>
                <w:lang w:val="en-US"/>
              </w:rPr>
              <w:t xml:space="preserve">    var integer v_NewDRBId;</w:t>
            </w:r>
          </w:p>
          <w:p w14:paraId="75A4312E" w14:textId="77777777" w:rsidR="002079B5" w:rsidRPr="002079B5" w:rsidRDefault="002079B5" w:rsidP="002079B5">
            <w:pPr>
              <w:rPr>
                <w:lang w:val="en-US"/>
              </w:rPr>
            </w:pPr>
            <w:r w:rsidRPr="002079B5">
              <w:rPr>
                <w:lang w:val="en-US"/>
              </w:rPr>
              <w:t xml:space="preserve">    var boolean v_IsFR1 := f_NR_CellInfo_GetIsFR1(p_NR_CellId);</w:t>
            </w:r>
          </w:p>
          <w:p w14:paraId="36FFA208" w14:textId="77777777" w:rsidR="002079B5" w:rsidRPr="002079B5" w:rsidRDefault="002079B5" w:rsidP="002079B5">
            <w:pPr>
              <w:rPr>
                <w:lang w:val="en-US"/>
              </w:rPr>
            </w:pPr>
            <w:r w:rsidRPr="002079B5">
              <w:rPr>
                <w:lang w:val="en-US"/>
              </w:rPr>
              <w:t xml:space="preserve">    var template (value) QosFlow_Identification_Type v_QosFlowId;</w:t>
            </w:r>
          </w:p>
          <w:p w14:paraId="07F7CB2D" w14:textId="77777777" w:rsidR="002079B5" w:rsidRPr="002079B5" w:rsidRDefault="002079B5" w:rsidP="002079B5">
            <w:pPr>
              <w:rPr>
                <w:lang w:val="en-US"/>
              </w:rPr>
            </w:pPr>
          </w:p>
          <w:p w14:paraId="483A2EA6" w14:textId="77777777" w:rsidR="002079B5" w:rsidRPr="002079B5" w:rsidRDefault="002079B5" w:rsidP="002079B5">
            <w:pPr>
              <w:rPr>
                <w:lang w:val="en-US"/>
              </w:rPr>
            </w:pPr>
            <w:r w:rsidRPr="002079B5">
              <w:rPr>
                <w:lang w:val="en-US"/>
              </w:rPr>
              <w:t xml:space="preserve">    if (isvalue(p_GSM_MobilityInfo.EPS_Bearer)) {  // This is only set if the UE supports EPS</w:t>
            </w:r>
          </w:p>
          <w:p w14:paraId="7B1C8412" w14:textId="77777777" w:rsidR="002079B5" w:rsidRPr="002079B5" w:rsidRDefault="002079B5" w:rsidP="002079B5">
            <w:pPr>
              <w:rPr>
                <w:lang w:val="en-US"/>
              </w:rPr>
            </w:pPr>
            <w:r w:rsidRPr="002079B5">
              <w:rPr>
                <w:lang w:val="en-US"/>
              </w:rPr>
              <w:t xml:space="preserve">      v_InterworkWithEPS := true;</w:t>
            </w:r>
          </w:p>
          <w:p w14:paraId="1003AAB7" w14:textId="77777777" w:rsidR="002079B5" w:rsidRPr="002079B5" w:rsidRDefault="002079B5" w:rsidP="002079B5">
            <w:pPr>
              <w:rPr>
                <w:lang w:val="en-US"/>
              </w:rPr>
            </w:pPr>
            <w:r w:rsidRPr="002079B5">
              <w:rPr>
                <w:lang w:val="en-US"/>
              </w:rPr>
              <w:t xml:space="preserve">    }</w:t>
            </w:r>
          </w:p>
          <w:p w14:paraId="77B8F1D7" w14:textId="77777777" w:rsidR="002079B5" w:rsidRPr="002079B5" w:rsidRDefault="002079B5" w:rsidP="002079B5">
            <w:pPr>
              <w:rPr>
                <w:lang w:val="en-US"/>
              </w:rPr>
            </w:pPr>
          </w:p>
          <w:p w14:paraId="0D22AA43" w14:textId="77777777" w:rsidR="002079B5" w:rsidRPr="002079B5" w:rsidRDefault="002079B5" w:rsidP="002079B5">
            <w:pPr>
              <w:rPr>
                <w:lang w:val="en-US"/>
              </w:rPr>
            </w:pPr>
            <w:r w:rsidRPr="002079B5">
              <w:rPr>
                <w:lang w:val="en-US"/>
              </w:rPr>
              <w:t xml:space="preserve">    // build components of Reconfiguration message</w:t>
            </w:r>
          </w:p>
          <w:p w14:paraId="05EA8836" w14:textId="77777777" w:rsidR="002079B5" w:rsidRPr="002079B5" w:rsidRDefault="002079B5" w:rsidP="002079B5">
            <w:pPr>
              <w:rPr>
                <w:lang w:val="en-US"/>
              </w:rPr>
            </w:pPr>
            <w:r w:rsidRPr="002079B5">
              <w:rPr>
                <w:lang w:val="en-US"/>
              </w:rPr>
              <w:t xml:space="preserve">    v_PiggyBackedMsgToSend := f_Get_NG_PDUSessionModificationCommand(p_GSM_MobilityInfo.SessionId,</w:t>
            </w:r>
          </w:p>
          <w:p w14:paraId="1178381E" w14:textId="77777777" w:rsidR="002079B5" w:rsidRPr="002079B5" w:rsidRDefault="002079B5" w:rsidP="002079B5">
            <w:pPr>
              <w:rPr>
                <w:lang w:val="en-US"/>
              </w:rPr>
            </w:pPr>
            <w:r w:rsidRPr="002079B5">
              <w:rPr>
                <w:lang w:val="en-US"/>
              </w:rPr>
              <w:t xml:space="preserve">                                                                     omit,</w:t>
            </w:r>
          </w:p>
          <w:p w14:paraId="4C0D88BA" w14:textId="77777777" w:rsidR="002079B5" w:rsidRPr="002079B5" w:rsidRDefault="002079B5" w:rsidP="002079B5">
            <w:pPr>
              <w:rPr>
                <w:lang w:val="en-US"/>
              </w:rPr>
            </w:pPr>
            <w:r w:rsidRPr="002079B5">
              <w:rPr>
                <w:lang w:val="en-US"/>
              </w:rPr>
              <w:lastRenderedPageBreak/>
              <w:t xml:space="preserve">                                                                     -, -, -, -,</w:t>
            </w:r>
          </w:p>
          <w:p w14:paraId="3E431964" w14:textId="77777777" w:rsidR="002079B5" w:rsidRPr="002079B5" w:rsidRDefault="002079B5" w:rsidP="002079B5">
            <w:pPr>
              <w:rPr>
                <w:lang w:val="en-US"/>
              </w:rPr>
            </w:pPr>
            <w:r w:rsidRPr="002079B5">
              <w:rPr>
                <w:lang w:val="en-US"/>
              </w:rPr>
              <w:t xml:space="preserve">                                                                     f_BuildDefaultQoSRules("7_Voice", '7A'O), // @sic R5s210073 sic@</w:t>
            </w:r>
          </w:p>
          <w:p w14:paraId="2F31F8A8" w14:textId="77777777" w:rsidR="002079B5" w:rsidRPr="002079B5" w:rsidRDefault="002079B5" w:rsidP="002079B5">
            <w:pPr>
              <w:rPr>
                <w:lang w:val="en-US"/>
              </w:rPr>
            </w:pPr>
            <w:r w:rsidRPr="002079B5">
              <w:rPr>
                <w:lang w:val="en-US"/>
              </w:rPr>
              <w:t xml:space="preserve">                                                                     cs_QoSFlowDescr({cs_QoS_Flow5(v_InterworkWithEPS)}));</w:t>
            </w:r>
          </w:p>
          <w:p w14:paraId="2B1D0B04" w14:textId="77777777" w:rsidR="002079B5" w:rsidRPr="002079B5" w:rsidRDefault="002079B5" w:rsidP="002079B5">
            <w:pPr>
              <w:rPr>
                <w:lang w:val="en-US"/>
              </w:rPr>
            </w:pPr>
          </w:p>
          <w:p w14:paraId="143C64F5" w14:textId="77777777" w:rsidR="002079B5" w:rsidRPr="002079B5" w:rsidRDefault="002079B5" w:rsidP="002079B5">
            <w:pPr>
              <w:rPr>
                <w:lang w:val="en-US"/>
              </w:rPr>
            </w:pPr>
            <w:r w:rsidRPr="002079B5">
              <w:rPr>
                <w:lang w:val="en-US"/>
              </w:rPr>
              <w:t xml:space="preserve">    v_NewDRBId := f_NR_GetNextDRBId(p_GSM_MobilityInfo, false);</w:t>
            </w:r>
          </w:p>
          <w:p w14:paraId="6BF9CFF0" w14:textId="77777777" w:rsidR="002079B5" w:rsidRPr="002079B5" w:rsidRDefault="002079B5" w:rsidP="002079B5">
            <w:pPr>
              <w:rPr>
                <w:lang w:val="en-US"/>
              </w:rPr>
            </w:pPr>
            <w:r w:rsidRPr="002079B5">
              <w:rPr>
                <w:lang w:val="en-US"/>
              </w:rPr>
              <w:t xml:space="preserve">    // @sic R5-211171 sic@</w:t>
            </w:r>
          </w:p>
          <w:p w14:paraId="69AB0838" w14:textId="77777777" w:rsidR="002079B5" w:rsidRPr="002079B5" w:rsidRDefault="002079B5" w:rsidP="002079B5">
            <w:pPr>
              <w:rPr>
                <w:lang w:val="en-US"/>
              </w:rPr>
            </w:pPr>
            <w:r w:rsidRPr="002079B5">
              <w:rPr>
                <w:lang w:val="en-US"/>
              </w:rPr>
              <w:t xml:space="preserve">    v_RadioBearerConfig := cs_38508_RadioBearerConfigDef(-,</w:t>
            </w:r>
          </w:p>
          <w:p w14:paraId="61674B0C" w14:textId="77777777" w:rsidR="002079B5" w:rsidRPr="002079B5" w:rsidRDefault="002079B5" w:rsidP="002079B5">
            <w:pPr>
              <w:rPr>
                <w:lang w:val="en-US"/>
              </w:rPr>
            </w:pPr>
            <w:r w:rsidRPr="002079B5">
              <w:rPr>
                <w:lang w:val="en-US"/>
              </w:rPr>
              <w:t xml:space="preserve">                                                          {cs_NR_DRB_ToAddMod(cs_NR_DRB_SDAP(cs_SDAP_Config(oct2int(p_GSM_MobilityInfo.SessionId), false, {7})), // QFI of 7 in flow 5</w:t>
            </w:r>
          </w:p>
          <w:p w14:paraId="52B6EB1E" w14:textId="77777777" w:rsidR="002079B5" w:rsidRPr="002079B5" w:rsidRDefault="002079B5" w:rsidP="002079B5">
            <w:pPr>
              <w:rPr>
                <w:lang w:val="en-US"/>
              </w:rPr>
            </w:pPr>
            <w:r w:rsidRPr="002079B5">
              <w:rPr>
                <w:lang w:val="en-US"/>
              </w:rPr>
              <w:t xml:space="preserve">                                                                              v_NewDRBId,</w:t>
            </w:r>
          </w:p>
          <w:p w14:paraId="4E66BCFB" w14:textId="77777777" w:rsidR="002079B5" w:rsidRPr="002079B5" w:rsidRDefault="002079B5" w:rsidP="002079B5">
            <w:pPr>
              <w:rPr>
                <w:lang w:val="en-US"/>
              </w:rPr>
            </w:pPr>
            <w:r w:rsidRPr="002079B5">
              <w:rPr>
                <w:lang w:val="en-US"/>
              </w:rPr>
              <w:t xml:space="preserve">                                                                              -, -,</w:t>
            </w:r>
          </w:p>
          <w:p w14:paraId="566CD647" w14:textId="77777777" w:rsidR="002079B5" w:rsidRPr="002079B5" w:rsidRDefault="002079B5" w:rsidP="002079B5">
            <w:pPr>
              <w:rPr>
                <w:lang w:val="en-US"/>
              </w:rPr>
            </w:pPr>
            <w:r w:rsidRPr="002079B5">
              <w:rPr>
                <w:lang w:val="en-US"/>
              </w:rPr>
              <w:t xml:space="preserve">                                                                              cs_38508_PDCP_Config (-, -, -, -, omit))}); // UM</w:t>
            </w:r>
          </w:p>
          <w:p w14:paraId="28654D9E" w14:textId="77777777" w:rsidR="002079B5" w:rsidRPr="002079B5" w:rsidRDefault="002079B5" w:rsidP="002079B5">
            <w:pPr>
              <w:rPr>
                <w:lang w:val="en-US"/>
              </w:rPr>
            </w:pPr>
            <w:r w:rsidRPr="002079B5">
              <w:rPr>
                <w:lang w:val="en-US"/>
              </w:rPr>
              <w:t xml:space="preserve">    v_SS_Config := {f_NR_GetRadioBearerConfig_FullUM(p_NR_CellId, v_NewDRBId, -, -, f_ReturnNR_SDAP_Configuration_FromSDAP_Config(valueof(cs_SDAP_Config(oct2int(p_GSM_MobilityInfo.SessionId), false, {7}))))}; // @sic R5-211371, R5s210330 sic@</w:t>
            </w:r>
          </w:p>
          <w:p w14:paraId="515F687C" w14:textId="77777777" w:rsidR="002079B5" w:rsidRPr="002079B5" w:rsidRDefault="002079B5" w:rsidP="002079B5">
            <w:pPr>
              <w:rPr>
                <w:lang w:val="en-US"/>
              </w:rPr>
            </w:pPr>
            <w:r w:rsidRPr="002079B5">
              <w:rPr>
                <w:lang w:val="en-US"/>
              </w:rPr>
              <w:t xml:space="preserve">    v_CellGroupConfig := f_NR_GetCellgroupConfig_DRB(p_NR_CellId, {v_NewDRBId}, false);</w:t>
            </w:r>
          </w:p>
          <w:p w14:paraId="54383ED4" w14:textId="77777777" w:rsidR="002079B5" w:rsidRPr="002079B5" w:rsidRDefault="002079B5" w:rsidP="002079B5">
            <w:pPr>
              <w:rPr>
                <w:lang w:val="en-US"/>
              </w:rPr>
            </w:pPr>
            <w:r w:rsidRPr="002079B5">
              <w:rPr>
                <w:lang w:val="en-US"/>
              </w:rPr>
              <w:t xml:space="preserve">    v_CellGroupConfig.rlc_BearerToAddModList := {cs_38508_RLC_BearerConfig_DRB(v_NewDRBId,</w:t>
            </w:r>
          </w:p>
          <w:p w14:paraId="0CCF266E" w14:textId="77777777" w:rsidR="002079B5" w:rsidRPr="002079B5" w:rsidRDefault="002079B5" w:rsidP="002079B5">
            <w:pPr>
              <w:rPr>
                <w:lang w:val="en-US"/>
              </w:rPr>
            </w:pPr>
            <w:r w:rsidRPr="002079B5">
              <w:rPr>
                <w:lang w:val="en-US"/>
              </w:rPr>
              <w:t xml:space="preserve">                                                                             cs_38508_RLC_Config_UM_DRB(f_NR_UL_UM_RLC(), f_NR_DL_UM_RLC(v_IsFR1)),</w:t>
            </w:r>
          </w:p>
          <w:p w14:paraId="02021485" w14:textId="77777777" w:rsidR="002079B5" w:rsidRPr="002079B5" w:rsidRDefault="002079B5" w:rsidP="002079B5">
            <w:pPr>
              <w:rPr>
                <w:lang w:val="en-US"/>
              </w:rPr>
            </w:pPr>
            <w:r w:rsidRPr="002079B5">
              <w:rPr>
                <w:lang w:val="en-US"/>
              </w:rPr>
              <w:t xml:space="preserve">                                                                             cs_38508_LogicalChannelConfig_DRB)};</w:t>
            </w:r>
          </w:p>
          <w:p w14:paraId="24D9DB87" w14:textId="77777777" w:rsidR="002079B5" w:rsidRPr="002079B5" w:rsidRDefault="002079B5" w:rsidP="002079B5">
            <w:pPr>
              <w:rPr>
                <w:lang w:val="en-US"/>
              </w:rPr>
            </w:pPr>
          </w:p>
          <w:p w14:paraId="54C7A023" w14:textId="77777777" w:rsidR="002079B5" w:rsidRPr="002079B5" w:rsidRDefault="002079B5" w:rsidP="002079B5">
            <w:pPr>
              <w:rPr>
                <w:lang w:val="en-US"/>
              </w:rPr>
            </w:pPr>
            <w:r w:rsidRPr="002079B5">
              <w:rPr>
                <w:lang w:val="en-US"/>
              </w:rPr>
              <w:t xml:space="preserve">    v_QosFlowId := cs_IP_QosFlowId(oct2int(p_GSM_MobilityInfo.SessionId), 7); // @sic R5s210363 sic@</w:t>
            </w:r>
          </w:p>
          <w:p w14:paraId="0957443F" w14:textId="77777777" w:rsidR="002079B5" w:rsidRPr="002079B5" w:rsidRDefault="002079B5" w:rsidP="002079B5">
            <w:pPr>
              <w:rPr>
                <w:lang w:val="en-US"/>
              </w:rPr>
            </w:pPr>
            <w:r w:rsidRPr="002079B5">
              <w:rPr>
                <w:lang w:val="en-US"/>
              </w:rPr>
              <w:t xml:space="preserve">    f_IP_RtpRtcpLoopback(IP, p_GSM_MobilityInfo.PdnIndex, tsc_IMS_MediaPort_M1, cs_DrbInfo_NR(p_NR_CellId, v_QosFlowId));  // @sic R5s210363 sic@</w:t>
            </w:r>
          </w:p>
          <w:p w14:paraId="73E1DD15" w14:textId="77777777" w:rsidR="002079B5" w:rsidRPr="002079B5" w:rsidRDefault="002079B5" w:rsidP="002079B5">
            <w:pPr>
              <w:rPr>
                <w:lang w:val="en-US"/>
              </w:rPr>
            </w:pPr>
          </w:p>
          <w:p w14:paraId="3AEB514F" w14:textId="77777777" w:rsidR="002079B5" w:rsidRPr="002079B5" w:rsidRDefault="002079B5" w:rsidP="002079B5">
            <w:pPr>
              <w:rPr>
                <w:lang w:val="en-US"/>
              </w:rPr>
            </w:pPr>
            <w:r w:rsidRPr="002079B5">
              <w:rPr>
                <w:lang w:val="en-US"/>
              </w:rPr>
              <w:t xml:space="preserve">    // then send RRC Reconfiguration message</w:t>
            </w:r>
          </w:p>
          <w:p w14:paraId="709B2614" w14:textId="77777777" w:rsidR="002079B5" w:rsidRPr="002079B5" w:rsidRDefault="002079B5" w:rsidP="002079B5">
            <w:pPr>
              <w:rPr>
                <w:lang w:val="en-US"/>
              </w:rPr>
            </w:pPr>
            <w:r w:rsidRPr="002079B5">
              <w:rPr>
                <w:lang w:val="en-US"/>
              </w:rPr>
              <w:t xml:space="preserve">    f_NR_RRCReconfigNewDRBWithSSConfig(p_NR_CellId,</w:t>
            </w:r>
          </w:p>
          <w:p w14:paraId="0B10BA11" w14:textId="77777777" w:rsidR="002079B5" w:rsidRPr="002079B5" w:rsidRDefault="002079B5" w:rsidP="002079B5">
            <w:pPr>
              <w:rPr>
                <w:lang w:val="en-US"/>
              </w:rPr>
            </w:pPr>
            <w:r w:rsidRPr="002079B5">
              <w:rPr>
                <w:lang w:val="en-US"/>
              </w:rPr>
              <w:t xml:space="preserve">                                       v_RadioBearerConfig,</w:t>
            </w:r>
          </w:p>
          <w:p w14:paraId="1BBEC7C3" w14:textId="77777777" w:rsidR="002079B5" w:rsidRPr="002079B5" w:rsidRDefault="002079B5" w:rsidP="002079B5">
            <w:pPr>
              <w:rPr>
                <w:lang w:val="en-US"/>
              </w:rPr>
            </w:pPr>
            <w:r w:rsidRPr="002079B5">
              <w:rPr>
                <w:lang w:val="en-US"/>
              </w:rPr>
              <w:t xml:space="preserve">                                       v_SS_Config,</w:t>
            </w:r>
          </w:p>
          <w:p w14:paraId="0102566A" w14:textId="77777777" w:rsidR="002079B5" w:rsidRPr="002079B5" w:rsidRDefault="002079B5" w:rsidP="002079B5">
            <w:pPr>
              <w:rPr>
                <w:lang w:val="en-US"/>
              </w:rPr>
            </w:pPr>
            <w:r w:rsidRPr="002079B5">
              <w:rPr>
                <w:lang w:val="en-US"/>
              </w:rPr>
              <w:t xml:space="preserve">                                       v_CellGroupConfig,</w:t>
            </w:r>
          </w:p>
          <w:p w14:paraId="51B9DA6D" w14:textId="7BB9C56A" w:rsidR="002079B5" w:rsidRPr="00C83A6B" w:rsidRDefault="002079B5" w:rsidP="002079B5">
            <w:pPr>
              <w:rPr>
                <w:highlight w:val="yellow"/>
                <w:lang w:val="en-US"/>
              </w:rPr>
            </w:pPr>
            <w:r w:rsidRPr="002079B5">
              <w:rPr>
                <w:lang w:val="en-US"/>
              </w:rPr>
              <w:t xml:space="preserve">                                       { cs_NG_NAS_RequestWithPiggybacking(tsc_SHT_IntegrityProtected_Ciphered, v_</w:t>
            </w:r>
            <w:r w:rsidRPr="00C83A6B">
              <w:rPr>
                <w:highlight w:val="yellow"/>
                <w:lang w:val="en-US"/>
              </w:rPr>
              <w:t>PiggyBackedMsgToSend) }</w:t>
            </w:r>
            <w:r w:rsidR="00C83A6B" w:rsidRPr="00C83A6B">
              <w:rPr>
                <w:highlight w:val="yellow"/>
                <w:lang w:val="en-US"/>
              </w:rPr>
              <w:t>, -, -, false</w:t>
            </w:r>
            <w:r w:rsidRPr="00C83A6B">
              <w:rPr>
                <w:highlight w:val="yellow"/>
                <w:lang w:val="en-US"/>
              </w:rPr>
              <w:t>);</w:t>
            </w:r>
          </w:p>
          <w:p w14:paraId="0CF4757F" w14:textId="77777777" w:rsidR="00C83A6B" w:rsidRPr="00C83A6B" w:rsidRDefault="002079B5" w:rsidP="00C83A6B">
            <w:pPr>
              <w:rPr>
                <w:highlight w:val="yellow"/>
                <w:lang w:val="en-US"/>
              </w:rPr>
            </w:pPr>
            <w:r w:rsidRPr="00C83A6B">
              <w:rPr>
                <w:highlight w:val="yellow"/>
                <w:lang w:val="en-US"/>
              </w:rPr>
              <w:t xml:space="preserve">    </w:t>
            </w:r>
            <w:r w:rsidR="00C83A6B" w:rsidRPr="00C83A6B">
              <w:rPr>
                <w:highlight w:val="yellow"/>
                <w:lang w:val="en-US"/>
              </w:rPr>
              <w:t>interleave {</w:t>
            </w:r>
          </w:p>
          <w:p w14:paraId="194C3413" w14:textId="77777777" w:rsidR="00C83A6B" w:rsidRPr="00C83A6B" w:rsidRDefault="00C83A6B" w:rsidP="00C83A6B">
            <w:pPr>
              <w:rPr>
                <w:highlight w:val="yellow"/>
                <w:lang w:val="en-US"/>
              </w:rPr>
            </w:pPr>
            <w:r w:rsidRPr="00C83A6B">
              <w:rPr>
                <w:highlight w:val="yellow"/>
                <w:lang w:val="en-US"/>
              </w:rPr>
              <w:t xml:space="preserve">   [] SRB.receive(car_NR_SRB_RrcPdu_IND(p_NR_CellId, tsc_NR_RbId_SRB1, cr_38508_RRCReconfigurationComplete)) {}</w:t>
            </w:r>
          </w:p>
          <w:p w14:paraId="1B767374" w14:textId="77777777" w:rsidR="00C83A6B" w:rsidRPr="00C83A6B" w:rsidRDefault="00C83A6B" w:rsidP="00C83A6B">
            <w:pPr>
              <w:rPr>
                <w:highlight w:val="yellow"/>
                <w:lang w:val="en-US"/>
              </w:rPr>
            </w:pPr>
            <w:r w:rsidRPr="00C83A6B">
              <w:rPr>
                <w:highlight w:val="yellow"/>
                <w:lang w:val="en-US"/>
              </w:rPr>
              <w:t xml:space="preserve">    </w:t>
            </w:r>
          </w:p>
          <w:p w14:paraId="2A37E59C" w14:textId="77777777" w:rsidR="00C83A6B" w:rsidRPr="00C83A6B" w:rsidRDefault="00C83A6B" w:rsidP="00C83A6B">
            <w:pPr>
              <w:rPr>
                <w:highlight w:val="yellow"/>
                <w:lang w:val="en-US"/>
              </w:rPr>
            </w:pPr>
            <w:r w:rsidRPr="00C83A6B">
              <w:rPr>
                <w:highlight w:val="yellow"/>
                <w:lang w:val="en-US"/>
              </w:rPr>
              <w:t xml:space="preserve">   [] SRB.receive(car_NR_SRB_NasPdu_IND(p_NR_CellId,</w:t>
            </w:r>
          </w:p>
          <w:p w14:paraId="3D705B8D" w14:textId="77777777" w:rsidR="00C83A6B" w:rsidRPr="00C83A6B" w:rsidRDefault="00C83A6B" w:rsidP="00C83A6B">
            <w:pPr>
              <w:rPr>
                <w:highlight w:val="yellow"/>
                <w:lang w:val="en-US"/>
              </w:rPr>
            </w:pPr>
            <w:r w:rsidRPr="00C83A6B">
              <w:rPr>
                <w:highlight w:val="yellow"/>
                <w:lang w:val="en-US"/>
              </w:rPr>
              <w:lastRenderedPageBreak/>
              <w:t xml:space="preserve">                                      tsc_NR_RbId_SRB2,</w:t>
            </w:r>
          </w:p>
          <w:p w14:paraId="1A750DD0" w14:textId="77777777" w:rsidR="00C83A6B" w:rsidRPr="00C83A6B" w:rsidRDefault="00C83A6B" w:rsidP="00C83A6B">
            <w:pPr>
              <w:rPr>
                <w:highlight w:val="yellow"/>
                <w:lang w:val="en-US"/>
              </w:rPr>
            </w:pPr>
            <w:r w:rsidRPr="00C83A6B">
              <w:rPr>
                <w:highlight w:val="yellow"/>
                <w:lang w:val="en-US"/>
              </w:rPr>
              <w:t xml:space="preserve">                                      cr_NG_NAS_IndWithPiggybacking((tsc_SHT_IntegrityProtected_Ciphered,tsc_SHT_IntegrityProtected)))) -&gt; value v_ReceivedAsp;</w:t>
            </w:r>
          </w:p>
          <w:p w14:paraId="179F9305" w14:textId="77777777" w:rsidR="00C83A6B" w:rsidRPr="00C83A6B" w:rsidRDefault="00C83A6B" w:rsidP="00C83A6B">
            <w:pPr>
              <w:rPr>
                <w:highlight w:val="yellow"/>
                <w:lang w:val="en-US"/>
              </w:rPr>
            </w:pPr>
            <w:r w:rsidRPr="00C83A6B">
              <w:rPr>
                <w:highlight w:val="yellow"/>
                <w:lang w:val="en-US"/>
              </w:rPr>
              <w:t xml:space="preserve">                                      cr_NG_NAS_IndWithPiggybacking((tsc_SHT_IntegrityProtected_Ciphered,tsc_SHT_IntegrityProtected)))) -&gt; value v_ReceivedAsp {}</w:t>
            </w:r>
          </w:p>
          <w:p w14:paraId="5FD7F1F8" w14:textId="77777777" w:rsidR="00C83A6B" w:rsidRPr="00C83A6B" w:rsidRDefault="00C83A6B" w:rsidP="00C83A6B">
            <w:pPr>
              <w:rPr>
                <w:highlight w:val="yellow"/>
                <w:lang w:val="en-US"/>
              </w:rPr>
            </w:pPr>
          </w:p>
          <w:p w14:paraId="69CD3314" w14:textId="77777777" w:rsidR="00C83A6B" w:rsidRDefault="00C83A6B" w:rsidP="00C83A6B">
            <w:pPr>
              <w:rPr>
                <w:lang w:val="en-US"/>
              </w:rPr>
            </w:pPr>
            <w:r w:rsidRPr="00C83A6B">
              <w:rPr>
                <w:highlight w:val="yellow"/>
                <w:lang w:val="en-US"/>
              </w:rPr>
              <w:t>}</w:t>
            </w:r>
          </w:p>
          <w:p w14:paraId="5CF26670" w14:textId="208D5A48" w:rsidR="002079B5" w:rsidRPr="002079B5" w:rsidRDefault="002079B5" w:rsidP="00C83A6B">
            <w:pPr>
              <w:rPr>
                <w:lang w:val="en-US"/>
              </w:rPr>
            </w:pPr>
            <w:r w:rsidRPr="002079B5">
              <w:rPr>
                <w:lang w:val="en-US"/>
              </w:rPr>
              <w:t xml:space="preserve">    if (not f_Check_NG_PDUSessionModificationComplete (v_ReceivedAsp.Signalling.Nas[0].Pdu, p_GSM_MobilityInfo.SessionId)) {</w:t>
            </w:r>
          </w:p>
          <w:p w14:paraId="5A50AE47" w14:textId="77777777" w:rsidR="002079B5" w:rsidRPr="002079B5" w:rsidRDefault="002079B5" w:rsidP="002079B5">
            <w:pPr>
              <w:rPr>
                <w:lang w:val="en-US"/>
              </w:rPr>
            </w:pPr>
            <w:r w:rsidRPr="002079B5">
              <w:rPr>
                <w:lang w:val="en-US"/>
              </w:rPr>
              <w:t xml:space="preserve">    f_NR_SetVerdictFailOrInconc(__FILE__, __LINE__, "PDU Session Modification Complete failed");</w:t>
            </w:r>
          </w:p>
          <w:p w14:paraId="643AC098" w14:textId="77777777" w:rsidR="002079B5" w:rsidRPr="002079B5" w:rsidRDefault="002079B5" w:rsidP="002079B5">
            <w:pPr>
              <w:rPr>
                <w:lang w:val="en-US"/>
              </w:rPr>
            </w:pPr>
            <w:r w:rsidRPr="002079B5">
              <w:rPr>
                <w:lang w:val="en-US"/>
              </w:rPr>
              <w:t xml:space="preserve">    } else {</w:t>
            </w:r>
          </w:p>
          <w:p w14:paraId="3CFB6927" w14:textId="77777777" w:rsidR="002079B5" w:rsidRPr="002079B5" w:rsidRDefault="002079B5" w:rsidP="002079B5">
            <w:pPr>
              <w:rPr>
                <w:lang w:val="en-US"/>
              </w:rPr>
            </w:pPr>
            <w:r w:rsidRPr="002079B5">
              <w:rPr>
                <w:lang w:val="en-US"/>
              </w:rPr>
              <w:t xml:space="preserve">      f_NR_PreliminaryPass(__FILE__, __LINE__, "Speech Call Establishment");</w:t>
            </w:r>
          </w:p>
          <w:p w14:paraId="13FDC028" w14:textId="77777777" w:rsidR="002079B5" w:rsidRPr="002079B5" w:rsidRDefault="002079B5" w:rsidP="002079B5">
            <w:pPr>
              <w:rPr>
                <w:lang w:val="en-US"/>
              </w:rPr>
            </w:pPr>
            <w:r w:rsidRPr="002079B5">
              <w:rPr>
                <w:lang w:val="en-US"/>
              </w:rPr>
              <w:t xml:space="preserve">    }</w:t>
            </w:r>
          </w:p>
          <w:p w14:paraId="584CE8B6" w14:textId="08C180D9" w:rsidR="00CB4586" w:rsidRDefault="002079B5" w:rsidP="002079B5">
            <w:pPr>
              <w:rPr>
                <w:lang w:val="en-US"/>
              </w:rPr>
            </w:pPr>
            <w:r w:rsidRPr="002079B5">
              <w:rPr>
                <w:lang w:val="en-US"/>
              </w:rPr>
              <w:t xml:space="preserve">  }</w:t>
            </w:r>
          </w:p>
        </w:tc>
      </w:tr>
    </w:tbl>
    <w:p w14:paraId="2585500D" w14:textId="77777777" w:rsidR="00CB4586" w:rsidRDefault="00CB4586" w:rsidP="00CB4586">
      <w:pPr>
        <w:rPr>
          <w:lang w:val="en-US"/>
        </w:rPr>
      </w:pPr>
    </w:p>
    <w:p w14:paraId="399BD41E" w14:textId="689F06A6" w:rsidR="00643A34" w:rsidRDefault="00237180" w:rsidP="00643A34">
      <w:pPr>
        <w:pStyle w:val="Heading2"/>
        <w:numPr>
          <w:ilvl w:val="1"/>
          <w:numId w:val="1"/>
        </w:numPr>
        <w:overflowPunct w:val="0"/>
        <w:autoSpaceDE w:val="0"/>
        <w:autoSpaceDN w:val="0"/>
        <w:adjustRightInd w:val="0"/>
        <w:spacing w:before="480"/>
        <w:rPr>
          <w:b/>
          <w:lang w:val="pt-BR"/>
        </w:rPr>
      </w:pPr>
      <w:bookmarkStart w:id="9" w:name="_Toc68092529"/>
      <w:r>
        <w:rPr>
          <w:b/>
          <w:lang w:val="pt-BR"/>
        </w:rPr>
        <w:t>C</w:t>
      </w:r>
      <w:r w:rsidR="00643A34">
        <w:rPr>
          <w:b/>
          <w:lang w:val="pt-BR"/>
        </w:rPr>
        <w:t xml:space="preserve">hange </w:t>
      </w:r>
      <w:r>
        <w:rPr>
          <w:b/>
          <w:lang w:val="pt-BR"/>
        </w:rPr>
        <w:t>2</w:t>
      </w:r>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643A34" w14:paraId="70E80A66" w14:textId="77777777" w:rsidTr="00575610">
        <w:trPr>
          <w:trHeight w:val="447"/>
        </w:trPr>
        <w:tc>
          <w:tcPr>
            <w:tcW w:w="1985" w:type="dxa"/>
          </w:tcPr>
          <w:p w14:paraId="2A254AD5" w14:textId="77777777" w:rsidR="00643A34" w:rsidRDefault="00643A34" w:rsidP="00575610">
            <w:pPr>
              <w:spacing w:before="40" w:after="40"/>
              <w:rPr>
                <w:rFonts w:ascii="Arial" w:hAnsi="Arial" w:cs="Arial"/>
                <w:b/>
              </w:rPr>
            </w:pPr>
            <w:r>
              <w:rPr>
                <w:rFonts w:ascii="Arial" w:hAnsi="Arial" w:cs="Arial"/>
                <w:b/>
              </w:rPr>
              <w:t>Function name</w:t>
            </w:r>
          </w:p>
        </w:tc>
        <w:tc>
          <w:tcPr>
            <w:tcW w:w="7654" w:type="dxa"/>
          </w:tcPr>
          <w:p w14:paraId="73B48F3D" w14:textId="2108CADD" w:rsidR="00643A34" w:rsidRPr="00CB4586" w:rsidRDefault="00643A34" w:rsidP="00575610">
            <w:pPr>
              <w:spacing w:after="0"/>
            </w:pPr>
            <w:r w:rsidRPr="00030294">
              <w:t>f_NR5GC_ModifyPDUSession_</w:t>
            </w:r>
            <w:r>
              <w:t>Remove</w:t>
            </w:r>
            <w:r w:rsidR="002079B5">
              <w:t>IMS</w:t>
            </w:r>
            <w:r w:rsidRPr="00030294">
              <w:t>Voice()</w:t>
            </w:r>
          </w:p>
        </w:tc>
      </w:tr>
      <w:tr w:rsidR="00643A34" w14:paraId="1C9AD8FE" w14:textId="77777777" w:rsidTr="00575610">
        <w:trPr>
          <w:trHeight w:val="452"/>
        </w:trPr>
        <w:tc>
          <w:tcPr>
            <w:tcW w:w="1985" w:type="dxa"/>
          </w:tcPr>
          <w:p w14:paraId="10E3D2FC" w14:textId="77777777" w:rsidR="00643A34" w:rsidRDefault="00643A34" w:rsidP="00575610">
            <w:pPr>
              <w:spacing w:before="40" w:after="40"/>
              <w:rPr>
                <w:rFonts w:ascii="Arial" w:hAnsi="Arial"/>
                <w:b/>
              </w:rPr>
            </w:pPr>
            <w:r>
              <w:rPr>
                <w:rFonts w:ascii="Arial" w:hAnsi="Arial"/>
                <w:b/>
              </w:rPr>
              <w:t>Reason for change</w:t>
            </w:r>
          </w:p>
        </w:tc>
        <w:tc>
          <w:tcPr>
            <w:tcW w:w="7654" w:type="dxa"/>
          </w:tcPr>
          <w:p w14:paraId="381F5199" w14:textId="51642231" w:rsidR="00643A34" w:rsidRDefault="00F104CE" w:rsidP="00575610">
            <w:pPr>
              <w:rPr>
                <w:rFonts w:ascii="Arial" w:hAnsi="Arial" w:cs="Arial"/>
                <w:lang w:val="en-US" w:eastAsia="zh-CN"/>
              </w:rPr>
            </w:pPr>
            <w:r>
              <w:rPr>
                <w:rFonts w:ascii="Arial" w:hAnsi="Arial" w:cs="Arial"/>
                <w:lang w:val="en-US" w:eastAsia="zh-CN"/>
              </w:rPr>
              <w:t xml:space="preserve">1. </w:t>
            </w:r>
            <w:r w:rsidRPr="00F104CE">
              <w:rPr>
                <w:rFonts w:ascii="Arial" w:hAnsi="Arial" w:cs="Arial"/>
                <w:lang w:val="en-US" w:eastAsia="zh-CN"/>
              </w:rPr>
              <w:t xml:space="preserve">For </w:t>
            </w:r>
            <w:r>
              <w:rPr>
                <w:rFonts w:ascii="Arial" w:hAnsi="Arial" w:cs="Arial"/>
                <w:lang w:val="en-US" w:eastAsia="zh-CN"/>
              </w:rPr>
              <w:t xml:space="preserve"> the </w:t>
            </w:r>
            <w:r w:rsidRPr="00F104CE">
              <w:rPr>
                <w:rFonts w:ascii="Arial" w:hAnsi="Arial" w:cs="Arial"/>
                <w:lang w:val="en-US" w:eastAsia="zh-CN"/>
              </w:rPr>
              <w:t>IMS call release sequences</w:t>
            </w:r>
            <w:r>
              <w:rPr>
                <w:rFonts w:ascii="Arial" w:hAnsi="Arial" w:cs="Arial"/>
                <w:lang w:val="en-US" w:eastAsia="zh-CN"/>
              </w:rPr>
              <w:t xml:space="preserve"> as defined in 38.508-1 4.9.17/4.9.18</w:t>
            </w:r>
            <w:r w:rsidRPr="00F104CE">
              <w:rPr>
                <w:rFonts w:ascii="Arial" w:hAnsi="Arial" w:cs="Arial"/>
                <w:lang w:val="en-US" w:eastAsia="zh-CN"/>
              </w:rPr>
              <w:t>, the current contents of PDU SESSION MODIFICATION COMMAND are including the QoS rule and QoS flow configuration for IMS signalling bearer, with operation code “add new QoS rule / QoS flow”. This can give an error in UE processing as these IDs will already exist as part of the PDU session. The operations configured in the message should be a delta to the existing PDU session, and should delete the QoS rule and QoS flow that were added in the establishment of IMS voice traffic bearer, through sequences 4.9.15/4.9.16</w:t>
            </w:r>
            <w:r>
              <w:rPr>
                <w:rFonts w:ascii="Arial" w:hAnsi="Arial" w:cs="Arial"/>
                <w:lang w:val="en-US" w:eastAsia="zh-CN"/>
              </w:rPr>
              <w:t xml:space="preserve"> (function </w:t>
            </w:r>
            <w:r w:rsidRPr="00F104CE">
              <w:rPr>
                <w:rFonts w:ascii="Arial" w:hAnsi="Arial" w:cs="Arial"/>
                <w:lang w:val="en-US" w:eastAsia="zh-CN"/>
              </w:rPr>
              <w:t>_NR5GC_ModifyPDUSession_AddVoice</w:t>
            </w:r>
            <w:r>
              <w:rPr>
                <w:rFonts w:ascii="Arial" w:hAnsi="Arial" w:cs="Arial"/>
                <w:lang w:val="en-US" w:eastAsia="zh-CN"/>
              </w:rPr>
              <w:t>()).</w:t>
            </w:r>
          </w:p>
          <w:p w14:paraId="0F21BEA1" w14:textId="7A45745C" w:rsidR="00F104CE" w:rsidRPr="00B61943" w:rsidRDefault="00F104CE" w:rsidP="00575610">
            <w:pPr>
              <w:rPr>
                <w:rFonts w:ascii="Arial" w:hAnsi="Arial" w:cs="Arial"/>
                <w:lang w:val="en-US" w:eastAsia="zh-CN"/>
              </w:rPr>
            </w:pPr>
            <w:r>
              <w:rPr>
                <w:rFonts w:ascii="Arial" w:hAnsi="Arial" w:cs="Arial"/>
                <w:lang w:val="en-US" w:eastAsia="zh-CN"/>
              </w:rPr>
              <w:t xml:space="preserve">2. Following sending of RRCReconfiguration with piggybacked PDU SESSION MODIFICATION COMMAND, the RRCreconfigurationComplete and PDU SESSION MODIFICATION COMPLETE responses can arrive from the UE in any order. Because RRCReconfigurationComplete is handled inside the function </w:t>
            </w:r>
            <w:r w:rsidRPr="00F104CE">
              <w:rPr>
                <w:rFonts w:ascii="Arial" w:hAnsi="Arial" w:cs="Arial"/>
                <w:lang w:val="en-US" w:eastAsia="zh-CN"/>
              </w:rPr>
              <w:t>f_NR_RRCReconfigNewDRBWithSSConfig</w:t>
            </w:r>
            <w:r>
              <w:rPr>
                <w:rFonts w:ascii="Arial" w:hAnsi="Arial" w:cs="Arial"/>
                <w:lang w:val="en-US" w:eastAsia="zh-CN"/>
              </w:rPr>
              <w:t>(), the test case will fail if PDU SESSION MODIFICATION COMPLETE is received first.</w:t>
            </w:r>
          </w:p>
        </w:tc>
      </w:tr>
      <w:tr w:rsidR="00643A34" w14:paraId="6F3162C9" w14:textId="77777777" w:rsidTr="00575610">
        <w:tc>
          <w:tcPr>
            <w:tcW w:w="1985" w:type="dxa"/>
          </w:tcPr>
          <w:p w14:paraId="7B834C15" w14:textId="77777777" w:rsidR="00643A34" w:rsidRDefault="00643A34" w:rsidP="00575610">
            <w:pPr>
              <w:spacing w:before="40" w:after="40"/>
              <w:rPr>
                <w:rFonts w:ascii="Arial" w:hAnsi="Arial"/>
                <w:b/>
              </w:rPr>
            </w:pPr>
            <w:r>
              <w:rPr>
                <w:rFonts w:ascii="Arial" w:hAnsi="Arial"/>
                <w:b/>
              </w:rPr>
              <w:t>Summary of change</w:t>
            </w:r>
          </w:p>
        </w:tc>
        <w:tc>
          <w:tcPr>
            <w:tcW w:w="7654" w:type="dxa"/>
          </w:tcPr>
          <w:p w14:paraId="1F2C1644" w14:textId="09808832" w:rsidR="00643A34" w:rsidRPr="00F104CE" w:rsidRDefault="00F104CE" w:rsidP="00F104CE">
            <w:pPr>
              <w:pStyle w:val="CRCoverPage"/>
              <w:numPr>
                <w:ilvl w:val="0"/>
                <w:numId w:val="33"/>
              </w:numPr>
              <w:spacing w:after="0"/>
              <w:rPr>
                <w:lang w:val="en-SG"/>
              </w:rPr>
            </w:pPr>
            <w:r>
              <w:rPr>
                <w:noProof/>
              </w:rPr>
              <w:t>Modify PDU SESSION MODIFICATION COMMAND contents to release QoS rule ID 3 and QoS flow ID 7.</w:t>
            </w:r>
          </w:p>
          <w:p w14:paraId="22F5AA33" w14:textId="49F5D375" w:rsidR="00F104CE" w:rsidRDefault="00F104CE" w:rsidP="00F104CE">
            <w:pPr>
              <w:pStyle w:val="CRCoverPage"/>
              <w:spacing w:after="0"/>
              <w:rPr>
                <w:noProof/>
              </w:rPr>
            </w:pPr>
          </w:p>
          <w:p w14:paraId="76BE13FB" w14:textId="0BCA403A" w:rsidR="00F104CE" w:rsidRPr="00F104CE" w:rsidRDefault="00F104CE" w:rsidP="00F104CE">
            <w:pPr>
              <w:pStyle w:val="CRCoverPage"/>
              <w:spacing w:after="0"/>
              <w:rPr>
                <w:lang w:val="en-SG"/>
              </w:rPr>
            </w:pPr>
            <w:r>
              <w:rPr>
                <w:noProof/>
              </w:rPr>
              <w:t>Note : An associated prose CR on 38.508-1 will be raised at RAN5#91.</w:t>
            </w:r>
          </w:p>
          <w:p w14:paraId="6A4AA642" w14:textId="77777777" w:rsidR="00F104CE" w:rsidRPr="00F104CE" w:rsidRDefault="00F104CE" w:rsidP="00F104CE">
            <w:pPr>
              <w:pStyle w:val="CRCoverPage"/>
              <w:spacing w:after="0"/>
              <w:ind w:left="720"/>
              <w:rPr>
                <w:lang w:val="en-SG"/>
              </w:rPr>
            </w:pPr>
          </w:p>
          <w:p w14:paraId="770AAA3A" w14:textId="26F1C9F7" w:rsidR="00F104CE" w:rsidRDefault="00F104CE" w:rsidP="00F104CE">
            <w:pPr>
              <w:pStyle w:val="CRCoverPage"/>
              <w:numPr>
                <w:ilvl w:val="0"/>
                <w:numId w:val="33"/>
              </w:numPr>
              <w:spacing w:after="0"/>
              <w:rPr>
                <w:lang w:val="en-SG"/>
              </w:rPr>
            </w:pPr>
            <w:r>
              <w:rPr>
                <w:lang w:val="en-SG"/>
              </w:rPr>
              <w:t xml:space="preserve">Pass parameter to </w:t>
            </w:r>
            <w:r w:rsidRPr="002079B5">
              <w:rPr>
                <w:lang w:val="en-US"/>
              </w:rPr>
              <w:t>f_NR_RRCReconfigNewDRBWithSSConfig</w:t>
            </w:r>
            <w:r>
              <w:rPr>
                <w:lang w:val="en-US"/>
              </w:rPr>
              <w:t>() to not wait for RRCReconfgiruationComplete, and handled this in interleave with PDU SESSION MODIFICATION COMPLETE.</w:t>
            </w:r>
          </w:p>
        </w:tc>
      </w:tr>
      <w:tr w:rsidR="00643A34" w14:paraId="07998920" w14:textId="77777777" w:rsidTr="00575610">
        <w:tc>
          <w:tcPr>
            <w:tcW w:w="1985" w:type="dxa"/>
          </w:tcPr>
          <w:p w14:paraId="54A7B2A1" w14:textId="77777777" w:rsidR="00643A34" w:rsidRDefault="00643A34" w:rsidP="00575610">
            <w:pPr>
              <w:spacing w:before="40" w:after="40"/>
              <w:rPr>
                <w:rFonts w:ascii="Arial" w:hAnsi="Arial"/>
                <w:b/>
              </w:rPr>
            </w:pPr>
            <w:r>
              <w:rPr>
                <w:rFonts w:ascii="Arial" w:hAnsi="Arial"/>
                <w:b/>
              </w:rPr>
              <w:t>TTCN module</w:t>
            </w:r>
          </w:p>
        </w:tc>
        <w:tc>
          <w:tcPr>
            <w:tcW w:w="7654" w:type="dxa"/>
          </w:tcPr>
          <w:p w14:paraId="407C9CD6" w14:textId="77777777" w:rsidR="00643A34" w:rsidRPr="00CB4586" w:rsidRDefault="00643A34" w:rsidP="00575610">
            <w:pPr>
              <w:spacing w:after="0"/>
              <w:rPr>
                <w:rFonts w:ascii="Arial" w:hAnsi="Arial" w:cs="Arial"/>
              </w:rPr>
            </w:pPr>
            <w:r>
              <w:rPr>
                <w:rFonts w:ascii="Arial" w:hAnsi="Arial" w:cs="Arial"/>
              </w:rPr>
              <w:t>NR5GC_IMS_Procedures.ttcn</w:t>
            </w:r>
          </w:p>
        </w:tc>
      </w:tr>
      <w:tr w:rsidR="00643A34" w14:paraId="69E02260" w14:textId="77777777" w:rsidTr="00575610">
        <w:tc>
          <w:tcPr>
            <w:tcW w:w="1985" w:type="dxa"/>
          </w:tcPr>
          <w:p w14:paraId="282E39C3" w14:textId="77777777" w:rsidR="00643A34" w:rsidRDefault="00643A34" w:rsidP="00575610">
            <w:pPr>
              <w:spacing w:before="40" w:after="40"/>
              <w:rPr>
                <w:rFonts w:ascii="Arial" w:hAnsi="Arial"/>
                <w:b/>
                <w:highlight w:val="cyan"/>
              </w:rPr>
            </w:pPr>
            <w:r>
              <w:rPr>
                <w:rFonts w:ascii="Arial" w:hAnsi="Arial"/>
                <w:b/>
              </w:rPr>
              <w:t>MCC160 Comment</w:t>
            </w:r>
          </w:p>
        </w:tc>
        <w:tc>
          <w:tcPr>
            <w:tcW w:w="7654" w:type="dxa"/>
          </w:tcPr>
          <w:p w14:paraId="106ABCF8" w14:textId="77777777" w:rsidR="00643A34" w:rsidRDefault="00643A34" w:rsidP="00575610">
            <w:pPr>
              <w:rPr>
                <w:rFonts w:ascii="Arial" w:hAnsi="Arial"/>
                <w:highlight w:val="cyan"/>
              </w:rPr>
            </w:pPr>
          </w:p>
        </w:tc>
      </w:tr>
    </w:tbl>
    <w:p w14:paraId="5693A420" w14:textId="77777777" w:rsidR="00643A34" w:rsidRDefault="00643A34" w:rsidP="00643A34">
      <w:pPr>
        <w:rPr>
          <w:lang w:val="en-US"/>
        </w:rPr>
      </w:pPr>
    </w:p>
    <w:p w14:paraId="790C4500" w14:textId="77777777" w:rsidR="00643A34" w:rsidRPr="00643A34" w:rsidRDefault="00643A34" w:rsidP="00643A34">
      <w:pPr>
        <w:rPr>
          <w:b/>
          <w:bCs/>
          <w:lang w:val="en-US"/>
        </w:rPr>
      </w:pPr>
      <w:r w:rsidRPr="00643A34">
        <w:rPr>
          <w:b/>
          <w:bCs/>
          <w:lang w:val="en-US"/>
        </w:rPr>
        <w:lastRenderedPageBreak/>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43A34" w14:paraId="6FFF3978" w14:textId="77777777" w:rsidTr="00575610">
        <w:tc>
          <w:tcPr>
            <w:tcW w:w="9855" w:type="dxa"/>
          </w:tcPr>
          <w:p w14:paraId="090864AD" w14:textId="77777777" w:rsidR="002079B5" w:rsidRPr="002079B5" w:rsidRDefault="002079B5" w:rsidP="002079B5">
            <w:pPr>
              <w:rPr>
                <w:lang w:val="en-US"/>
              </w:rPr>
            </w:pPr>
            <w:r w:rsidRPr="002079B5">
              <w:rPr>
                <w:lang w:val="en-US"/>
              </w:rPr>
              <w:t>function f_NR5GC_ModifyPDUSession_RemoveIMSVoice(NR_CellId_Type p_NR_CellId) runs on NR5GC_PTC</w:t>
            </w:r>
          </w:p>
          <w:p w14:paraId="220AFFF0" w14:textId="77777777" w:rsidR="002079B5" w:rsidRPr="002079B5" w:rsidRDefault="002079B5" w:rsidP="002079B5">
            <w:pPr>
              <w:rPr>
                <w:lang w:val="en-US"/>
              </w:rPr>
            </w:pPr>
            <w:r w:rsidRPr="002079B5">
              <w:rPr>
                <w:lang w:val="en-US"/>
              </w:rPr>
              <w:t xml:space="preserve">  {</w:t>
            </w:r>
          </w:p>
          <w:p w14:paraId="1B0971C8" w14:textId="77777777" w:rsidR="002079B5" w:rsidRPr="002079B5" w:rsidRDefault="002079B5" w:rsidP="002079B5">
            <w:pPr>
              <w:rPr>
                <w:lang w:val="en-US"/>
              </w:rPr>
            </w:pPr>
            <w:r w:rsidRPr="002079B5">
              <w:rPr>
                <w:lang w:val="en-US"/>
              </w:rPr>
              <w:t xml:space="preserve">    var NR_SRB_COMMON_IND v_ReceivedAsp;</w:t>
            </w:r>
          </w:p>
          <w:p w14:paraId="545EC618" w14:textId="77777777" w:rsidR="002079B5" w:rsidRPr="002079B5" w:rsidRDefault="002079B5" w:rsidP="002079B5">
            <w:pPr>
              <w:rPr>
                <w:lang w:val="en-US"/>
              </w:rPr>
            </w:pPr>
            <w:r w:rsidRPr="002079B5">
              <w:rPr>
                <w:lang w:val="en-US"/>
              </w:rPr>
              <w:t xml:space="preserve">    var boolean v_InterworkWithEPS := false;</w:t>
            </w:r>
          </w:p>
          <w:p w14:paraId="52E268A6" w14:textId="77777777" w:rsidR="002079B5" w:rsidRPr="002079B5" w:rsidRDefault="002079B5" w:rsidP="002079B5">
            <w:pPr>
              <w:rPr>
                <w:lang w:val="en-US"/>
              </w:rPr>
            </w:pPr>
            <w:r w:rsidRPr="002079B5">
              <w:rPr>
                <w:lang w:val="en-US"/>
              </w:rPr>
              <w:t xml:space="preserve">    var O1_Type v_EPSBearer := '00'O;</w:t>
            </w:r>
          </w:p>
          <w:p w14:paraId="52D591A7" w14:textId="77777777" w:rsidR="002079B5" w:rsidRPr="002079B5" w:rsidRDefault="002079B5" w:rsidP="002079B5">
            <w:pPr>
              <w:rPr>
                <w:lang w:val="en-US"/>
              </w:rPr>
            </w:pPr>
            <w:r w:rsidRPr="002079B5">
              <w:rPr>
                <w:lang w:val="en-US"/>
              </w:rPr>
              <w:t xml:space="preserve">    var template (value) NG_NAS_DL_Pdu_Type v_PiggyBackedMsgToSend;</w:t>
            </w:r>
          </w:p>
          <w:p w14:paraId="66419C57" w14:textId="77777777" w:rsidR="002079B5" w:rsidRPr="002079B5" w:rsidRDefault="002079B5" w:rsidP="002079B5">
            <w:pPr>
              <w:rPr>
                <w:lang w:val="en-US"/>
              </w:rPr>
            </w:pPr>
            <w:r w:rsidRPr="002079B5">
              <w:rPr>
                <w:lang w:val="en-US"/>
              </w:rPr>
              <w:t xml:space="preserve">    var template (value) RadioBearerConfig v_RadioBearerConfig;</w:t>
            </w:r>
          </w:p>
          <w:p w14:paraId="7E17AC4A" w14:textId="77777777" w:rsidR="002079B5" w:rsidRPr="002079B5" w:rsidRDefault="002079B5" w:rsidP="002079B5">
            <w:pPr>
              <w:rPr>
                <w:lang w:val="en-US"/>
              </w:rPr>
            </w:pPr>
            <w:r w:rsidRPr="002079B5">
              <w:rPr>
                <w:lang w:val="en-US"/>
              </w:rPr>
              <w:t xml:space="preserve">    var template (value) CellGroupConfig v_CellGroupConfig;</w:t>
            </w:r>
          </w:p>
          <w:p w14:paraId="6D39884B" w14:textId="77777777" w:rsidR="002079B5" w:rsidRPr="002079B5" w:rsidRDefault="002079B5" w:rsidP="002079B5">
            <w:pPr>
              <w:rPr>
                <w:lang w:val="en-US"/>
              </w:rPr>
            </w:pPr>
            <w:r w:rsidRPr="002079B5">
              <w:rPr>
                <w:lang w:val="en-US"/>
              </w:rPr>
              <w:t xml:space="preserve">    var template (value) NR_RadioBearerList_Type v_SS_Config;</w:t>
            </w:r>
          </w:p>
          <w:p w14:paraId="532E975C" w14:textId="77777777" w:rsidR="002079B5" w:rsidRPr="002079B5" w:rsidRDefault="002079B5" w:rsidP="002079B5">
            <w:pPr>
              <w:rPr>
                <w:lang w:val="en-US"/>
              </w:rPr>
            </w:pPr>
            <w:r w:rsidRPr="002079B5">
              <w:rPr>
                <w:lang w:val="en-US"/>
              </w:rPr>
              <w:t xml:space="preserve">    var template (value) GSM_MobilityInfo_Type v_GSM_MobilityInfo := f_Get_PDUSessionForDNNType(f_NR5GC_MobileInfo_GetSessionInfoList(), IMS_DNN);</w:t>
            </w:r>
          </w:p>
          <w:p w14:paraId="3D7196D6" w14:textId="77777777" w:rsidR="002079B5" w:rsidRPr="002079B5" w:rsidRDefault="002079B5" w:rsidP="002079B5">
            <w:pPr>
              <w:rPr>
                <w:lang w:val="en-US"/>
              </w:rPr>
            </w:pPr>
            <w:r w:rsidRPr="002079B5">
              <w:rPr>
                <w:lang w:val="en-US"/>
              </w:rPr>
              <w:t xml:space="preserve">    var IntegerList_Type v_DRBIdList := f_NR_GetDRBList_ForIMSPDUSession();</w:t>
            </w:r>
          </w:p>
          <w:p w14:paraId="49B47798" w14:textId="77777777" w:rsidR="002079B5" w:rsidRPr="002079B5" w:rsidRDefault="002079B5" w:rsidP="002079B5">
            <w:pPr>
              <w:rPr>
                <w:lang w:val="en-US"/>
              </w:rPr>
            </w:pPr>
            <w:r w:rsidRPr="002079B5">
              <w:rPr>
                <w:lang w:val="en-US"/>
              </w:rPr>
              <w:t xml:space="preserve">    var template (value) NR_RLC_BearerToReleaseList_Type v_RLC_BearerToReleaseList;</w:t>
            </w:r>
          </w:p>
          <w:p w14:paraId="2B5CD29E" w14:textId="77777777" w:rsidR="002079B5" w:rsidRPr="002079B5" w:rsidRDefault="002079B5" w:rsidP="002079B5">
            <w:pPr>
              <w:rPr>
                <w:lang w:val="en-US"/>
              </w:rPr>
            </w:pPr>
            <w:r w:rsidRPr="002079B5">
              <w:rPr>
                <w:lang w:val="en-US"/>
              </w:rPr>
              <w:t xml:space="preserve">    var NR_DRBInfo_Type v_DRBInfo;</w:t>
            </w:r>
          </w:p>
          <w:p w14:paraId="2308CD6B" w14:textId="77777777" w:rsidR="002079B5" w:rsidRPr="002079B5" w:rsidRDefault="002079B5" w:rsidP="002079B5">
            <w:pPr>
              <w:rPr>
                <w:lang w:val="en-US"/>
              </w:rPr>
            </w:pPr>
            <w:r w:rsidRPr="002079B5">
              <w:rPr>
                <w:lang w:val="en-US"/>
              </w:rPr>
              <w:t xml:space="preserve">    var template (value) DRB_ToReleaseList v_DRB_ToReleaseList;</w:t>
            </w:r>
          </w:p>
          <w:p w14:paraId="23BD496E" w14:textId="77777777" w:rsidR="002079B5" w:rsidRPr="002079B5" w:rsidRDefault="002079B5" w:rsidP="002079B5">
            <w:pPr>
              <w:rPr>
                <w:lang w:val="en-US"/>
              </w:rPr>
            </w:pPr>
            <w:r w:rsidRPr="002079B5">
              <w:rPr>
                <w:lang w:val="en-US"/>
              </w:rPr>
              <w:t xml:space="preserve">    var integer i;</w:t>
            </w:r>
          </w:p>
          <w:p w14:paraId="2FB6C659" w14:textId="77777777" w:rsidR="002079B5" w:rsidRPr="002079B5" w:rsidRDefault="002079B5" w:rsidP="002079B5">
            <w:pPr>
              <w:rPr>
                <w:lang w:val="en-US"/>
              </w:rPr>
            </w:pPr>
            <w:r w:rsidRPr="002079B5">
              <w:rPr>
                <w:lang w:val="en-US"/>
              </w:rPr>
              <w:t xml:space="preserve">    var integer j := 0;</w:t>
            </w:r>
          </w:p>
          <w:p w14:paraId="11E3FF74" w14:textId="77777777" w:rsidR="002079B5" w:rsidRPr="002079B5" w:rsidRDefault="002079B5" w:rsidP="002079B5">
            <w:pPr>
              <w:rPr>
                <w:lang w:val="en-US"/>
              </w:rPr>
            </w:pPr>
          </w:p>
          <w:p w14:paraId="72CBC4AD" w14:textId="77777777" w:rsidR="002079B5" w:rsidRPr="002079B5" w:rsidRDefault="002079B5" w:rsidP="002079B5">
            <w:pPr>
              <w:rPr>
                <w:lang w:val="en-US"/>
              </w:rPr>
            </w:pPr>
            <w:r w:rsidRPr="002079B5">
              <w:rPr>
                <w:lang w:val="en-US"/>
              </w:rPr>
              <w:t xml:space="preserve">    if (isvalue(v_GSM_MobilityInfo.EPS_Bearer)) {  // This is only set if the UE supports EPS</w:t>
            </w:r>
          </w:p>
          <w:p w14:paraId="0E452241" w14:textId="77777777" w:rsidR="002079B5" w:rsidRPr="002079B5" w:rsidRDefault="002079B5" w:rsidP="002079B5">
            <w:pPr>
              <w:rPr>
                <w:lang w:val="en-US"/>
              </w:rPr>
            </w:pPr>
            <w:r w:rsidRPr="002079B5">
              <w:rPr>
                <w:lang w:val="en-US"/>
              </w:rPr>
              <w:t xml:space="preserve">      v_InterworkWithEPS := true;</w:t>
            </w:r>
          </w:p>
          <w:p w14:paraId="0D3FBF67" w14:textId="77777777" w:rsidR="002079B5" w:rsidRPr="002079B5" w:rsidRDefault="002079B5" w:rsidP="002079B5">
            <w:pPr>
              <w:rPr>
                <w:lang w:val="en-US"/>
              </w:rPr>
            </w:pPr>
            <w:r w:rsidRPr="002079B5">
              <w:rPr>
                <w:lang w:val="en-US"/>
              </w:rPr>
              <w:t xml:space="preserve">      v_EPSBearer := int2oct(valueof(v_GSM_MobilityInfo.EPS_Bearer), 1);</w:t>
            </w:r>
          </w:p>
          <w:p w14:paraId="619E9733" w14:textId="77777777" w:rsidR="002079B5" w:rsidRPr="002079B5" w:rsidRDefault="002079B5" w:rsidP="002079B5">
            <w:pPr>
              <w:rPr>
                <w:lang w:val="en-US"/>
              </w:rPr>
            </w:pPr>
            <w:r w:rsidRPr="002079B5">
              <w:rPr>
                <w:lang w:val="en-US"/>
              </w:rPr>
              <w:t xml:space="preserve">    }</w:t>
            </w:r>
          </w:p>
          <w:p w14:paraId="1C1B75FE" w14:textId="77777777" w:rsidR="002079B5" w:rsidRPr="002079B5" w:rsidRDefault="002079B5" w:rsidP="002079B5">
            <w:pPr>
              <w:rPr>
                <w:lang w:val="en-US"/>
              </w:rPr>
            </w:pPr>
          </w:p>
          <w:p w14:paraId="648A4B6A" w14:textId="77777777" w:rsidR="002079B5" w:rsidRPr="002079B5" w:rsidRDefault="002079B5" w:rsidP="002079B5">
            <w:pPr>
              <w:rPr>
                <w:lang w:val="en-US"/>
              </w:rPr>
            </w:pPr>
            <w:r w:rsidRPr="002079B5">
              <w:rPr>
                <w:lang w:val="en-US"/>
              </w:rPr>
              <w:t xml:space="preserve">    // build components of Reconfiguration message</w:t>
            </w:r>
          </w:p>
          <w:p w14:paraId="287C1FEA" w14:textId="77777777" w:rsidR="002079B5" w:rsidRPr="002079B5" w:rsidRDefault="002079B5" w:rsidP="002079B5">
            <w:pPr>
              <w:rPr>
                <w:lang w:val="en-US"/>
              </w:rPr>
            </w:pPr>
            <w:r w:rsidRPr="002079B5">
              <w:rPr>
                <w:lang w:val="en-US"/>
              </w:rPr>
              <w:t xml:space="preserve">    v_PiggyBackedMsgToSend := f_Get_NG_PDUSessionModificationCommand(v_GSM_MobilityInfo.SessionId,</w:t>
            </w:r>
          </w:p>
          <w:p w14:paraId="3CE117E5" w14:textId="77777777" w:rsidR="002079B5" w:rsidRPr="002079B5" w:rsidRDefault="002079B5" w:rsidP="002079B5">
            <w:pPr>
              <w:rPr>
                <w:lang w:val="en-US"/>
              </w:rPr>
            </w:pPr>
            <w:r w:rsidRPr="002079B5">
              <w:rPr>
                <w:lang w:val="en-US"/>
              </w:rPr>
              <w:t xml:space="preserve">                                                                         omit,</w:t>
            </w:r>
          </w:p>
          <w:p w14:paraId="225E7566" w14:textId="77777777" w:rsidR="002079B5" w:rsidRPr="002079B5" w:rsidRDefault="002079B5" w:rsidP="002079B5">
            <w:pPr>
              <w:rPr>
                <w:lang w:val="en-US"/>
              </w:rPr>
            </w:pPr>
            <w:r w:rsidRPr="002079B5">
              <w:rPr>
                <w:lang w:val="en-US"/>
              </w:rPr>
              <w:t xml:space="preserve">                                                                         -, -, -, -,</w:t>
            </w:r>
          </w:p>
          <w:p w14:paraId="1CCA8F4A" w14:textId="77777777" w:rsidR="002079B5" w:rsidRPr="002079B5" w:rsidRDefault="002079B5" w:rsidP="002079B5">
            <w:pPr>
              <w:rPr>
                <w:lang w:val="en-US"/>
              </w:rPr>
            </w:pPr>
            <w:r w:rsidRPr="002079B5">
              <w:rPr>
                <w:lang w:val="en-US"/>
              </w:rPr>
              <w:t xml:space="preserve">                                                                         f_BuildDefaultQoSRules("</w:t>
            </w:r>
            <w:r w:rsidRPr="00C83A6B">
              <w:rPr>
                <w:highlight w:val="yellow"/>
                <w:lang w:val="en-US"/>
              </w:rPr>
              <w:t>2</w:t>
            </w:r>
            <w:r w:rsidRPr="002079B5">
              <w:rPr>
                <w:lang w:val="en-US"/>
              </w:rPr>
              <w:t>", '7A'O), // @sic R5s210073 sic@</w:t>
            </w:r>
          </w:p>
          <w:p w14:paraId="21E7DD6E" w14:textId="77777777" w:rsidR="002079B5" w:rsidRPr="002079B5" w:rsidRDefault="002079B5" w:rsidP="002079B5">
            <w:pPr>
              <w:rPr>
                <w:lang w:val="en-US"/>
              </w:rPr>
            </w:pPr>
            <w:r w:rsidRPr="002079B5">
              <w:rPr>
                <w:lang w:val="en-US"/>
              </w:rPr>
              <w:t xml:space="preserve">                                                                         cs_QoSFlowDescr({</w:t>
            </w:r>
            <w:r w:rsidRPr="00C83A6B">
              <w:rPr>
                <w:highlight w:val="yellow"/>
                <w:lang w:val="en-US"/>
              </w:rPr>
              <w:t>cs_QoS_Flow2</w:t>
            </w:r>
            <w:r w:rsidRPr="002079B5">
              <w:rPr>
                <w:lang w:val="en-US"/>
              </w:rPr>
              <w:t>(v_InterworkWithEPS, v_EPSBearer)}));</w:t>
            </w:r>
          </w:p>
          <w:p w14:paraId="57268CBE" w14:textId="77777777" w:rsidR="002079B5" w:rsidRPr="002079B5" w:rsidRDefault="002079B5" w:rsidP="002079B5">
            <w:pPr>
              <w:rPr>
                <w:lang w:val="en-US"/>
              </w:rPr>
            </w:pPr>
          </w:p>
          <w:p w14:paraId="7CF22F4F" w14:textId="77777777" w:rsidR="002079B5" w:rsidRPr="002079B5" w:rsidRDefault="002079B5" w:rsidP="002079B5">
            <w:pPr>
              <w:rPr>
                <w:lang w:val="en-US"/>
              </w:rPr>
            </w:pPr>
            <w:r w:rsidRPr="002079B5">
              <w:rPr>
                <w:lang w:val="en-US"/>
              </w:rPr>
              <w:t xml:space="preserve">    // @sic R5-211171 sic@</w:t>
            </w:r>
          </w:p>
          <w:p w14:paraId="720DE52E" w14:textId="77777777" w:rsidR="002079B5" w:rsidRPr="002079B5" w:rsidRDefault="002079B5" w:rsidP="002079B5">
            <w:pPr>
              <w:rPr>
                <w:lang w:val="en-US"/>
              </w:rPr>
            </w:pPr>
            <w:r w:rsidRPr="002079B5">
              <w:rPr>
                <w:lang w:val="en-US"/>
              </w:rPr>
              <w:t xml:space="preserve">    for (i := 0; i &lt; lengthof(v_DRBIdList); i := i+1) {</w:t>
            </w:r>
          </w:p>
          <w:p w14:paraId="1A1DFCBD" w14:textId="77777777" w:rsidR="002079B5" w:rsidRPr="002079B5" w:rsidRDefault="002079B5" w:rsidP="002079B5">
            <w:pPr>
              <w:rPr>
                <w:lang w:val="en-US"/>
              </w:rPr>
            </w:pPr>
            <w:r w:rsidRPr="002079B5">
              <w:rPr>
                <w:lang w:val="en-US"/>
              </w:rPr>
              <w:t xml:space="preserve">      v_DRBInfo := valueof(f_NR_GetDRBInfo_FromId(v_DRBIdList[i]));</w:t>
            </w:r>
          </w:p>
          <w:p w14:paraId="0B75AF36" w14:textId="77777777" w:rsidR="002079B5" w:rsidRPr="002079B5" w:rsidRDefault="002079B5" w:rsidP="002079B5">
            <w:pPr>
              <w:rPr>
                <w:lang w:val="en-US"/>
              </w:rPr>
            </w:pPr>
            <w:r w:rsidRPr="002079B5">
              <w:rPr>
                <w:lang w:val="en-US"/>
              </w:rPr>
              <w:lastRenderedPageBreak/>
              <w:t xml:space="preserve">      if (not (v_DRBInfo.DefaultDRB)) {</w:t>
            </w:r>
          </w:p>
          <w:p w14:paraId="3CCF6835" w14:textId="77777777" w:rsidR="002079B5" w:rsidRPr="002079B5" w:rsidRDefault="002079B5" w:rsidP="002079B5">
            <w:pPr>
              <w:rPr>
                <w:lang w:val="en-US"/>
              </w:rPr>
            </w:pPr>
            <w:r w:rsidRPr="002079B5">
              <w:rPr>
                <w:lang w:val="en-US"/>
              </w:rPr>
              <w:t xml:space="preserve">        v_DRB_ToReleaseList[j] := v_DRBInfo.DRB_Id;</w:t>
            </w:r>
          </w:p>
          <w:p w14:paraId="7BDD9EEE" w14:textId="77777777" w:rsidR="002079B5" w:rsidRPr="002079B5" w:rsidRDefault="002079B5" w:rsidP="002079B5">
            <w:pPr>
              <w:rPr>
                <w:lang w:val="en-US"/>
              </w:rPr>
            </w:pPr>
            <w:r w:rsidRPr="002079B5">
              <w:rPr>
                <w:lang w:val="en-US"/>
              </w:rPr>
              <w:t xml:space="preserve">        v_RLC_BearerToReleaseList[j] := v_DRBInfo.RLC_Config.logicalChannelIdentity;</w:t>
            </w:r>
          </w:p>
          <w:p w14:paraId="0026FCF6" w14:textId="77777777" w:rsidR="002079B5" w:rsidRPr="002079B5" w:rsidRDefault="002079B5" w:rsidP="002079B5">
            <w:pPr>
              <w:rPr>
                <w:lang w:val="en-US"/>
              </w:rPr>
            </w:pPr>
            <w:r w:rsidRPr="002079B5">
              <w:rPr>
                <w:lang w:val="en-US"/>
              </w:rPr>
              <w:t xml:space="preserve">        v_SS_Config[j] := cs_NR_SS_RadioBearer_Release(cs_NR_RadioBearerId_DRB(v_DRBInfo.DRB_Id));</w:t>
            </w:r>
          </w:p>
          <w:p w14:paraId="72C31D71" w14:textId="77777777" w:rsidR="002079B5" w:rsidRPr="002079B5" w:rsidRDefault="002079B5" w:rsidP="002079B5">
            <w:pPr>
              <w:rPr>
                <w:lang w:val="en-US"/>
              </w:rPr>
            </w:pPr>
            <w:r w:rsidRPr="002079B5">
              <w:rPr>
                <w:lang w:val="en-US"/>
              </w:rPr>
              <w:t xml:space="preserve">        j := j+1;</w:t>
            </w:r>
          </w:p>
          <w:p w14:paraId="424D5B1C" w14:textId="77777777" w:rsidR="002079B5" w:rsidRPr="002079B5" w:rsidRDefault="002079B5" w:rsidP="002079B5">
            <w:pPr>
              <w:rPr>
                <w:lang w:val="en-US"/>
              </w:rPr>
            </w:pPr>
            <w:r w:rsidRPr="002079B5">
              <w:rPr>
                <w:lang w:val="en-US"/>
              </w:rPr>
              <w:t xml:space="preserve">      }</w:t>
            </w:r>
          </w:p>
          <w:p w14:paraId="2CAD07FB" w14:textId="77777777" w:rsidR="002079B5" w:rsidRPr="002079B5" w:rsidRDefault="002079B5" w:rsidP="002079B5">
            <w:pPr>
              <w:rPr>
                <w:lang w:val="en-US"/>
              </w:rPr>
            </w:pPr>
            <w:r w:rsidRPr="002079B5">
              <w:rPr>
                <w:lang w:val="en-US"/>
              </w:rPr>
              <w:t xml:space="preserve">    }</w:t>
            </w:r>
          </w:p>
          <w:p w14:paraId="0517F49D" w14:textId="77777777" w:rsidR="002079B5" w:rsidRPr="002079B5" w:rsidRDefault="002079B5" w:rsidP="002079B5">
            <w:pPr>
              <w:rPr>
                <w:lang w:val="en-US"/>
              </w:rPr>
            </w:pPr>
          </w:p>
          <w:p w14:paraId="030FE901" w14:textId="77777777" w:rsidR="002079B5" w:rsidRPr="002079B5" w:rsidRDefault="002079B5" w:rsidP="002079B5">
            <w:pPr>
              <w:rPr>
                <w:lang w:val="en-US"/>
              </w:rPr>
            </w:pPr>
            <w:r w:rsidRPr="002079B5">
              <w:rPr>
                <w:lang w:val="en-US"/>
              </w:rPr>
              <w:t xml:space="preserve">    v_RadioBearerConfig := cs_38508_RadioBearerConfigDef(omit, omit, v_DRB_ToReleaseList);</w:t>
            </w:r>
          </w:p>
          <w:p w14:paraId="146A8729" w14:textId="77777777" w:rsidR="002079B5" w:rsidRPr="002079B5" w:rsidRDefault="002079B5" w:rsidP="002079B5">
            <w:pPr>
              <w:rPr>
                <w:lang w:val="en-US"/>
              </w:rPr>
            </w:pPr>
            <w:r w:rsidRPr="002079B5">
              <w:rPr>
                <w:lang w:val="en-US"/>
              </w:rPr>
              <w:t xml:space="preserve">    v_CellGroupConfig := cs_38508_CellGroupConfig(f_NR_CellInfo_Get_CellGroupId(p_NR_CellId), omit, v_RLC_BearerToReleaseList);</w:t>
            </w:r>
          </w:p>
          <w:p w14:paraId="55CFE16C" w14:textId="77777777" w:rsidR="002079B5" w:rsidRPr="002079B5" w:rsidRDefault="002079B5" w:rsidP="002079B5">
            <w:pPr>
              <w:rPr>
                <w:lang w:val="en-US"/>
              </w:rPr>
            </w:pPr>
          </w:p>
          <w:p w14:paraId="2307DF8D" w14:textId="77777777" w:rsidR="002079B5" w:rsidRPr="002079B5" w:rsidRDefault="002079B5" w:rsidP="002079B5">
            <w:pPr>
              <w:rPr>
                <w:lang w:val="en-US"/>
              </w:rPr>
            </w:pPr>
            <w:r w:rsidRPr="002079B5">
              <w:rPr>
                <w:lang w:val="en-US"/>
              </w:rPr>
              <w:t xml:space="preserve">    // The SS transmits an RRCReconfiguration message with a drb-ToReleaseList and PDU SESSION MODIFICATION COMMAND</w:t>
            </w:r>
          </w:p>
          <w:p w14:paraId="0017EC9C" w14:textId="77777777" w:rsidR="002079B5" w:rsidRPr="002079B5" w:rsidRDefault="002079B5" w:rsidP="002079B5">
            <w:pPr>
              <w:rPr>
                <w:lang w:val="en-US"/>
              </w:rPr>
            </w:pPr>
            <w:r w:rsidRPr="002079B5">
              <w:rPr>
                <w:lang w:val="en-US"/>
              </w:rPr>
              <w:t xml:space="preserve">    f_NR_RRCReconfigNewDRBWithSSConfig(p_NR_CellId,</w:t>
            </w:r>
          </w:p>
          <w:p w14:paraId="30DCBB9E" w14:textId="77777777" w:rsidR="002079B5" w:rsidRPr="002079B5" w:rsidRDefault="002079B5" w:rsidP="002079B5">
            <w:pPr>
              <w:rPr>
                <w:lang w:val="en-US"/>
              </w:rPr>
            </w:pPr>
            <w:r w:rsidRPr="002079B5">
              <w:rPr>
                <w:lang w:val="en-US"/>
              </w:rPr>
              <w:t xml:space="preserve">                                       v_RadioBearerConfig,</w:t>
            </w:r>
          </w:p>
          <w:p w14:paraId="1F1676EA" w14:textId="77777777" w:rsidR="002079B5" w:rsidRPr="002079B5" w:rsidRDefault="002079B5" w:rsidP="002079B5">
            <w:pPr>
              <w:rPr>
                <w:lang w:val="en-US"/>
              </w:rPr>
            </w:pPr>
            <w:r w:rsidRPr="002079B5">
              <w:rPr>
                <w:lang w:val="en-US"/>
              </w:rPr>
              <w:t xml:space="preserve">                                       v_SS_Config,</w:t>
            </w:r>
          </w:p>
          <w:p w14:paraId="3BDCC04E" w14:textId="77777777" w:rsidR="002079B5" w:rsidRPr="002079B5" w:rsidRDefault="002079B5" w:rsidP="002079B5">
            <w:pPr>
              <w:rPr>
                <w:lang w:val="en-US"/>
              </w:rPr>
            </w:pPr>
            <w:r w:rsidRPr="002079B5">
              <w:rPr>
                <w:lang w:val="en-US"/>
              </w:rPr>
              <w:t xml:space="preserve">                                       v_CellGroupConfig,</w:t>
            </w:r>
          </w:p>
          <w:p w14:paraId="1ECA4D40" w14:textId="77777777" w:rsidR="002079B5" w:rsidRPr="002079B5" w:rsidRDefault="002079B5" w:rsidP="002079B5">
            <w:pPr>
              <w:rPr>
                <w:lang w:val="en-US"/>
              </w:rPr>
            </w:pPr>
            <w:r w:rsidRPr="002079B5">
              <w:rPr>
                <w:lang w:val="en-US"/>
              </w:rPr>
              <w:t xml:space="preserve">                                       { cs_NG_NAS_RequestWithPiggybacking(tsc_SHT_IntegrityProtected_Ciphered, v_PiggyBackedMsgToSend) });</w:t>
            </w:r>
          </w:p>
          <w:p w14:paraId="52024CB7" w14:textId="77777777" w:rsidR="002079B5" w:rsidRPr="002079B5" w:rsidRDefault="002079B5" w:rsidP="002079B5">
            <w:pPr>
              <w:rPr>
                <w:lang w:val="en-US"/>
              </w:rPr>
            </w:pPr>
            <w:r w:rsidRPr="002079B5">
              <w:rPr>
                <w:lang w:val="en-US"/>
              </w:rPr>
              <w:t xml:space="preserve">    </w:t>
            </w:r>
          </w:p>
          <w:p w14:paraId="3D45F8B9" w14:textId="77777777" w:rsidR="002079B5" w:rsidRPr="00C83A6B" w:rsidRDefault="002079B5" w:rsidP="002079B5">
            <w:pPr>
              <w:rPr>
                <w:highlight w:val="yellow"/>
                <w:lang w:val="en-US"/>
              </w:rPr>
            </w:pPr>
            <w:r w:rsidRPr="002079B5">
              <w:rPr>
                <w:lang w:val="en-US"/>
              </w:rPr>
              <w:t xml:space="preserve">    </w:t>
            </w:r>
            <w:r w:rsidRPr="00C83A6B">
              <w:rPr>
                <w:highlight w:val="yellow"/>
                <w:lang w:val="en-US"/>
              </w:rPr>
              <w:t>SRB.receive(car_NR_SRB_NasPdu_IND(p_NR_CellId,</w:t>
            </w:r>
          </w:p>
          <w:p w14:paraId="4063AECB" w14:textId="77777777" w:rsidR="002079B5" w:rsidRPr="00C83A6B" w:rsidRDefault="002079B5" w:rsidP="002079B5">
            <w:pPr>
              <w:rPr>
                <w:highlight w:val="yellow"/>
                <w:lang w:val="en-US"/>
              </w:rPr>
            </w:pPr>
            <w:r w:rsidRPr="00C83A6B">
              <w:rPr>
                <w:highlight w:val="yellow"/>
                <w:lang w:val="en-US"/>
              </w:rPr>
              <w:t xml:space="preserve">                                      tsc_NR_RbId_SRB2,</w:t>
            </w:r>
          </w:p>
          <w:p w14:paraId="4B357691" w14:textId="77777777" w:rsidR="002079B5" w:rsidRPr="002079B5" w:rsidRDefault="002079B5" w:rsidP="002079B5">
            <w:pPr>
              <w:rPr>
                <w:lang w:val="en-US"/>
              </w:rPr>
            </w:pPr>
            <w:r w:rsidRPr="00C83A6B">
              <w:rPr>
                <w:highlight w:val="yellow"/>
                <w:lang w:val="en-US"/>
              </w:rPr>
              <w:t xml:space="preserve">                                      cr_NG_NAS_IndWithPiggybacking((tsc_SHT_IntegrityProtected_Ciphered,tsc_SHT_IntegrityProtected)))) -&gt; value v_ReceivedAsp;</w:t>
            </w:r>
          </w:p>
          <w:p w14:paraId="5D1263D4" w14:textId="77777777" w:rsidR="002079B5" w:rsidRPr="002079B5" w:rsidRDefault="002079B5" w:rsidP="002079B5">
            <w:pPr>
              <w:rPr>
                <w:lang w:val="en-US"/>
              </w:rPr>
            </w:pPr>
            <w:r w:rsidRPr="002079B5">
              <w:rPr>
                <w:lang w:val="en-US"/>
              </w:rPr>
              <w:t xml:space="preserve">    if (not f_Check_NG_PDUSessionModificationComplete (v_ReceivedAsp.Signalling.Nas[0].Pdu, v_GSM_MobilityInfo.SessionId)) {</w:t>
            </w:r>
          </w:p>
          <w:p w14:paraId="258C9CFA" w14:textId="77777777" w:rsidR="002079B5" w:rsidRPr="002079B5" w:rsidRDefault="002079B5" w:rsidP="002079B5">
            <w:pPr>
              <w:rPr>
                <w:lang w:val="en-US"/>
              </w:rPr>
            </w:pPr>
            <w:r w:rsidRPr="002079B5">
              <w:rPr>
                <w:lang w:val="en-US"/>
              </w:rPr>
              <w:t xml:space="preserve">    f_NR_SetVerdictFailOrInconc(__FILE__, __LINE__, "PDU Session Modification Complete failed");</w:t>
            </w:r>
          </w:p>
          <w:p w14:paraId="1E6ED7F2" w14:textId="77777777" w:rsidR="002079B5" w:rsidRPr="002079B5" w:rsidRDefault="002079B5" w:rsidP="002079B5">
            <w:pPr>
              <w:rPr>
                <w:lang w:val="en-US"/>
              </w:rPr>
            </w:pPr>
            <w:r w:rsidRPr="002079B5">
              <w:rPr>
                <w:lang w:val="en-US"/>
              </w:rPr>
              <w:t xml:space="preserve">    } else {</w:t>
            </w:r>
          </w:p>
          <w:p w14:paraId="1D5F3070" w14:textId="77777777" w:rsidR="002079B5" w:rsidRPr="002079B5" w:rsidRDefault="002079B5" w:rsidP="002079B5">
            <w:pPr>
              <w:rPr>
                <w:lang w:val="en-US"/>
              </w:rPr>
            </w:pPr>
            <w:r w:rsidRPr="002079B5">
              <w:rPr>
                <w:lang w:val="en-US"/>
              </w:rPr>
              <w:t xml:space="preserve">      f_NR_PreliminaryPass(__FILE__, __LINE__, "Speech Call Release");</w:t>
            </w:r>
          </w:p>
          <w:p w14:paraId="67D20423" w14:textId="77777777" w:rsidR="002079B5" w:rsidRPr="002079B5" w:rsidRDefault="002079B5" w:rsidP="002079B5">
            <w:pPr>
              <w:rPr>
                <w:lang w:val="en-US"/>
              </w:rPr>
            </w:pPr>
            <w:r w:rsidRPr="002079B5">
              <w:rPr>
                <w:lang w:val="en-US"/>
              </w:rPr>
              <w:t xml:space="preserve">    }</w:t>
            </w:r>
          </w:p>
          <w:p w14:paraId="7EF5AF8B" w14:textId="77777777" w:rsidR="002079B5" w:rsidRPr="002079B5" w:rsidRDefault="002079B5" w:rsidP="002079B5">
            <w:pPr>
              <w:rPr>
                <w:lang w:val="en-US"/>
              </w:rPr>
            </w:pPr>
            <w:r w:rsidRPr="002079B5">
              <w:rPr>
                <w:lang w:val="en-US"/>
              </w:rPr>
              <w:t xml:space="preserve">    f_IP_RtpRtcpLoopback(IP, valueof(v_GSM_MobilityInfo.PdnIndex), tsc_IMS_MediaPort_M1, omit);  // @sic R5s210363 sic@</w:t>
            </w:r>
          </w:p>
          <w:p w14:paraId="325C58DD" w14:textId="77777777" w:rsidR="002079B5" w:rsidRPr="002079B5" w:rsidRDefault="002079B5" w:rsidP="002079B5">
            <w:pPr>
              <w:rPr>
                <w:lang w:val="en-US"/>
              </w:rPr>
            </w:pPr>
            <w:r w:rsidRPr="002079B5">
              <w:rPr>
                <w:lang w:val="en-US"/>
              </w:rPr>
              <w:t xml:space="preserve">  }</w:t>
            </w:r>
          </w:p>
          <w:p w14:paraId="66C007FC" w14:textId="1BC9E962" w:rsidR="00643A34" w:rsidRDefault="002079B5" w:rsidP="002079B5">
            <w:pPr>
              <w:rPr>
                <w:lang w:val="en-US"/>
              </w:rPr>
            </w:pPr>
            <w:r w:rsidRPr="002079B5">
              <w:rPr>
                <w:lang w:val="en-US"/>
              </w:rPr>
              <w:t xml:space="preserve">  </w:t>
            </w:r>
          </w:p>
        </w:tc>
      </w:tr>
    </w:tbl>
    <w:p w14:paraId="2D4C9227" w14:textId="77777777" w:rsidR="00643A34" w:rsidRDefault="00643A34" w:rsidP="00643A34">
      <w:pPr>
        <w:rPr>
          <w:lang w:val="en-US"/>
        </w:rPr>
      </w:pPr>
    </w:p>
    <w:p w14:paraId="6D8FA8D3" w14:textId="77777777" w:rsidR="00643A34" w:rsidRPr="00643A34" w:rsidRDefault="00643A34" w:rsidP="00643A34">
      <w:pPr>
        <w:rPr>
          <w:b/>
          <w:bCs/>
          <w:lang w:val="en-US"/>
        </w:rPr>
      </w:pPr>
      <w:r w:rsidRPr="00643A34">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43A34" w14:paraId="0290C097" w14:textId="77777777" w:rsidTr="00575610">
        <w:tc>
          <w:tcPr>
            <w:tcW w:w="9855" w:type="dxa"/>
          </w:tcPr>
          <w:p w14:paraId="4AF62139" w14:textId="77777777" w:rsidR="002079B5" w:rsidRPr="002079B5" w:rsidRDefault="002079B5" w:rsidP="002079B5">
            <w:pPr>
              <w:rPr>
                <w:lang w:val="en-US"/>
              </w:rPr>
            </w:pPr>
            <w:r w:rsidRPr="002079B5">
              <w:rPr>
                <w:lang w:val="en-US"/>
              </w:rPr>
              <w:lastRenderedPageBreak/>
              <w:t>function f_NR5GC_ModifyPDUSession_RemoveIMSVoice(NR_CellId_Type p_NR_CellId) runs on NR5GC_PTC</w:t>
            </w:r>
          </w:p>
          <w:p w14:paraId="5F656CEF" w14:textId="77777777" w:rsidR="002079B5" w:rsidRPr="002079B5" w:rsidRDefault="002079B5" w:rsidP="002079B5">
            <w:pPr>
              <w:rPr>
                <w:lang w:val="en-US"/>
              </w:rPr>
            </w:pPr>
            <w:r w:rsidRPr="002079B5">
              <w:rPr>
                <w:lang w:val="en-US"/>
              </w:rPr>
              <w:t xml:space="preserve">  {</w:t>
            </w:r>
          </w:p>
          <w:p w14:paraId="5110F5DF" w14:textId="77777777" w:rsidR="002079B5" w:rsidRPr="002079B5" w:rsidRDefault="002079B5" w:rsidP="002079B5">
            <w:pPr>
              <w:rPr>
                <w:lang w:val="en-US"/>
              </w:rPr>
            </w:pPr>
            <w:r w:rsidRPr="002079B5">
              <w:rPr>
                <w:lang w:val="en-US"/>
              </w:rPr>
              <w:t xml:space="preserve">    var NR_SRB_COMMON_IND v_ReceivedAsp;</w:t>
            </w:r>
          </w:p>
          <w:p w14:paraId="12B55F2E" w14:textId="77777777" w:rsidR="002079B5" w:rsidRPr="002079B5" w:rsidRDefault="002079B5" w:rsidP="002079B5">
            <w:pPr>
              <w:rPr>
                <w:lang w:val="en-US"/>
              </w:rPr>
            </w:pPr>
            <w:r w:rsidRPr="002079B5">
              <w:rPr>
                <w:lang w:val="en-US"/>
              </w:rPr>
              <w:t xml:space="preserve">    var boolean v_InterworkWithEPS := false;</w:t>
            </w:r>
          </w:p>
          <w:p w14:paraId="53112227" w14:textId="77777777" w:rsidR="002079B5" w:rsidRPr="002079B5" w:rsidRDefault="002079B5" w:rsidP="002079B5">
            <w:pPr>
              <w:rPr>
                <w:lang w:val="en-US"/>
              </w:rPr>
            </w:pPr>
            <w:r w:rsidRPr="002079B5">
              <w:rPr>
                <w:lang w:val="en-US"/>
              </w:rPr>
              <w:t xml:space="preserve">    var O1_Type v_EPSBearer := '00'O;</w:t>
            </w:r>
          </w:p>
          <w:p w14:paraId="53582615" w14:textId="77777777" w:rsidR="002079B5" w:rsidRPr="002079B5" w:rsidRDefault="002079B5" w:rsidP="002079B5">
            <w:pPr>
              <w:rPr>
                <w:lang w:val="en-US"/>
              </w:rPr>
            </w:pPr>
            <w:r w:rsidRPr="002079B5">
              <w:rPr>
                <w:lang w:val="en-US"/>
              </w:rPr>
              <w:t xml:space="preserve">    var template (value) NG_NAS_DL_Pdu_Type v_PiggyBackedMsgToSend;</w:t>
            </w:r>
          </w:p>
          <w:p w14:paraId="77B9CD64" w14:textId="77777777" w:rsidR="002079B5" w:rsidRPr="002079B5" w:rsidRDefault="002079B5" w:rsidP="002079B5">
            <w:pPr>
              <w:rPr>
                <w:lang w:val="en-US"/>
              </w:rPr>
            </w:pPr>
            <w:r w:rsidRPr="002079B5">
              <w:rPr>
                <w:lang w:val="en-US"/>
              </w:rPr>
              <w:t xml:space="preserve">    var template (value) RadioBearerConfig v_RadioBearerConfig;</w:t>
            </w:r>
          </w:p>
          <w:p w14:paraId="2E096665" w14:textId="77777777" w:rsidR="002079B5" w:rsidRPr="002079B5" w:rsidRDefault="002079B5" w:rsidP="002079B5">
            <w:pPr>
              <w:rPr>
                <w:lang w:val="en-US"/>
              </w:rPr>
            </w:pPr>
            <w:r w:rsidRPr="002079B5">
              <w:rPr>
                <w:lang w:val="en-US"/>
              </w:rPr>
              <w:t xml:space="preserve">    var template (value) CellGroupConfig v_CellGroupConfig;</w:t>
            </w:r>
          </w:p>
          <w:p w14:paraId="39AA0E47" w14:textId="77777777" w:rsidR="002079B5" w:rsidRPr="002079B5" w:rsidRDefault="002079B5" w:rsidP="002079B5">
            <w:pPr>
              <w:rPr>
                <w:lang w:val="en-US"/>
              </w:rPr>
            </w:pPr>
            <w:r w:rsidRPr="002079B5">
              <w:rPr>
                <w:lang w:val="en-US"/>
              </w:rPr>
              <w:t xml:space="preserve">    var template (value) NR_RadioBearerList_Type v_SS_Config;</w:t>
            </w:r>
          </w:p>
          <w:p w14:paraId="4BF28E9D" w14:textId="77777777" w:rsidR="002079B5" w:rsidRPr="002079B5" w:rsidRDefault="002079B5" w:rsidP="002079B5">
            <w:pPr>
              <w:rPr>
                <w:lang w:val="en-US"/>
              </w:rPr>
            </w:pPr>
            <w:r w:rsidRPr="002079B5">
              <w:rPr>
                <w:lang w:val="en-US"/>
              </w:rPr>
              <w:t xml:space="preserve">    var template (value) GSM_MobilityInfo_Type v_GSM_MobilityInfo := f_Get_PDUSessionForDNNType(f_NR5GC_MobileInfo_GetSessionInfoList(), IMS_DNN);</w:t>
            </w:r>
          </w:p>
          <w:p w14:paraId="3355E830" w14:textId="77777777" w:rsidR="002079B5" w:rsidRPr="002079B5" w:rsidRDefault="002079B5" w:rsidP="002079B5">
            <w:pPr>
              <w:rPr>
                <w:lang w:val="en-US"/>
              </w:rPr>
            </w:pPr>
            <w:r w:rsidRPr="002079B5">
              <w:rPr>
                <w:lang w:val="en-US"/>
              </w:rPr>
              <w:t xml:space="preserve">    var IntegerList_Type v_DRBIdList := f_NR_GetDRBList_ForIMSPDUSession();</w:t>
            </w:r>
          </w:p>
          <w:p w14:paraId="01B95A66" w14:textId="77777777" w:rsidR="002079B5" w:rsidRPr="002079B5" w:rsidRDefault="002079B5" w:rsidP="002079B5">
            <w:pPr>
              <w:rPr>
                <w:lang w:val="en-US"/>
              </w:rPr>
            </w:pPr>
            <w:r w:rsidRPr="002079B5">
              <w:rPr>
                <w:lang w:val="en-US"/>
              </w:rPr>
              <w:t xml:space="preserve">    var template (value) NR_RLC_BearerToReleaseList_Type v_RLC_BearerToReleaseList;</w:t>
            </w:r>
          </w:p>
          <w:p w14:paraId="3ECDB02E" w14:textId="77777777" w:rsidR="002079B5" w:rsidRPr="002079B5" w:rsidRDefault="002079B5" w:rsidP="002079B5">
            <w:pPr>
              <w:rPr>
                <w:lang w:val="en-US"/>
              </w:rPr>
            </w:pPr>
            <w:r w:rsidRPr="002079B5">
              <w:rPr>
                <w:lang w:val="en-US"/>
              </w:rPr>
              <w:t xml:space="preserve">    var NR_DRBInfo_Type v_DRBInfo;</w:t>
            </w:r>
          </w:p>
          <w:p w14:paraId="73ECA63B" w14:textId="77777777" w:rsidR="002079B5" w:rsidRPr="002079B5" w:rsidRDefault="002079B5" w:rsidP="002079B5">
            <w:pPr>
              <w:rPr>
                <w:lang w:val="en-US"/>
              </w:rPr>
            </w:pPr>
            <w:r w:rsidRPr="002079B5">
              <w:rPr>
                <w:lang w:val="en-US"/>
              </w:rPr>
              <w:t xml:space="preserve">    var template (value) DRB_ToReleaseList v_DRB_ToReleaseList;</w:t>
            </w:r>
          </w:p>
          <w:p w14:paraId="58B22E40" w14:textId="77777777" w:rsidR="002079B5" w:rsidRPr="002079B5" w:rsidRDefault="002079B5" w:rsidP="002079B5">
            <w:pPr>
              <w:rPr>
                <w:lang w:val="en-US"/>
              </w:rPr>
            </w:pPr>
            <w:r w:rsidRPr="002079B5">
              <w:rPr>
                <w:lang w:val="en-US"/>
              </w:rPr>
              <w:t xml:space="preserve">    var integer i;</w:t>
            </w:r>
          </w:p>
          <w:p w14:paraId="46A5412A" w14:textId="77777777" w:rsidR="002079B5" w:rsidRPr="002079B5" w:rsidRDefault="002079B5" w:rsidP="002079B5">
            <w:pPr>
              <w:rPr>
                <w:lang w:val="en-US"/>
              </w:rPr>
            </w:pPr>
            <w:r w:rsidRPr="002079B5">
              <w:rPr>
                <w:lang w:val="en-US"/>
              </w:rPr>
              <w:t xml:space="preserve">    var integer j := 0;</w:t>
            </w:r>
          </w:p>
          <w:p w14:paraId="4CC1C205" w14:textId="77777777" w:rsidR="002079B5" w:rsidRPr="002079B5" w:rsidRDefault="002079B5" w:rsidP="002079B5">
            <w:pPr>
              <w:rPr>
                <w:lang w:val="en-US"/>
              </w:rPr>
            </w:pPr>
          </w:p>
          <w:p w14:paraId="403D2AE2" w14:textId="77777777" w:rsidR="002079B5" w:rsidRPr="002079B5" w:rsidRDefault="002079B5" w:rsidP="002079B5">
            <w:pPr>
              <w:rPr>
                <w:lang w:val="en-US"/>
              </w:rPr>
            </w:pPr>
            <w:r w:rsidRPr="002079B5">
              <w:rPr>
                <w:lang w:val="en-US"/>
              </w:rPr>
              <w:t xml:space="preserve">    if (isvalue(v_GSM_MobilityInfo.EPS_Bearer)) {  // This is only set if the UE supports EPS</w:t>
            </w:r>
          </w:p>
          <w:p w14:paraId="05A2FD9E" w14:textId="77777777" w:rsidR="002079B5" w:rsidRPr="002079B5" w:rsidRDefault="002079B5" w:rsidP="002079B5">
            <w:pPr>
              <w:rPr>
                <w:lang w:val="en-US"/>
              </w:rPr>
            </w:pPr>
            <w:r w:rsidRPr="002079B5">
              <w:rPr>
                <w:lang w:val="en-US"/>
              </w:rPr>
              <w:t xml:space="preserve">      v_InterworkWithEPS := true;</w:t>
            </w:r>
          </w:p>
          <w:p w14:paraId="58E83DE2" w14:textId="77777777" w:rsidR="002079B5" w:rsidRPr="002079B5" w:rsidRDefault="002079B5" w:rsidP="002079B5">
            <w:pPr>
              <w:rPr>
                <w:lang w:val="en-US"/>
              </w:rPr>
            </w:pPr>
            <w:r w:rsidRPr="002079B5">
              <w:rPr>
                <w:lang w:val="en-US"/>
              </w:rPr>
              <w:t xml:space="preserve">      v_EPSBearer := int2oct(valueof(v_GSM_MobilityInfo.EPS_Bearer), 1);</w:t>
            </w:r>
          </w:p>
          <w:p w14:paraId="609AFCBD" w14:textId="77777777" w:rsidR="002079B5" w:rsidRPr="002079B5" w:rsidRDefault="002079B5" w:rsidP="002079B5">
            <w:pPr>
              <w:rPr>
                <w:lang w:val="en-US"/>
              </w:rPr>
            </w:pPr>
            <w:r w:rsidRPr="002079B5">
              <w:rPr>
                <w:lang w:val="en-US"/>
              </w:rPr>
              <w:t xml:space="preserve">    }</w:t>
            </w:r>
          </w:p>
          <w:p w14:paraId="34DEBF3E" w14:textId="77777777" w:rsidR="002079B5" w:rsidRPr="002079B5" w:rsidRDefault="002079B5" w:rsidP="002079B5">
            <w:pPr>
              <w:rPr>
                <w:lang w:val="en-US"/>
              </w:rPr>
            </w:pPr>
          </w:p>
          <w:p w14:paraId="605B8C88" w14:textId="77777777" w:rsidR="002079B5" w:rsidRPr="002079B5" w:rsidRDefault="002079B5" w:rsidP="002079B5">
            <w:pPr>
              <w:rPr>
                <w:lang w:val="en-US"/>
              </w:rPr>
            </w:pPr>
            <w:r w:rsidRPr="002079B5">
              <w:rPr>
                <w:lang w:val="en-US"/>
              </w:rPr>
              <w:t xml:space="preserve">    // build components of Reconfiguration message</w:t>
            </w:r>
          </w:p>
          <w:p w14:paraId="332B2389" w14:textId="77777777" w:rsidR="002079B5" w:rsidRPr="002079B5" w:rsidRDefault="002079B5" w:rsidP="002079B5">
            <w:pPr>
              <w:rPr>
                <w:lang w:val="en-US"/>
              </w:rPr>
            </w:pPr>
            <w:r w:rsidRPr="002079B5">
              <w:rPr>
                <w:lang w:val="en-US"/>
              </w:rPr>
              <w:t xml:space="preserve">    v_PiggyBackedMsgToSend := f_Get_NG_PDUSessionModificationCommand(v_GSM_MobilityInfo.SessionId,</w:t>
            </w:r>
          </w:p>
          <w:p w14:paraId="18FF085A" w14:textId="77777777" w:rsidR="002079B5" w:rsidRPr="002079B5" w:rsidRDefault="002079B5" w:rsidP="002079B5">
            <w:pPr>
              <w:rPr>
                <w:lang w:val="en-US"/>
              </w:rPr>
            </w:pPr>
            <w:r w:rsidRPr="002079B5">
              <w:rPr>
                <w:lang w:val="en-US"/>
              </w:rPr>
              <w:t xml:space="preserve">                                                                         omit,</w:t>
            </w:r>
          </w:p>
          <w:p w14:paraId="0AF02669" w14:textId="77777777" w:rsidR="002079B5" w:rsidRPr="002079B5" w:rsidRDefault="002079B5" w:rsidP="002079B5">
            <w:pPr>
              <w:rPr>
                <w:lang w:val="en-US"/>
              </w:rPr>
            </w:pPr>
            <w:r w:rsidRPr="002079B5">
              <w:rPr>
                <w:lang w:val="en-US"/>
              </w:rPr>
              <w:t xml:space="preserve">                                                                         -, -, -, -,</w:t>
            </w:r>
          </w:p>
          <w:p w14:paraId="39FE4916" w14:textId="0ED118BF" w:rsidR="002079B5" w:rsidRPr="002079B5" w:rsidRDefault="002079B5" w:rsidP="002079B5">
            <w:pPr>
              <w:rPr>
                <w:lang w:val="en-US"/>
              </w:rPr>
            </w:pPr>
            <w:r w:rsidRPr="002079B5">
              <w:rPr>
                <w:lang w:val="en-US"/>
              </w:rPr>
              <w:t xml:space="preserve">                                                                         f_BuildDefaultQoSRules("</w:t>
            </w:r>
            <w:r w:rsidR="00C83A6B" w:rsidRPr="00C83A6B">
              <w:rPr>
                <w:highlight w:val="yellow"/>
                <w:lang w:val="en-US"/>
              </w:rPr>
              <w:t>7_Voice</w:t>
            </w:r>
            <w:r w:rsidRPr="002079B5">
              <w:rPr>
                <w:lang w:val="en-US"/>
              </w:rPr>
              <w:t>", '7A'O</w:t>
            </w:r>
            <w:r w:rsidR="00C83A6B" w:rsidRPr="00C83A6B">
              <w:rPr>
                <w:highlight w:val="yellow"/>
                <w:lang w:val="en-US"/>
              </w:rPr>
              <w:t>, true</w:t>
            </w:r>
            <w:r w:rsidRPr="002079B5">
              <w:rPr>
                <w:lang w:val="en-US"/>
              </w:rPr>
              <w:t>), // @sic R5s210073 sic@</w:t>
            </w:r>
          </w:p>
          <w:p w14:paraId="6B469AA5" w14:textId="054A8DEB" w:rsidR="002079B5" w:rsidRPr="002079B5" w:rsidRDefault="002079B5" w:rsidP="002079B5">
            <w:pPr>
              <w:rPr>
                <w:lang w:val="en-US"/>
              </w:rPr>
            </w:pPr>
            <w:r w:rsidRPr="002079B5">
              <w:rPr>
                <w:lang w:val="en-US"/>
              </w:rPr>
              <w:t xml:space="preserve">                                                                         cs_QoSFlowDescr({</w:t>
            </w:r>
            <w:r w:rsidRPr="00C83A6B">
              <w:rPr>
                <w:highlight w:val="yellow"/>
                <w:lang w:val="en-US"/>
              </w:rPr>
              <w:t>cs_QoS_Flow</w:t>
            </w:r>
            <w:r w:rsidR="00C83A6B" w:rsidRPr="00C83A6B">
              <w:rPr>
                <w:highlight w:val="yellow"/>
                <w:lang w:val="en-US"/>
              </w:rPr>
              <w:t>Del5</w:t>
            </w:r>
            <w:r w:rsidRPr="002079B5">
              <w:rPr>
                <w:lang w:val="en-US"/>
              </w:rPr>
              <w:t>(v_InterworkWithEPS, v_EPSBearer)}));</w:t>
            </w:r>
          </w:p>
          <w:p w14:paraId="0EA79AFD" w14:textId="77777777" w:rsidR="002079B5" w:rsidRPr="002079B5" w:rsidRDefault="002079B5" w:rsidP="002079B5">
            <w:pPr>
              <w:rPr>
                <w:lang w:val="en-US"/>
              </w:rPr>
            </w:pPr>
          </w:p>
          <w:p w14:paraId="4EF196E1" w14:textId="77777777" w:rsidR="002079B5" w:rsidRPr="002079B5" w:rsidRDefault="002079B5" w:rsidP="002079B5">
            <w:pPr>
              <w:rPr>
                <w:lang w:val="en-US"/>
              </w:rPr>
            </w:pPr>
            <w:r w:rsidRPr="002079B5">
              <w:rPr>
                <w:lang w:val="en-US"/>
              </w:rPr>
              <w:t xml:space="preserve">    // @sic R5-211171 sic@</w:t>
            </w:r>
          </w:p>
          <w:p w14:paraId="25360DB5" w14:textId="77777777" w:rsidR="002079B5" w:rsidRPr="002079B5" w:rsidRDefault="002079B5" w:rsidP="002079B5">
            <w:pPr>
              <w:rPr>
                <w:lang w:val="en-US"/>
              </w:rPr>
            </w:pPr>
            <w:r w:rsidRPr="002079B5">
              <w:rPr>
                <w:lang w:val="en-US"/>
              </w:rPr>
              <w:t xml:space="preserve">    for (i := 0; i &lt; lengthof(v_DRBIdList); i := i+1) {</w:t>
            </w:r>
          </w:p>
          <w:p w14:paraId="25B895AC" w14:textId="77777777" w:rsidR="002079B5" w:rsidRPr="002079B5" w:rsidRDefault="002079B5" w:rsidP="002079B5">
            <w:pPr>
              <w:rPr>
                <w:lang w:val="en-US"/>
              </w:rPr>
            </w:pPr>
            <w:r w:rsidRPr="002079B5">
              <w:rPr>
                <w:lang w:val="en-US"/>
              </w:rPr>
              <w:t xml:space="preserve">      v_DRBInfo := valueof(f_NR_GetDRBInfo_FromId(v_DRBIdList[i]));</w:t>
            </w:r>
          </w:p>
          <w:p w14:paraId="3552B4D0" w14:textId="77777777" w:rsidR="002079B5" w:rsidRPr="002079B5" w:rsidRDefault="002079B5" w:rsidP="002079B5">
            <w:pPr>
              <w:rPr>
                <w:lang w:val="en-US"/>
              </w:rPr>
            </w:pPr>
            <w:r w:rsidRPr="002079B5">
              <w:rPr>
                <w:lang w:val="en-US"/>
              </w:rPr>
              <w:t xml:space="preserve">      if (not (v_DRBInfo.DefaultDRB)) {</w:t>
            </w:r>
          </w:p>
          <w:p w14:paraId="40EF546C" w14:textId="77777777" w:rsidR="002079B5" w:rsidRPr="002079B5" w:rsidRDefault="002079B5" w:rsidP="002079B5">
            <w:pPr>
              <w:rPr>
                <w:lang w:val="en-US"/>
              </w:rPr>
            </w:pPr>
            <w:r w:rsidRPr="002079B5">
              <w:rPr>
                <w:lang w:val="en-US"/>
              </w:rPr>
              <w:lastRenderedPageBreak/>
              <w:t xml:space="preserve">        v_DRB_ToReleaseList[j] := v_DRBInfo.DRB_Id;</w:t>
            </w:r>
          </w:p>
          <w:p w14:paraId="38868A4D" w14:textId="77777777" w:rsidR="002079B5" w:rsidRPr="002079B5" w:rsidRDefault="002079B5" w:rsidP="002079B5">
            <w:pPr>
              <w:rPr>
                <w:lang w:val="en-US"/>
              </w:rPr>
            </w:pPr>
            <w:r w:rsidRPr="002079B5">
              <w:rPr>
                <w:lang w:val="en-US"/>
              </w:rPr>
              <w:t xml:space="preserve">        v_RLC_BearerToReleaseList[j] := v_DRBInfo.RLC_Config.logicalChannelIdentity;</w:t>
            </w:r>
          </w:p>
          <w:p w14:paraId="1C74885D" w14:textId="77777777" w:rsidR="002079B5" w:rsidRPr="002079B5" w:rsidRDefault="002079B5" w:rsidP="002079B5">
            <w:pPr>
              <w:rPr>
                <w:lang w:val="en-US"/>
              </w:rPr>
            </w:pPr>
            <w:r w:rsidRPr="002079B5">
              <w:rPr>
                <w:lang w:val="en-US"/>
              </w:rPr>
              <w:t xml:space="preserve">        v_SS_Config[j] := cs_NR_SS_RadioBearer_Release(cs_NR_RadioBearerId_DRB(v_DRBInfo.DRB_Id));</w:t>
            </w:r>
          </w:p>
          <w:p w14:paraId="3DA009D6" w14:textId="77777777" w:rsidR="002079B5" w:rsidRPr="002079B5" w:rsidRDefault="002079B5" w:rsidP="002079B5">
            <w:pPr>
              <w:rPr>
                <w:lang w:val="en-US"/>
              </w:rPr>
            </w:pPr>
            <w:r w:rsidRPr="002079B5">
              <w:rPr>
                <w:lang w:val="en-US"/>
              </w:rPr>
              <w:t xml:space="preserve">        j := j+1;</w:t>
            </w:r>
          </w:p>
          <w:p w14:paraId="3FA63D78" w14:textId="77777777" w:rsidR="002079B5" w:rsidRPr="002079B5" w:rsidRDefault="002079B5" w:rsidP="002079B5">
            <w:pPr>
              <w:rPr>
                <w:lang w:val="en-US"/>
              </w:rPr>
            </w:pPr>
            <w:r w:rsidRPr="002079B5">
              <w:rPr>
                <w:lang w:val="en-US"/>
              </w:rPr>
              <w:t xml:space="preserve">      }</w:t>
            </w:r>
          </w:p>
          <w:p w14:paraId="6790FF8E" w14:textId="77777777" w:rsidR="002079B5" w:rsidRPr="002079B5" w:rsidRDefault="002079B5" w:rsidP="002079B5">
            <w:pPr>
              <w:rPr>
                <w:lang w:val="en-US"/>
              </w:rPr>
            </w:pPr>
            <w:r w:rsidRPr="002079B5">
              <w:rPr>
                <w:lang w:val="en-US"/>
              </w:rPr>
              <w:t xml:space="preserve">    }</w:t>
            </w:r>
          </w:p>
          <w:p w14:paraId="40A8D80E" w14:textId="77777777" w:rsidR="002079B5" w:rsidRPr="002079B5" w:rsidRDefault="002079B5" w:rsidP="002079B5">
            <w:pPr>
              <w:rPr>
                <w:lang w:val="en-US"/>
              </w:rPr>
            </w:pPr>
          </w:p>
          <w:p w14:paraId="28757963" w14:textId="77777777" w:rsidR="002079B5" w:rsidRPr="002079B5" w:rsidRDefault="002079B5" w:rsidP="002079B5">
            <w:pPr>
              <w:rPr>
                <w:lang w:val="en-US"/>
              </w:rPr>
            </w:pPr>
            <w:r w:rsidRPr="002079B5">
              <w:rPr>
                <w:lang w:val="en-US"/>
              </w:rPr>
              <w:t xml:space="preserve">    v_RadioBearerConfig := cs_38508_RadioBearerConfigDef(omit, omit, v_DRB_ToReleaseList);</w:t>
            </w:r>
          </w:p>
          <w:p w14:paraId="3DBE9ECF" w14:textId="77777777" w:rsidR="002079B5" w:rsidRPr="002079B5" w:rsidRDefault="002079B5" w:rsidP="002079B5">
            <w:pPr>
              <w:rPr>
                <w:lang w:val="en-US"/>
              </w:rPr>
            </w:pPr>
            <w:r w:rsidRPr="002079B5">
              <w:rPr>
                <w:lang w:val="en-US"/>
              </w:rPr>
              <w:t xml:space="preserve">    v_CellGroupConfig := cs_38508_CellGroupConfig(f_NR_CellInfo_Get_CellGroupId(p_NR_CellId), omit, v_RLC_BearerToReleaseList);</w:t>
            </w:r>
          </w:p>
          <w:p w14:paraId="54DF4EDA" w14:textId="77777777" w:rsidR="002079B5" w:rsidRPr="002079B5" w:rsidRDefault="002079B5" w:rsidP="002079B5">
            <w:pPr>
              <w:rPr>
                <w:lang w:val="en-US"/>
              </w:rPr>
            </w:pPr>
          </w:p>
          <w:p w14:paraId="15E0F15E" w14:textId="77777777" w:rsidR="002079B5" w:rsidRPr="002079B5" w:rsidRDefault="002079B5" w:rsidP="002079B5">
            <w:pPr>
              <w:rPr>
                <w:lang w:val="en-US"/>
              </w:rPr>
            </w:pPr>
            <w:r w:rsidRPr="002079B5">
              <w:rPr>
                <w:lang w:val="en-US"/>
              </w:rPr>
              <w:t xml:space="preserve">    // The SS transmits an RRCReconfiguration message with a drb-ToReleaseList and PDU SESSION MODIFICATION COMMAND</w:t>
            </w:r>
          </w:p>
          <w:p w14:paraId="71985366" w14:textId="77777777" w:rsidR="002079B5" w:rsidRPr="002079B5" w:rsidRDefault="002079B5" w:rsidP="002079B5">
            <w:pPr>
              <w:rPr>
                <w:lang w:val="en-US"/>
              </w:rPr>
            </w:pPr>
            <w:r w:rsidRPr="002079B5">
              <w:rPr>
                <w:lang w:val="en-US"/>
              </w:rPr>
              <w:t xml:space="preserve">    f_NR_RRCReconfigNewDRBWithSSConfig(p_NR_CellId,</w:t>
            </w:r>
          </w:p>
          <w:p w14:paraId="7BC46F5B" w14:textId="77777777" w:rsidR="002079B5" w:rsidRPr="002079B5" w:rsidRDefault="002079B5" w:rsidP="002079B5">
            <w:pPr>
              <w:rPr>
                <w:lang w:val="en-US"/>
              </w:rPr>
            </w:pPr>
            <w:r w:rsidRPr="002079B5">
              <w:rPr>
                <w:lang w:val="en-US"/>
              </w:rPr>
              <w:t xml:space="preserve">                                       v_RadioBearerConfig,</w:t>
            </w:r>
          </w:p>
          <w:p w14:paraId="39F0E747" w14:textId="77777777" w:rsidR="002079B5" w:rsidRPr="002079B5" w:rsidRDefault="002079B5" w:rsidP="002079B5">
            <w:pPr>
              <w:rPr>
                <w:lang w:val="en-US"/>
              </w:rPr>
            </w:pPr>
            <w:r w:rsidRPr="002079B5">
              <w:rPr>
                <w:lang w:val="en-US"/>
              </w:rPr>
              <w:t xml:space="preserve">                                       v_SS_Config,</w:t>
            </w:r>
          </w:p>
          <w:p w14:paraId="69E553F3" w14:textId="77777777" w:rsidR="002079B5" w:rsidRPr="002079B5" w:rsidRDefault="002079B5" w:rsidP="002079B5">
            <w:pPr>
              <w:rPr>
                <w:lang w:val="en-US"/>
              </w:rPr>
            </w:pPr>
            <w:r w:rsidRPr="002079B5">
              <w:rPr>
                <w:lang w:val="en-US"/>
              </w:rPr>
              <w:t xml:space="preserve">                                       v_CellGroupConfig,</w:t>
            </w:r>
          </w:p>
          <w:p w14:paraId="1DD28438" w14:textId="33BCBD51" w:rsidR="002079B5" w:rsidRPr="002079B5" w:rsidRDefault="002079B5" w:rsidP="002079B5">
            <w:pPr>
              <w:rPr>
                <w:lang w:val="en-US"/>
              </w:rPr>
            </w:pPr>
            <w:r w:rsidRPr="002079B5">
              <w:rPr>
                <w:lang w:val="en-US"/>
              </w:rPr>
              <w:t xml:space="preserve">                                       { cs_NG_NAS_RequestWithPiggybacking(tsc_SHT_IntegrityProtected_Ciphered, v_PiggyBackedMsgToSend) }</w:t>
            </w:r>
            <w:r w:rsidR="00C83A6B" w:rsidRPr="00C83A6B">
              <w:rPr>
                <w:highlight w:val="yellow"/>
                <w:lang w:val="en-US"/>
              </w:rPr>
              <w:t>, -,-,false</w:t>
            </w:r>
            <w:r w:rsidRPr="002079B5">
              <w:rPr>
                <w:lang w:val="en-US"/>
              </w:rPr>
              <w:t>);</w:t>
            </w:r>
          </w:p>
          <w:p w14:paraId="3027243F" w14:textId="77777777" w:rsidR="002079B5" w:rsidRPr="002079B5" w:rsidRDefault="002079B5" w:rsidP="002079B5">
            <w:pPr>
              <w:rPr>
                <w:lang w:val="en-US"/>
              </w:rPr>
            </w:pPr>
            <w:r w:rsidRPr="002079B5">
              <w:rPr>
                <w:lang w:val="en-US"/>
              </w:rPr>
              <w:t xml:space="preserve">    </w:t>
            </w:r>
          </w:p>
          <w:p w14:paraId="485D3601" w14:textId="77777777" w:rsidR="00C83A6B" w:rsidRPr="00C83A6B" w:rsidRDefault="00C83A6B" w:rsidP="00C83A6B">
            <w:pPr>
              <w:rPr>
                <w:highlight w:val="yellow"/>
                <w:lang w:val="en-US"/>
              </w:rPr>
            </w:pPr>
            <w:r w:rsidRPr="00C83A6B">
              <w:rPr>
                <w:highlight w:val="yellow"/>
                <w:lang w:val="en-US"/>
              </w:rPr>
              <w:t>interleave {</w:t>
            </w:r>
          </w:p>
          <w:p w14:paraId="3AED8D45" w14:textId="77777777" w:rsidR="00C83A6B" w:rsidRPr="00C83A6B" w:rsidRDefault="00C83A6B" w:rsidP="00C83A6B">
            <w:pPr>
              <w:rPr>
                <w:highlight w:val="yellow"/>
                <w:lang w:val="en-US"/>
              </w:rPr>
            </w:pPr>
            <w:r w:rsidRPr="00C83A6B">
              <w:rPr>
                <w:highlight w:val="yellow"/>
                <w:lang w:val="en-US"/>
              </w:rPr>
              <w:t xml:space="preserve">   [] SRB.receive(car_NR_SRB_RrcPdu_IND(p_NR_CellId, tsc_NR_RbId_SRB1, cr_38508_RRCReconfigurationComplete)) {}</w:t>
            </w:r>
          </w:p>
          <w:p w14:paraId="46515FCA" w14:textId="77777777" w:rsidR="00C83A6B" w:rsidRPr="00C83A6B" w:rsidRDefault="00C83A6B" w:rsidP="00C83A6B">
            <w:pPr>
              <w:rPr>
                <w:highlight w:val="yellow"/>
                <w:lang w:val="en-US"/>
              </w:rPr>
            </w:pPr>
            <w:r w:rsidRPr="00C83A6B">
              <w:rPr>
                <w:highlight w:val="yellow"/>
                <w:lang w:val="en-US"/>
              </w:rPr>
              <w:t xml:space="preserve">    </w:t>
            </w:r>
          </w:p>
          <w:p w14:paraId="3AD4AC6A" w14:textId="77777777" w:rsidR="00C83A6B" w:rsidRPr="00C83A6B" w:rsidRDefault="00C83A6B" w:rsidP="00C83A6B">
            <w:pPr>
              <w:rPr>
                <w:highlight w:val="yellow"/>
                <w:lang w:val="en-US"/>
              </w:rPr>
            </w:pPr>
            <w:r w:rsidRPr="00C83A6B">
              <w:rPr>
                <w:highlight w:val="yellow"/>
                <w:lang w:val="en-US"/>
              </w:rPr>
              <w:t xml:space="preserve">   [] SRB.receive(car_NR_SRB_NasPdu_IND(p_NR_CellId,</w:t>
            </w:r>
          </w:p>
          <w:p w14:paraId="0BE724CB" w14:textId="77777777" w:rsidR="00C83A6B" w:rsidRPr="00C83A6B" w:rsidRDefault="00C83A6B" w:rsidP="00C83A6B">
            <w:pPr>
              <w:rPr>
                <w:highlight w:val="yellow"/>
                <w:lang w:val="en-US"/>
              </w:rPr>
            </w:pPr>
            <w:r w:rsidRPr="00C83A6B">
              <w:rPr>
                <w:highlight w:val="yellow"/>
                <w:lang w:val="en-US"/>
              </w:rPr>
              <w:t xml:space="preserve">                                      tsc_NR_RbId_SRB2,</w:t>
            </w:r>
          </w:p>
          <w:p w14:paraId="3D7B41C2" w14:textId="77777777" w:rsidR="00C83A6B" w:rsidRPr="00C83A6B" w:rsidRDefault="00C83A6B" w:rsidP="00C83A6B">
            <w:pPr>
              <w:rPr>
                <w:highlight w:val="yellow"/>
                <w:lang w:val="en-US"/>
              </w:rPr>
            </w:pPr>
            <w:r w:rsidRPr="00C83A6B">
              <w:rPr>
                <w:highlight w:val="yellow"/>
                <w:lang w:val="en-US"/>
              </w:rPr>
              <w:t xml:space="preserve">                                      cr_NG_NAS_IndWithPiggybacking((tsc_SHT_IntegrityProtected_Ciphered,tsc_SHT_IntegrityProtected)))) -&gt; value v_ReceivedAsp;</w:t>
            </w:r>
          </w:p>
          <w:p w14:paraId="3C968A4A" w14:textId="77777777" w:rsidR="00C83A6B" w:rsidRPr="00C83A6B" w:rsidRDefault="00C83A6B" w:rsidP="00C83A6B">
            <w:pPr>
              <w:rPr>
                <w:highlight w:val="yellow"/>
                <w:lang w:val="en-US"/>
              </w:rPr>
            </w:pPr>
            <w:r w:rsidRPr="00C83A6B">
              <w:rPr>
                <w:highlight w:val="yellow"/>
                <w:lang w:val="en-US"/>
              </w:rPr>
              <w:t xml:space="preserve">                                      cr_NG_NAS_IndWithPiggybacking((tsc_SHT_IntegrityProtected_Ciphered,tsc_SHT_IntegrityProtected)))) -&gt; value v_ReceivedAsp {}</w:t>
            </w:r>
          </w:p>
          <w:p w14:paraId="7644186A" w14:textId="77777777" w:rsidR="00C83A6B" w:rsidRPr="00C83A6B" w:rsidRDefault="00C83A6B" w:rsidP="00C83A6B">
            <w:pPr>
              <w:rPr>
                <w:highlight w:val="yellow"/>
                <w:lang w:val="en-US"/>
              </w:rPr>
            </w:pPr>
          </w:p>
          <w:p w14:paraId="506518BF" w14:textId="77777777" w:rsidR="00C83A6B" w:rsidRDefault="00C83A6B" w:rsidP="00C83A6B">
            <w:pPr>
              <w:rPr>
                <w:lang w:val="en-US"/>
              </w:rPr>
            </w:pPr>
            <w:r w:rsidRPr="00C83A6B">
              <w:rPr>
                <w:highlight w:val="yellow"/>
                <w:lang w:val="en-US"/>
              </w:rPr>
              <w:t>}</w:t>
            </w:r>
          </w:p>
          <w:p w14:paraId="4A3A3AFE" w14:textId="77777777" w:rsidR="00C83A6B" w:rsidRDefault="00C83A6B" w:rsidP="00C83A6B">
            <w:pPr>
              <w:rPr>
                <w:lang w:val="en-US"/>
              </w:rPr>
            </w:pPr>
          </w:p>
          <w:p w14:paraId="2A08B570" w14:textId="51732AB5" w:rsidR="002079B5" w:rsidRPr="002079B5" w:rsidRDefault="002079B5" w:rsidP="00C83A6B">
            <w:pPr>
              <w:rPr>
                <w:lang w:val="en-US"/>
              </w:rPr>
            </w:pPr>
            <w:r w:rsidRPr="002079B5">
              <w:rPr>
                <w:lang w:val="en-US"/>
              </w:rPr>
              <w:t xml:space="preserve">    if (not f_Check_NG_PDUSessionModificationComplete (v_ReceivedAsp.Signalling.Nas[0].Pdu, v_GSM_MobilityInfo.SessionId)) {</w:t>
            </w:r>
          </w:p>
          <w:p w14:paraId="2B2551EC" w14:textId="77777777" w:rsidR="002079B5" w:rsidRPr="002079B5" w:rsidRDefault="002079B5" w:rsidP="002079B5">
            <w:pPr>
              <w:rPr>
                <w:lang w:val="en-US"/>
              </w:rPr>
            </w:pPr>
            <w:r w:rsidRPr="002079B5">
              <w:rPr>
                <w:lang w:val="en-US"/>
              </w:rPr>
              <w:t xml:space="preserve">    f_NR_SetVerdictFailOrInconc(__FILE__, __LINE__, "PDU Session Modification Complete failed");</w:t>
            </w:r>
          </w:p>
          <w:p w14:paraId="51C4821B" w14:textId="77777777" w:rsidR="002079B5" w:rsidRPr="002079B5" w:rsidRDefault="002079B5" w:rsidP="002079B5">
            <w:pPr>
              <w:rPr>
                <w:lang w:val="en-US"/>
              </w:rPr>
            </w:pPr>
            <w:r w:rsidRPr="002079B5">
              <w:rPr>
                <w:lang w:val="en-US"/>
              </w:rPr>
              <w:lastRenderedPageBreak/>
              <w:t xml:space="preserve">    } else {</w:t>
            </w:r>
          </w:p>
          <w:p w14:paraId="7AC02890" w14:textId="77777777" w:rsidR="002079B5" w:rsidRPr="002079B5" w:rsidRDefault="002079B5" w:rsidP="002079B5">
            <w:pPr>
              <w:rPr>
                <w:lang w:val="en-US"/>
              </w:rPr>
            </w:pPr>
            <w:r w:rsidRPr="002079B5">
              <w:rPr>
                <w:lang w:val="en-US"/>
              </w:rPr>
              <w:t xml:space="preserve">      f_NR_PreliminaryPass(__FILE__, __LINE__, "Speech Call Release");</w:t>
            </w:r>
          </w:p>
          <w:p w14:paraId="38E10596" w14:textId="77777777" w:rsidR="002079B5" w:rsidRPr="002079B5" w:rsidRDefault="002079B5" w:rsidP="002079B5">
            <w:pPr>
              <w:rPr>
                <w:lang w:val="en-US"/>
              </w:rPr>
            </w:pPr>
            <w:r w:rsidRPr="002079B5">
              <w:rPr>
                <w:lang w:val="en-US"/>
              </w:rPr>
              <w:t xml:space="preserve">    }</w:t>
            </w:r>
          </w:p>
          <w:p w14:paraId="2BA02D46" w14:textId="77777777" w:rsidR="002079B5" w:rsidRPr="002079B5" w:rsidRDefault="002079B5" w:rsidP="002079B5">
            <w:pPr>
              <w:rPr>
                <w:lang w:val="en-US"/>
              </w:rPr>
            </w:pPr>
            <w:r w:rsidRPr="002079B5">
              <w:rPr>
                <w:lang w:val="en-US"/>
              </w:rPr>
              <w:t xml:space="preserve">    f_IP_RtpRtcpLoopback(IP, valueof(v_GSM_MobilityInfo.PdnIndex), tsc_IMS_MediaPort_M1, omit);  // @sic R5s210363 sic@</w:t>
            </w:r>
          </w:p>
          <w:p w14:paraId="3AF5B1D8" w14:textId="77777777" w:rsidR="002079B5" w:rsidRPr="002079B5" w:rsidRDefault="002079B5" w:rsidP="002079B5">
            <w:pPr>
              <w:rPr>
                <w:lang w:val="en-US"/>
              </w:rPr>
            </w:pPr>
            <w:r w:rsidRPr="002079B5">
              <w:rPr>
                <w:lang w:val="en-US"/>
              </w:rPr>
              <w:t xml:space="preserve">  }</w:t>
            </w:r>
          </w:p>
          <w:p w14:paraId="3B4C8B82" w14:textId="7EB47605" w:rsidR="00643A34" w:rsidRDefault="002079B5" w:rsidP="002079B5">
            <w:pPr>
              <w:rPr>
                <w:lang w:val="en-US"/>
              </w:rPr>
            </w:pPr>
            <w:r w:rsidRPr="002079B5">
              <w:rPr>
                <w:lang w:val="en-US"/>
              </w:rPr>
              <w:t xml:space="preserve">  </w:t>
            </w:r>
          </w:p>
        </w:tc>
      </w:tr>
    </w:tbl>
    <w:p w14:paraId="0639037A" w14:textId="77777777" w:rsidR="00643A34" w:rsidRDefault="00643A34" w:rsidP="00643A34">
      <w:pPr>
        <w:rPr>
          <w:lang w:val="en-US"/>
        </w:rPr>
      </w:pPr>
    </w:p>
    <w:p w14:paraId="37901BCD" w14:textId="77777777" w:rsidR="00980F99" w:rsidRDefault="00980F99" w:rsidP="00AB38CB"/>
    <w:p w14:paraId="19251E80" w14:textId="6A9299ED" w:rsidR="00643A34" w:rsidRDefault="00237180" w:rsidP="00643A34">
      <w:pPr>
        <w:pStyle w:val="Heading2"/>
        <w:numPr>
          <w:ilvl w:val="1"/>
          <w:numId w:val="1"/>
        </w:numPr>
        <w:overflowPunct w:val="0"/>
        <w:autoSpaceDE w:val="0"/>
        <w:autoSpaceDN w:val="0"/>
        <w:adjustRightInd w:val="0"/>
        <w:spacing w:before="480"/>
        <w:rPr>
          <w:b/>
          <w:lang w:val="pt-BR"/>
        </w:rPr>
      </w:pPr>
      <w:bookmarkStart w:id="10" w:name="_Toc68092530"/>
      <w:r>
        <w:rPr>
          <w:b/>
          <w:lang w:val="pt-BR"/>
        </w:rPr>
        <w:t>C</w:t>
      </w:r>
      <w:r w:rsidR="00643A34">
        <w:rPr>
          <w:b/>
          <w:lang w:val="pt-BR"/>
        </w:rPr>
        <w:t xml:space="preserve">hange </w:t>
      </w:r>
      <w:r>
        <w:rPr>
          <w:b/>
          <w:lang w:val="pt-BR"/>
        </w:rPr>
        <w:t>3</w:t>
      </w:r>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643A34" w14:paraId="5831018B" w14:textId="77777777" w:rsidTr="00575610">
        <w:trPr>
          <w:trHeight w:val="447"/>
        </w:trPr>
        <w:tc>
          <w:tcPr>
            <w:tcW w:w="1985" w:type="dxa"/>
          </w:tcPr>
          <w:p w14:paraId="400FD35D" w14:textId="77777777" w:rsidR="00643A34" w:rsidRDefault="00643A34" w:rsidP="00575610">
            <w:pPr>
              <w:spacing w:before="40" w:after="40"/>
              <w:rPr>
                <w:rFonts w:ascii="Arial" w:hAnsi="Arial" w:cs="Arial"/>
                <w:b/>
              </w:rPr>
            </w:pPr>
            <w:r>
              <w:rPr>
                <w:rFonts w:ascii="Arial" w:hAnsi="Arial" w:cs="Arial"/>
                <w:b/>
              </w:rPr>
              <w:t>Function name</w:t>
            </w:r>
          </w:p>
        </w:tc>
        <w:tc>
          <w:tcPr>
            <w:tcW w:w="7654" w:type="dxa"/>
          </w:tcPr>
          <w:p w14:paraId="3A2C7FD6" w14:textId="0FA102A6" w:rsidR="00643A34" w:rsidRPr="00CB4586" w:rsidRDefault="00040C16" w:rsidP="00575610">
            <w:pPr>
              <w:spacing w:after="0"/>
            </w:pPr>
            <w:r>
              <w:t xml:space="preserve">New template </w:t>
            </w:r>
            <w:r w:rsidRPr="00040C16">
              <w:rPr>
                <w:lang w:val="en-US"/>
              </w:rPr>
              <w:t>cs_QoS_FlowDel</w:t>
            </w:r>
          </w:p>
        </w:tc>
      </w:tr>
      <w:tr w:rsidR="00643A34" w14:paraId="2577694E" w14:textId="77777777" w:rsidTr="00575610">
        <w:trPr>
          <w:trHeight w:val="452"/>
        </w:trPr>
        <w:tc>
          <w:tcPr>
            <w:tcW w:w="1985" w:type="dxa"/>
          </w:tcPr>
          <w:p w14:paraId="6B15124D" w14:textId="77777777" w:rsidR="00643A34" w:rsidRDefault="00643A34" w:rsidP="00575610">
            <w:pPr>
              <w:spacing w:before="40" w:after="40"/>
              <w:rPr>
                <w:rFonts w:ascii="Arial" w:hAnsi="Arial"/>
                <w:b/>
              </w:rPr>
            </w:pPr>
            <w:r>
              <w:rPr>
                <w:rFonts w:ascii="Arial" w:hAnsi="Arial"/>
                <w:b/>
              </w:rPr>
              <w:t>Reason for change</w:t>
            </w:r>
          </w:p>
        </w:tc>
        <w:tc>
          <w:tcPr>
            <w:tcW w:w="7654" w:type="dxa"/>
          </w:tcPr>
          <w:p w14:paraId="226C07E4" w14:textId="6DD114D6" w:rsidR="00643A34" w:rsidRPr="00B61943" w:rsidRDefault="00F104CE" w:rsidP="00575610">
            <w:pPr>
              <w:rPr>
                <w:rFonts w:ascii="Arial" w:hAnsi="Arial" w:cs="Arial"/>
                <w:lang w:val="en-US" w:eastAsia="zh-CN"/>
              </w:rPr>
            </w:pPr>
            <w:r>
              <w:rPr>
                <w:rFonts w:ascii="Arial" w:hAnsi="Arial" w:cs="Arial"/>
                <w:lang w:val="en-US" w:eastAsia="zh-CN"/>
              </w:rPr>
              <w:t>As change 2.1</w:t>
            </w:r>
          </w:p>
        </w:tc>
      </w:tr>
      <w:tr w:rsidR="00643A34" w14:paraId="4F113A33" w14:textId="77777777" w:rsidTr="00575610">
        <w:tc>
          <w:tcPr>
            <w:tcW w:w="1985" w:type="dxa"/>
          </w:tcPr>
          <w:p w14:paraId="710FA701" w14:textId="77777777" w:rsidR="00643A34" w:rsidRDefault="00643A34" w:rsidP="00575610">
            <w:pPr>
              <w:spacing w:before="40" w:after="40"/>
              <w:rPr>
                <w:rFonts w:ascii="Arial" w:hAnsi="Arial"/>
                <w:b/>
              </w:rPr>
            </w:pPr>
            <w:r>
              <w:rPr>
                <w:rFonts w:ascii="Arial" w:hAnsi="Arial"/>
                <w:b/>
              </w:rPr>
              <w:t>Summary of change</w:t>
            </w:r>
          </w:p>
        </w:tc>
        <w:tc>
          <w:tcPr>
            <w:tcW w:w="7654" w:type="dxa"/>
          </w:tcPr>
          <w:p w14:paraId="0086D11F" w14:textId="6B013D92" w:rsidR="00643A34" w:rsidRDefault="00F104CE" w:rsidP="00575610">
            <w:pPr>
              <w:pStyle w:val="CRCoverPage"/>
              <w:spacing w:after="0"/>
              <w:rPr>
                <w:lang w:val="en-SG"/>
              </w:rPr>
            </w:pPr>
            <w:r>
              <w:rPr>
                <w:lang w:val="en-SG"/>
              </w:rPr>
              <w:t>New template for QoS flow with operation code 010 “delete existing QoS flow”</w:t>
            </w:r>
          </w:p>
        </w:tc>
      </w:tr>
      <w:tr w:rsidR="00643A34" w14:paraId="3C95CD47" w14:textId="77777777" w:rsidTr="00575610">
        <w:tc>
          <w:tcPr>
            <w:tcW w:w="1985" w:type="dxa"/>
          </w:tcPr>
          <w:p w14:paraId="62F2893F" w14:textId="77777777" w:rsidR="00643A34" w:rsidRDefault="00643A34" w:rsidP="00575610">
            <w:pPr>
              <w:spacing w:before="40" w:after="40"/>
              <w:rPr>
                <w:rFonts w:ascii="Arial" w:hAnsi="Arial"/>
                <w:b/>
              </w:rPr>
            </w:pPr>
            <w:r>
              <w:rPr>
                <w:rFonts w:ascii="Arial" w:hAnsi="Arial"/>
                <w:b/>
              </w:rPr>
              <w:t>TTCN module</w:t>
            </w:r>
          </w:p>
        </w:tc>
        <w:tc>
          <w:tcPr>
            <w:tcW w:w="7654" w:type="dxa"/>
          </w:tcPr>
          <w:p w14:paraId="0D882F93" w14:textId="16DA3FF4" w:rsidR="00643A34" w:rsidRPr="00CB4586" w:rsidRDefault="00643A34" w:rsidP="00575610">
            <w:pPr>
              <w:spacing w:after="0"/>
              <w:rPr>
                <w:rFonts w:ascii="Arial" w:hAnsi="Arial" w:cs="Arial"/>
              </w:rPr>
            </w:pPr>
            <w:r>
              <w:rPr>
                <w:rFonts w:ascii="Arial" w:hAnsi="Arial" w:cs="Arial"/>
              </w:rPr>
              <w:t>NG_NAS_Template</w:t>
            </w:r>
            <w:r w:rsidR="00040C16">
              <w:rPr>
                <w:rFonts w:ascii="Arial" w:hAnsi="Arial" w:cs="Arial"/>
              </w:rPr>
              <w:t>s</w:t>
            </w:r>
            <w:r>
              <w:rPr>
                <w:rFonts w:ascii="Arial" w:hAnsi="Arial" w:cs="Arial"/>
              </w:rPr>
              <w:t>.ttcn</w:t>
            </w:r>
          </w:p>
        </w:tc>
      </w:tr>
      <w:tr w:rsidR="00643A34" w14:paraId="30028760" w14:textId="77777777" w:rsidTr="00575610">
        <w:tc>
          <w:tcPr>
            <w:tcW w:w="1985" w:type="dxa"/>
          </w:tcPr>
          <w:p w14:paraId="59F10372" w14:textId="77777777" w:rsidR="00643A34" w:rsidRDefault="00643A34" w:rsidP="00575610">
            <w:pPr>
              <w:spacing w:before="40" w:after="40"/>
              <w:rPr>
                <w:rFonts w:ascii="Arial" w:hAnsi="Arial"/>
                <w:b/>
                <w:highlight w:val="cyan"/>
              </w:rPr>
            </w:pPr>
            <w:r>
              <w:rPr>
                <w:rFonts w:ascii="Arial" w:hAnsi="Arial"/>
                <w:b/>
              </w:rPr>
              <w:t>MCC160 Comment</w:t>
            </w:r>
          </w:p>
        </w:tc>
        <w:tc>
          <w:tcPr>
            <w:tcW w:w="7654" w:type="dxa"/>
          </w:tcPr>
          <w:p w14:paraId="0E1E0069" w14:textId="77777777" w:rsidR="00643A34" w:rsidRDefault="00643A34" w:rsidP="00575610">
            <w:pPr>
              <w:rPr>
                <w:rFonts w:ascii="Arial" w:hAnsi="Arial"/>
                <w:highlight w:val="cyan"/>
              </w:rPr>
            </w:pPr>
          </w:p>
        </w:tc>
      </w:tr>
    </w:tbl>
    <w:p w14:paraId="6C102F6F" w14:textId="77777777" w:rsidR="00643A34" w:rsidRDefault="00643A34" w:rsidP="00643A34">
      <w:pPr>
        <w:rPr>
          <w:lang w:val="en-US"/>
        </w:rPr>
      </w:pPr>
    </w:p>
    <w:p w14:paraId="43F8B30E" w14:textId="2B56D903" w:rsidR="00643A34" w:rsidRPr="00643A34" w:rsidRDefault="00237180" w:rsidP="00643A34">
      <w:pPr>
        <w:rPr>
          <w:b/>
          <w:bCs/>
          <w:lang w:val="en-US"/>
        </w:rPr>
      </w:pPr>
      <w:r>
        <w:rPr>
          <w:b/>
          <w:bCs/>
          <w:lang w:val="en-US"/>
        </w:rPr>
        <w:t>New template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43A34" w14:paraId="2DCAD839" w14:textId="77777777" w:rsidTr="00575610">
        <w:tc>
          <w:tcPr>
            <w:tcW w:w="9855" w:type="dxa"/>
          </w:tcPr>
          <w:p w14:paraId="6B091A8C" w14:textId="77777777" w:rsidR="00040C16" w:rsidRPr="00040C16" w:rsidRDefault="00040C16" w:rsidP="00040C16">
            <w:pPr>
              <w:rPr>
                <w:lang w:val="en-US"/>
              </w:rPr>
            </w:pPr>
            <w:r w:rsidRPr="00040C16">
              <w:rPr>
                <w:lang w:val="en-US"/>
              </w:rPr>
              <w:t>template (value) QoS_Flow cs_QoS_FlowDel (B6_Type p_QFI) :=</w:t>
            </w:r>
          </w:p>
          <w:p w14:paraId="574C60D9" w14:textId="77777777" w:rsidR="00040C16" w:rsidRPr="00040C16" w:rsidRDefault="00040C16" w:rsidP="00040C16">
            <w:pPr>
              <w:rPr>
                <w:lang w:val="en-US"/>
              </w:rPr>
            </w:pPr>
            <w:r w:rsidRPr="00040C16">
              <w:rPr>
                <w:lang w:val="en-US"/>
              </w:rPr>
              <w:t xml:space="preserve">  { /* @status    APPROVED (ENDC, IMS, NR5GC, NR5GC_IRAT, POS) */</w:t>
            </w:r>
          </w:p>
          <w:p w14:paraId="282C4591" w14:textId="77777777" w:rsidR="00040C16" w:rsidRPr="00040C16" w:rsidRDefault="00040C16" w:rsidP="00040C16">
            <w:pPr>
              <w:rPr>
                <w:lang w:val="en-US"/>
              </w:rPr>
            </w:pPr>
            <w:r w:rsidRPr="00040C16">
              <w:rPr>
                <w:lang w:val="en-US"/>
              </w:rPr>
              <w:t xml:space="preserve">    // @sic R5-194896 sic@</w:t>
            </w:r>
          </w:p>
          <w:p w14:paraId="45759242" w14:textId="77777777" w:rsidR="00040C16" w:rsidRPr="00040C16" w:rsidRDefault="00040C16" w:rsidP="00040C16">
            <w:pPr>
              <w:rPr>
                <w:lang w:val="en-US"/>
              </w:rPr>
            </w:pPr>
            <w:r w:rsidRPr="00040C16">
              <w:rPr>
                <w:lang w:val="en-US"/>
              </w:rPr>
              <w:t xml:space="preserve">    spare2      := tsc_Spare2,</w:t>
            </w:r>
          </w:p>
          <w:p w14:paraId="4A78CBDD" w14:textId="77777777" w:rsidR="00040C16" w:rsidRPr="00040C16" w:rsidRDefault="00040C16" w:rsidP="00040C16">
            <w:pPr>
              <w:rPr>
                <w:lang w:val="en-US"/>
              </w:rPr>
            </w:pPr>
            <w:r w:rsidRPr="00040C16">
              <w:rPr>
                <w:lang w:val="en-US"/>
              </w:rPr>
              <w:t xml:space="preserve">    qfi         := p_QFI,</w:t>
            </w:r>
          </w:p>
          <w:p w14:paraId="1731A79E" w14:textId="77777777" w:rsidR="00040C16" w:rsidRPr="00040C16" w:rsidRDefault="00040C16" w:rsidP="00040C16">
            <w:pPr>
              <w:rPr>
                <w:lang w:val="en-US"/>
              </w:rPr>
            </w:pPr>
            <w:r w:rsidRPr="00040C16">
              <w:rPr>
                <w:lang w:val="en-US"/>
              </w:rPr>
              <w:t xml:space="preserve">    operationCode := '010'B, //Delete</w:t>
            </w:r>
          </w:p>
          <w:p w14:paraId="66F81311" w14:textId="77777777" w:rsidR="00040C16" w:rsidRPr="00040C16" w:rsidRDefault="00040C16" w:rsidP="00040C16">
            <w:pPr>
              <w:rPr>
                <w:lang w:val="en-US"/>
              </w:rPr>
            </w:pPr>
            <w:r w:rsidRPr="00040C16">
              <w:rPr>
                <w:lang w:val="en-US"/>
              </w:rPr>
              <w:t xml:space="preserve">    spare6      := tsc_Spare6,</w:t>
            </w:r>
          </w:p>
          <w:p w14:paraId="560055A1" w14:textId="77777777" w:rsidR="00040C16" w:rsidRPr="00040C16" w:rsidRDefault="00040C16" w:rsidP="00040C16">
            <w:pPr>
              <w:rPr>
                <w:lang w:val="en-US"/>
              </w:rPr>
            </w:pPr>
            <w:r w:rsidRPr="00040C16">
              <w:rPr>
                <w:lang w:val="en-US"/>
              </w:rPr>
              <w:t xml:space="preserve">    eBit        := '0'B,</w:t>
            </w:r>
          </w:p>
          <w:p w14:paraId="65E1F540" w14:textId="77777777" w:rsidR="00040C16" w:rsidRPr="00040C16" w:rsidRDefault="00040C16" w:rsidP="00040C16">
            <w:pPr>
              <w:rPr>
                <w:lang w:val="en-US"/>
              </w:rPr>
            </w:pPr>
            <w:r w:rsidRPr="00040C16">
              <w:rPr>
                <w:lang w:val="en-US"/>
              </w:rPr>
              <w:t xml:space="preserve">    numOfParameters :='000000'B,</w:t>
            </w:r>
          </w:p>
          <w:p w14:paraId="288A8A71" w14:textId="77777777" w:rsidR="00040C16" w:rsidRPr="00040C16" w:rsidRDefault="00040C16" w:rsidP="00040C16">
            <w:pPr>
              <w:rPr>
                <w:lang w:val="en-US"/>
              </w:rPr>
            </w:pPr>
            <w:r w:rsidRPr="00040C16">
              <w:rPr>
                <w:lang w:val="en-US"/>
              </w:rPr>
              <w:t xml:space="preserve">    parameterList := omit</w:t>
            </w:r>
          </w:p>
          <w:p w14:paraId="36F9F222" w14:textId="65EDE3FF" w:rsidR="00643A34" w:rsidRDefault="00040C16" w:rsidP="00040C16">
            <w:pPr>
              <w:rPr>
                <w:lang w:val="en-US"/>
              </w:rPr>
            </w:pPr>
            <w:r w:rsidRPr="00040C16">
              <w:rPr>
                <w:lang w:val="en-US"/>
              </w:rPr>
              <w:t xml:space="preserve">  };</w:t>
            </w:r>
          </w:p>
        </w:tc>
      </w:tr>
    </w:tbl>
    <w:p w14:paraId="59D5BC53" w14:textId="77777777" w:rsidR="00643A34" w:rsidRDefault="00643A34" w:rsidP="00643A34">
      <w:pPr>
        <w:rPr>
          <w:lang w:val="en-US"/>
        </w:rPr>
      </w:pPr>
    </w:p>
    <w:p w14:paraId="2C0BD9BB" w14:textId="15998157" w:rsidR="00237180" w:rsidRDefault="00237180" w:rsidP="00237180">
      <w:pPr>
        <w:pStyle w:val="Heading2"/>
        <w:numPr>
          <w:ilvl w:val="1"/>
          <w:numId w:val="1"/>
        </w:numPr>
        <w:overflowPunct w:val="0"/>
        <w:autoSpaceDE w:val="0"/>
        <w:autoSpaceDN w:val="0"/>
        <w:adjustRightInd w:val="0"/>
        <w:spacing w:before="480"/>
        <w:rPr>
          <w:b/>
          <w:lang w:val="pt-BR"/>
        </w:rPr>
      </w:pPr>
      <w:bookmarkStart w:id="11" w:name="_Toc68092531"/>
      <w:r>
        <w:rPr>
          <w:b/>
          <w:lang w:val="pt-BR"/>
        </w:rPr>
        <w:t>Change 4</w:t>
      </w:r>
      <w:bookmarkEnd w:id="1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237180" w14:paraId="706E5BC1" w14:textId="77777777" w:rsidTr="00575610">
        <w:trPr>
          <w:trHeight w:val="447"/>
        </w:trPr>
        <w:tc>
          <w:tcPr>
            <w:tcW w:w="1985" w:type="dxa"/>
          </w:tcPr>
          <w:p w14:paraId="5DACB316" w14:textId="77777777" w:rsidR="00237180" w:rsidRDefault="00237180" w:rsidP="00575610">
            <w:pPr>
              <w:spacing w:before="40" w:after="40"/>
              <w:rPr>
                <w:rFonts w:ascii="Arial" w:hAnsi="Arial" w:cs="Arial"/>
                <w:b/>
              </w:rPr>
            </w:pPr>
            <w:r>
              <w:rPr>
                <w:rFonts w:ascii="Arial" w:hAnsi="Arial" w:cs="Arial"/>
                <w:b/>
              </w:rPr>
              <w:t>Function name</w:t>
            </w:r>
          </w:p>
        </w:tc>
        <w:tc>
          <w:tcPr>
            <w:tcW w:w="7654" w:type="dxa"/>
          </w:tcPr>
          <w:p w14:paraId="455F3483" w14:textId="6189A03C" w:rsidR="00237180" w:rsidRPr="00CB4586" w:rsidRDefault="002079B5" w:rsidP="00575610">
            <w:pPr>
              <w:spacing w:after="0"/>
            </w:pPr>
            <w:r w:rsidRPr="002079B5">
              <w:rPr>
                <w:lang w:val="en-US"/>
              </w:rPr>
              <w:t>f_BuildDefaultQosFlow</w:t>
            </w:r>
          </w:p>
        </w:tc>
      </w:tr>
      <w:tr w:rsidR="00237180" w14:paraId="70F48EAE" w14:textId="77777777" w:rsidTr="00575610">
        <w:trPr>
          <w:trHeight w:val="452"/>
        </w:trPr>
        <w:tc>
          <w:tcPr>
            <w:tcW w:w="1985" w:type="dxa"/>
          </w:tcPr>
          <w:p w14:paraId="54C2F6F8" w14:textId="77777777" w:rsidR="00237180" w:rsidRDefault="00237180" w:rsidP="00575610">
            <w:pPr>
              <w:spacing w:before="40" w:after="40"/>
              <w:rPr>
                <w:rFonts w:ascii="Arial" w:hAnsi="Arial"/>
                <w:b/>
              </w:rPr>
            </w:pPr>
            <w:r>
              <w:rPr>
                <w:rFonts w:ascii="Arial" w:hAnsi="Arial"/>
                <w:b/>
              </w:rPr>
              <w:t>Reason for change</w:t>
            </w:r>
          </w:p>
        </w:tc>
        <w:tc>
          <w:tcPr>
            <w:tcW w:w="7654" w:type="dxa"/>
          </w:tcPr>
          <w:p w14:paraId="56896BAC" w14:textId="7EF5D500" w:rsidR="00237180" w:rsidRPr="00B61943" w:rsidRDefault="00F104CE" w:rsidP="00575610">
            <w:pPr>
              <w:rPr>
                <w:rFonts w:ascii="Arial" w:hAnsi="Arial" w:cs="Arial"/>
                <w:lang w:val="en-US" w:eastAsia="zh-CN"/>
              </w:rPr>
            </w:pPr>
            <w:r>
              <w:rPr>
                <w:rFonts w:ascii="Arial" w:hAnsi="Arial" w:cs="Arial"/>
                <w:lang w:val="en-US" w:eastAsia="zh-CN"/>
              </w:rPr>
              <w:t>As change 2.1</w:t>
            </w:r>
          </w:p>
        </w:tc>
      </w:tr>
      <w:tr w:rsidR="00237180" w14:paraId="07F4A9BD" w14:textId="77777777" w:rsidTr="00575610">
        <w:tc>
          <w:tcPr>
            <w:tcW w:w="1985" w:type="dxa"/>
          </w:tcPr>
          <w:p w14:paraId="7112AA4F" w14:textId="77777777" w:rsidR="00237180" w:rsidRDefault="00237180" w:rsidP="00575610">
            <w:pPr>
              <w:spacing w:before="40" w:after="40"/>
              <w:rPr>
                <w:rFonts w:ascii="Arial" w:hAnsi="Arial"/>
                <w:b/>
              </w:rPr>
            </w:pPr>
            <w:r>
              <w:rPr>
                <w:rFonts w:ascii="Arial" w:hAnsi="Arial"/>
                <w:b/>
              </w:rPr>
              <w:lastRenderedPageBreak/>
              <w:t>Summary of change</w:t>
            </w:r>
          </w:p>
        </w:tc>
        <w:tc>
          <w:tcPr>
            <w:tcW w:w="7654" w:type="dxa"/>
          </w:tcPr>
          <w:p w14:paraId="741C97B3" w14:textId="620FAB6F" w:rsidR="00237180" w:rsidRDefault="00F104CE" w:rsidP="00575610">
            <w:pPr>
              <w:pStyle w:val="CRCoverPage"/>
              <w:spacing w:after="0"/>
              <w:rPr>
                <w:lang w:val="en-SG"/>
              </w:rPr>
            </w:pPr>
            <w:r>
              <w:rPr>
                <w:lang w:val="en-SG"/>
              </w:rPr>
              <w:t>Add new parameter to allow QoS flow delete operation</w:t>
            </w:r>
          </w:p>
        </w:tc>
      </w:tr>
      <w:tr w:rsidR="00237180" w14:paraId="2D17587B" w14:textId="77777777" w:rsidTr="00575610">
        <w:tc>
          <w:tcPr>
            <w:tcW w:w="1985" w:type="dxa"/>
          </w:tcPr>
          <w:p w14:paraId="502066F0" w14:textId="77777777" w:rsidR="00237180" w:rsidRDefault="00237180" w:rsidP="00575610">
            <w:pPr>
              <w:spacing w:before="40" w:after="40"/>
              <w:rPr>
                <w:rFonts w:ascii="Arial" w:hAnsi="Arial"/>
                <w:b/>
              </w:rPr>
            </w:pPr>
            <w:r>
              <w:rPr>
                <w:rFonts w:ascii="Arial" w:hAnsi="Arial"/>
                <w:b/>
              </w:rPr>
              <w:t>TTCN module</w:t>
            </w:r>
          </w:p>
        </w:tc>
        <w:tc>
          <w:tcPr>
            <w:tcW w:w="7654" w:type="dxa"/>
          </w:tcPr>
          <w:p w14:paraId="0619F6A2" w14:textId="77777777" w:rsidR="00237180" w:rsidRPr="00CB4586" w:rsidRDefault="00237180" w:rsidP="00575610">
            <w:pPr>
              <w:spacing w:after="0"/>
              <w:rPr>
                <w:rFonts w:ascii="Arial" w:hAnsi="Arial" w:cs="Arial"/>
              </w:rPr>
            </w:pPr>
            <w:r>
              <w:rPr>
                <w:rFonts w:ascii="Arial" w:hAnsi="Arial" w:cs="Arial"/>
              </w:rPr>
              <w:t>NG_NAS_Templated.ttcn</w:t>
            </w:r>
          </w:p>
        </w:tc>
      </w:tr>
      <w:tr w:rsidR="00237180" w14:paraId="387835B9" w14:textId="77777777" w:rsidTr="00575610">
        <w:tc>
          <w:tcPr>
            <w:tcW w:w="1985" w:type="dxa"/>
          </w:tcPr>
          <w:p w14:paraId="73AA1FED" w14:textId="77777777" w:rsidR="00237180" w:rsidRDefault="00237180" w:rsidP="00575610">
            <w:pPr>
              <w:spacing w:before="40" w:after="40"/>
              <w:rPr>
                <w:rFonts w:ascii="Arial" w:hAnsi="Arial"/>
                <w:b/>
                <w:highlight w:val="cyan"/>
              </w:rPr>
            </w:pPr>
            <w:r>
              <w:rPr>
                <w:rFonts w:ascii="Arial" w:hAnsi="Arial"/>
                <w:b/>
              </w:rPr>
              <w:t>MCC160 Comment</w:t>
            </w:r>
          </w:p>
        </w:tc>
        <w:tc>
          <w:tcPr>
            <w:tcW w:w="7654" w:type="dxa"/>
          </w:tcPr>
          <w:p w14:paraId="6097BE9B" w14:textId="77777777" w:rsidR="00237180" w:rsidRDefault="00237180" w:rsidP="00575610">
            <w:pPr>
              <w:rPr>
                <w:rFonts w:ascii="Arial" w:hAnsi="Arial"/>
                <w:highlight w:val="cyan"/>
              </w:rPr>
            </w:pPr>
          </w:p>
        </w:tc>
      </w:tr>
    </w:tbl>
    <w:p w14:paraId="76B1C5E2" w14:textId="77777777" w:rsidR="00237180" w:rsidRDefault="00237180" w:rsidP="00237180">
      <w:pPr>
        <w:rPr>
          <w:lang w:val="en-US"/>
        </w:rPr>
      </w:pPr>
    </w:p>
    <w:p w14:paraId="1D015A7A" w14:textId="77777777" w:rsidR="00237180" w:rsidRPr="00643A34" w:rsidRDefault="00237180" w:rsidP="00237180">
      <w:pPr>
        <w:rPr>
          <w:b/>
          <w:bCs/>
          <w:lang w:val="en-US"/>
        </w:rPr>
      </w:pPr>
      <w:r w:rsidRPr="00643A34">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7180" w14:paraId="7BDF6961" w14:textId="77777777" w:rsidTr="00575610">
        <w:tc>
          <w:tcPr>
            <w:tcW w:w="9855" w:type="dxa"/>
          </w:tcPr>
          <w:p w14:paraId="687A7721" w14:textId="77777777" w:rsidR="002079B5" w:rsidRPr="002079B5" w:rsidRDefault="002079B5" w:rsidP="002079B5">
            <w:pPr>
              <w:rPr>
                <w:lang w:val="en-US"/>
              </w:rPr>
            </w:pPr>
            <w:r w:rsidRPr="002079B5">
              <w:rPr>
                <w:lang w:val="en-US"/>
              </w:rPr>
              <w:t xml:space="preserve">  function f_BuildDefaultQosFlow (charstring p_FlowNumber,</w:t>
            </w:r>
          </w:p>
          <w:p w14:paraId="3D392E17" w14:textId="77777777" w:rsidR="002079B5" w:rsidRPr="002079B5" w:rsidRDefault="002079B5" w:rsidP="002079B5">
            <w:pPr>
              <w:rPr>
                <w:lang w:val="en-US"/>
              </w:rPr>
            </w:pPr>
            <w:r w:rsidRPr="002079B5">
              <w:rPr>
                <w:lang w:val="en-US"/>
              </w:rPr>
              <w:t xml:space="preserve">                                   boolean p_InterworkWithEPS := false,</w:t>
            </w:r>
          </w:p>
          <w:p w14:paraId="55AA00EB" w14:textId="77777777" w:rsidR="002079B5" w:rsidRPr="002079B5" w:rsidRDefault="002079B5" w:rsidP="002079B5">
            <w:pPr>
              <w:rPr>
                <w:lang w:val="en-US"/>
              </w:rPr>
            </w:pPr>
            <w:r w:rsidRPr="002079B5">
              <w:rPr>
                <w:lang w:val="en-US"/>
              </w:rPr>
              <w:t xml:space="preserve">                                   O1_Type p_EPSBearerId := '00'O) return template (value) QoS_Flow</w:t>
            </w:r>
          </w:p>
          <w:p w14:paraId="75F22C08" w14:textId="77777777" w:rsidR="002079B5" w:rsidRPr="002079B5" w:rsidRDefault="002079B5" w:rsidP="002079B5">
            <w:pPr>
              <w:rPr>
                <w:lang w:val="en-US"/>
              </w:rPr>
            </w:pPr>
            <w:r w:rsidRPr="002079B5">
              <w:rPr>
                <w:lang w:val="en-US"/>
              </w:rPr>
              <w:t xml:space="preserve">  {</w:t>
            </w:r>
          </w:p>
          <w:p w14:paraId="669027FD" w14:textId="77777777" w:rsidR="002079B5" w:rsidRPr="002079B5" w:rsidRDefault="002079B5" w:rsidP="002079B5">
            <w:pPr>
              <w:rPr>
                <w:lang w:val="en-US"/>
              </w:rPr>
            </w:pPr>
            <w:r w:rsidRPr="002079B5">
              <w:rPr>
                <w:lang w:val="en-US"/>
              </w:rPr>
              <w:t xml:space="preserve">    var template (value) QoSParametersList v_QoSParametersList;</w:t>
            </w:r>
          </w:p>
          <w:p w14:paraId="435B0321" w14:textId="77777777" w:rsidR="002079B5" w:rsidRPr="002079B5" w:rsidRDefault="002079B5" w:rsidP="002079B5">
            <w:pPr>
              <w:rPr>
                <w:lang w:val="en-US"/>
              </w:rPr>
            </w:pPr>
            <w:r w:rsidRPr="002079B5">
              <w:rPr>
                <w:lang w:val="en-US"/>
              </w:rPr>
              <w:t xml:space="preserve">    var B6_Type v_QFI;</w:t>
            </w:r>
          </w:p>
          <w:p w14:paraId="1593EA40" w14:textId="77777777" w:rsidR="002079B5" w:rsidRPr="002079B5" w:rsidRDefault="002079B5" w:rsidP="002079B5">
            <w:pPr>
              <w:rPr>
                <w:lang w:val="en-US"/>
              </w:rPr>
            </w:pPr>
            <w:r w:rsidRPr="002079B5">
              <w:rPr>
                <w:lang w:val="en-US"/>
              </w:rPr>
              <w:t xml:space="preserve">    </w:t>
            </w:r>
          </w:p>
          <w:p w14:paraId="668E43E2" w14:textId="77777777" w:rsidR="002079B5" w:rsidRPr="002079B5" w:rsidRDefault="002079B5" w:rsidP="002079B5">
            <w:pPr>
              <w:rPr>
                <w:lang w:val="en-US"/>
              </w:rPr>
            </w:pPr>
            <w:r w:rsidRPr="002079B5">
              <w:rPr>
                <w:lang w:val="en-US"/>
              </w:rPr>
              <w:t xml:space="preserve">    select (p_FlowNumber) {</w:t>
            </w:r>
          </w:p>
          <w:p w14:paraId="7ACF1C80" w14:textId="77777777" w:rsidR="002079B5" w:rsidRPr="002079B5" w:rsidRDefault="002079B5" w:rsidP="002079B5">
            <w:pPr>
              <w:rPr>
                <w:lang w:val="en-US"/>
              </w:rPr>
            </w:pPr>
            <w:r w:rsidRPr="002079B5">
              <w:rPr>
                <w:lang w:val="en-US"/>
              </w:rPr>
              <w:t xml:space="preserve">      case ("1") {</w:t>
            </w:r>
          </w:p>
          <w:p w14:paraId="76854DD0" w14:textId="77777777" w:rsidR="002079B5" w:rsidRPr="002079B5" w:rsidRDefault="002079B5" w:rsidP="002079B5">
            <w:pPr>
              <w:rPr>
                <w:lang w:val="en-US"/>
              </w:rPr>
            </w:pPr>
            <w:r w:rsidRPr="002079B5">
              <w:rPr>
                <w:lang w:val="en-US"/>
              </w:rPr>
              <w:t xml:space="preserve">        v_QFI := '000001'B;</w:t>
            </w:r>
          </w:p>
          <w:p w14:paraId="73071361" w14:textId="77777777" w:rsidR="002079B5" w:rsidRPr="002079B5" w:rsidRDefault="002079B5" w:rsidP="002079B5">
            <w:pPr>
              <w:rPr>
                <w:lang w:val="en-US"/>
              </w:rPr>
            </w:pPr>
            <w:r w:rsidRPr="002079B5">
              <w:rPr>
                <w:lang w:val="en-US"/>
              </w:rPr>
              <w:t xml:space="preserve">        v_QoSParametersList := { cs_QoSParameters(tsc_QoSFlowParameter_5QI, '01'O, '09'O)};</w:t>
            </w:r>
          </w:p>
          <w:p w14:paraId="717F62F3" w14:textId="77777777" w:rsidR="002079B5" w:rsidRPr="002079B5" w:rsidRDefault="002079B5" w:rsidP="002079B5">
            <w:pPr>
              <w:rPr>
                <w:lang w:val="en-US"/>
              </w:rPr>
            </w:pPr>
            <w:r w:rsidRPr="002079B5">
              <w:rPr>
                <w:lang w:val="en-US"/>
              </w:rPr>
              <w:t xml:space="preserve">        if (p_InterworkWithEPS) {</w:t>
            </w:r>
          </w:p>
          <w:p w14:paraId="3F040814" w14:textId="77777777" w:rsidR="002079B5" w:rsidRPr="002079B5" w:rsidRDefault="002079B5" w:rsidP="002079B5">
            <w:pPr>
              <w:rPr>
                <w:lang w:val="en-US"/>
              </w:rPr>
            </w:pPr>
            <w:r w:rsidRPr="002079B5">
              <w:rPr>
                <w:lang w:val="en-US"/>
              </w:rPr>
              <w:t xml:space="preserve">          v_QoSParametersList[1] := cs_QoSParameters(tsc_QoSFlowParameter_EPSBearerId, '01'O, p_EPSBearerId); // @sic R5-204400 sic@</w:t>
            </w:r>
          </w:p>
          <w:p w14:paraId="18B6AE3A" w14:textId="77777777" w:rsidR="002079B5" w:rsidRPr="002079B5" w:rsidRDefault="002079B5" w:rsidP="002079B5">
            <w:pPr>
              <w:rPr>
                <w:lang w:val="en-US"/>
              </w:rPr>
            </w:pPr>
            <w:r w:rsidRPr="002079B5">
              <w:rPr>
                <w:lang w:val="en-US"/>
              </w:rPr>
              <w:t xml:space="preserve">        }</w:t>
            </w:r>
          </w:p>
          <w:p w14:paraId="33469B12" w14:textId="77777777" w:rsidR="002079B5" w:rsidRPr="002079B5" w:rsidRDefault="002079B5" w:rsidP="002079B5">
            <w:pPr>
              <w:rPr>
                <w:lang w:val="en-US"/>
              </w:rPr>
            </w:pPr>
            <w:r w:rsidRPr="002079B5">
              <w:rPr>
                <w:lang w:val="en-US"/>
              </w:rPr>
              <w:t xml:space="preserve">      }</w:t>
            </w:r>
          </w:p>
          <w:p w14:paraId="36B7DDA0" w14:textId="77777777" w:rsidR="002079B5" w:rsidRPr="002079B5" w:rsidRDefault="002079B5" w:rsidP="002079B5">
            <w:pPr>
              <w:rPr>
                <w:lang w:val="en-US"/>
              </w:rPr>
            </w:pPr>
            <w:r w:rsidRPr="002079B5">
              <w:rPr>
                <w:lang w:val="en-US"/>
              </w:rPr>
              <w:t xml:space="preserve">      case ("2") {</w:t>
            </w:r>
          </w:p>
          <w:p w14:paraId="46BE2608" w14:textId="77777777" w:rsidR="002079B5" w:rsidRPr="002079B5" w:rsidRDefault="002079B5" w:rsidP="002079B5">
            <w:pPr>
              <w:rPr>
                <w:lang w:val="en-US"/>
              </w:rPr>
            </w:pPr>
            <w:r w:rsidRPr="002079B5">
              <w:rPr>
                <w:lang w:val="en-US"/>
              </w:rPr>
              <w:t xml:space="preserve">        v_QFI := '000010'B;</w:t>
            </w:r>
          </w:p>
          <w:p w14:paraId="07C5D1C2" w14:textId="77777777" w:rsidR="002079B5" w:rsidRPr="002079B5" w:rsidRDefault="002079B5" w:rsidP="002079B5">
            <w:pPr>
              <w:rPr>
                <w:lang w:val="en-US"/>
              </w:rPr>
            </w:pPr>
            <w:r w:rsidRPr="002079B5">
              <w:rPr>
                <w:lang w:val="en-US"/>
              </w:rPr>
              <w:t xml:space="preserve">        v_QoSParametersList := { cs_QoSParameters(tsc_QoSFlowParameter_5QI, '01'O, '05'O)};</w:t>
            </w:r>
          </w:p>
          <w:p w14:paraId="4B0CB294" w14:textId="77777777" w:rsidR="002079B5" w:rsidRPr="002079B5" w:rsidRDefault="002079B5" w:rsidP="002079B5">
            <w:pPr>
              <w:rPr>
                <w:lang w:val="en-US"/>
              </w:rPr>
            </w:pPr>
            <w:r w:rsidRPr="002079B5">
              <w:rPr>
                <w:lang w:val="en-US"/>
              </w:rPr>
              <w:t xml:space="preserve">        if (p_InterworkWithEPS) {</w:t>
            </w:r>
          </w:p>
          <w:p w14:paraId="412BACF6" w14:textId="77777777" w:rsidR="002079B5" w:rsidRPr="002079B5" w:rsidRDefault="002079B5" w:rsidP="002079B5">
            <w:pPr>
              <w:rPr>
                <w:lang w:val="en-US"/>
              </w:rPr>
            </w:pPr>
            <w:r w:rsidRPr="002079B5">
              <w:rPr>
                <w:lang w:val="en-US"/>
              </w:rPr>
              <w:t xml:space="preserve">          v_QoSParametersList[1] := cs_QoSParameters(tsc_QoSFlowParameter_EPSBearerId, '01'O, '50'O);</w:t>
            </w:r>
          </w:p>
          <w:p w14:paraId="43972100" w14:textId="77777777" w:rsidR="002079B5" w:rsidRPr="002079B5" w:rsidRDefault="002079B5" w:rsidP="002079B5">
            <w:pPr>
              <w:rPr>
                <w:lang w:val="en-US"/>
              </w:rPr>
            </w:pPr>
            <w:r w:rsidRPr="002079B5">
              <w:rPr>
                <w:lang w:val="en-US"/>
              </w:rPr>
              <w:t xml:space="preserve">        }</w:t>
            </w:r>
          </w:p>
          <w:p w14:paraId="17D9C95B" w14:textId="77777777" w:rsidR="002079B5" w:rsidRPr="002079B5" w:rsidRDefault="002079B5" w:rsidP="002079B5">
            <w:pPr>
              <w:rPr>
                <w:lang w:val="en-US"/>
              </w:rPr>
            </w:pPr>
            <w:r w:rsidRPr="002079B5">
              <w:rPr>
                <w:lang w:val="en-US"/>
              </w:rPr>
              <w:t xml:space="preserve">      }</w:t>
            </w:r>
          </w:p>
          <w:p w14:paraId="190E5F0F" w14:textId="77777777" w:rsidR="002079B5" w:rsidRPr="002079B5" w:rsidRDefault="002079B5" w:rsidP="002079B5">
            <w:pPr>
              <w:rPr>
                <w:lang w:val="en-US"/>
              </w:rPr>
            </w:pPr>
            <w:r w:rsidRPr="002079B5">
              <w:rPr>
                <w:lang w:val="en-US"/>
              </w:rPr>
              <w:t xml:space="preserve">      case ("2a") {</w:t>
            </w:r>
          </w:p>
          <w:p w14:paraId="5761825D" w14:textId="77777777" w:rsidR="002079B5" w:rsidRPr="002079B5" w:rsidRDefault="002079B5" w:rsidP="002079B5">
            <w:pPr>
              <w:rPr>
                <w:lang w:val="en-US"/>
              </w:rPr>
            </w:pPr>
            <w:r w:rsidRPr="002079B5">
              <w:rPr>
                <w:lang w:val="en-US"/>
              </w:rPr>
              <w:t xml:space="preserve">        v_QFI := '000100'B;</w:t>
            </w:r>
          </w:p>
          <w:p w14:paraId="52D3014D" w14:textId="77777777" w:rsidR="002079B5" w:rsidRPr="002079B5" w:rsidRDefault="002079B5" w:rsidP="002079B5">
            <w:pPr>
              <w:rPr>
                <w:lang w:val="en-US"/>
              </w:rPr>
            </w:pPr>
            <w:r w:rsidRPr="002079B5">
              <w:rPr>
                <w:lang w:val="en-US"/>
              </w:rPr>
              <w:t xml:space="preserve">        v_QoSParametersList := { cs_QoSParameters(tsc_QoSFlowParameter_5QI, '01'O, '05'O)};</w:t>
            </w:r>
          </w:p>
          <w:p w14:paraId="03E5C6CF" w14:textId="77777777" w:rsidR="002079B5" w:rsidRPr="002079B5" w:rsidRDefault="002079B5" w:rsidP="002079B5">
            <w:pPr>
              <w:rPr>
                <w:lang w:val="en-US"/>
              </w:rPr>
            </w:pPr>
            <w:r w:rsidRPr="002079B5">
              <w:rPr>
                <w:lang w:val="en-US"/>
              </w:rPr>
              <w:t xml:space="preserve">      }</w:t>
            </w:r>
          </w:p>
          <w:p w14:paraId="2108B2E4" w14:textId="77777777" w:rsidR="002079B5" w:rsidRPr="002079B5" w:rsidRDefault="002079B5" w:rsidP="002079B5">
            <w:pPr>
              <w:rPr>
                <w:lang w:val="en-US"/>
              </w:rPr>
            </w:pPr>
            <w:r w:rsidRPr="002079B5">
              <w:rPr>
                <w:lang w:val="en-US"/>
              </w:rPr>
              <w:t xml:space="preserve">      case ("3") {</w:t>
            </w:r>
          </w:p>
          <w:p w14:paraId="65C39770" w14:textId="77777777" w:rsidR="002079B5" w:rsidRPr="002079B5" w:rsidRDefault="002079B5" w:rsidP="002079B5">
            <w:pPr>
              <w:rPr>
                <w:lang w:val="en-US"/>
              </w:rPr>
            </w:pPr>
            <w:r w:rsidRPr="002079B5">
              <w:rPr>
                <w:lang w:val="en-US"/>
              </w:rPr>
              <w:t xml:space="preserve">        v_QFI := '000101'B;</w:t>
            </w:r>
          </w:p>
          <w:p w14:paraId="1B958FE3" w14:textId="77777777" w:rsidR="002079B5" w:rsidRPr="002079B5" w:rsidRDefault="002079B5" w:rsidP="002079B5">
            <w:pPr>
              <w:rPr>
                <w:lang w:val="en-US"/>
              </w:rPr>
            </w:pPr>
            <w:r w:rsidRPr="002079B5">
              <w:rPr>
                <w:lang w:val="en-US"/>
              </w:rPr>
              <w:t xml:space="preserve">        v_QoSParametersList := { cs_QoSParameters(tsc_QoSFlowParameter_5QI, '01'O, '05'O)};</w:t>
            </w:r>
          </w:p>
          <w:p w14:paraId="53BDB607" w14:textId="77777777" w:rsidR="002079B5" w:rsidRPr="002079B5" w:rsidRDefault="002079B5" w:rsidP="002079B5">
            <w:pPr>
              <w:rPr>
                <w:lang w:val="en-US"/>
              </w:rPr>
            </w:pPr>
            <w:r w:rsidRPr="002079B5">
              <w:rPr>
                <w:lang w:val="en-US"/>
              </w:rPr>
              <w:lastRenderedPageBreak/>
              <w:t xml:space="preserve">      }</w:t>
            </w:r>
          </w:p>
          <w:p w14:paraId="2FFD1E15" w14:textId="77777777" w:rsidR="002079B5" w:rsidRPr="002079B5" w:rsidRDefault="002079B5" w:rsidP="002079B5">
            <w:pPr>
              <w:rPr>
                <w:lang w:val="en-US"/>
              </w:rPr>
            </w:pPr>
            <w:r w:rsidRPr="002079B5">
              <w:rPr>
                <w:lang w:val="en-US"/>
              </w:rPr>
              <w:t xml:space="preserve">      case ("4") {</w:t>
            </w:r>
          </w:p>
          <w:p w14:paraId="1C77E8EB" w14:textId="77777777" w:rsidR="002079B5" w:rsidRPr="002079B5" w:rsidRDefault="002079B5" w:rsidP="002079B5">
            <w:pPr>
              <w:rPr>
                <w:lang w:val="en-US"/>
              </w:rPr>
            </w:pPr>
            <w:r w:rsidRPr="002079B5">
              <w:rPr>
                <w:lang w:val="en-US"/>
              </w:rPr>
              <w:t xml:space="preserve">        v_QFI := '000110'B;</w:t>
            </w:r>
          </w:p>
          <w:p w14:paraId="3F2F3851" w14:textId="77777777" w:rsidR="002079B5" w:rsidRPr="002079B5" w:rsidRDefault="002079B5" w:rsidP="002079B5">
            <w:pPr>
              <w:rPr>
                <w:lang w:val="en-US"/>
              </w:rPr>
            </w:pPr>
            <w:r w:rsidRPr="002079B5">
              <w:rPr>
                <w:lang w:val="en-US"/>
              </w:rPr>
              <w:t xml:space="preserve">        v_QoSParametersList := { cs_QoSParameters(tsc_QoSFlowParameter_5QI, '01'O, '05'O)};</w:t>
            </w:r>
          </w:p>
          <w:p w14:paraId="11905711" w14:textId="77777777" w:rsidR="002079B5" w:rsidRPr="002079B5" w:rsidRDefault="002079B5" w:rsidP="002079B5">
            <w:pPr>
              <w:rPr>
                <w:lang w:val="en-US"/>
              </w:rPr>
            </w:pPr>
            <w:r w:rsidRPr="002079B5">
              <w:rPr>
                <w:lang w:val="en-US"/>
              </w:rPr>
              <w:t xml:space="preserve">      }</w:t>
            </w:r>
          </w:p>
          <w:p w14:paraId="6968E045" w14:textId="77777777" w:rsidR="002079B5" w:rsidRPr="002079B5" w:rsidRDefault="002079B5" w:rsidP="002079B5">
            <w:pPr>
              <w:rPr>
                <w:lang w:val="en-US"/>
              </w:rPr>
            </w:pPr>
            <w:r w:rsidRPr="002079B5">
              <w:rPr>
                <w:lang w:val="en-US"/>
              </w:rPr>
              <w:t xml:space="preserve">      case ("5") {</w:t>
            </w:r>
          </w:p>
          <w:p w14:paraId="7770A0A3" w14:textId="77777777" w:rsidR="002079B5" w:rsidRPr="002079B5" w:rsidRDefault="002079B5" w:rsidP="002079B5">
            <w:pPr>
              <w:rPr>
                <w:lang w:val="en-US"/>
              </w:rPr>
            </w:pPr>
            <w:r w:rsidRPr="002079B5">
              <w:rPr>
                <w:lang w:val="en-US"/>
              </w:rPr>
              <w:t xml:space="preserve">        v_QFI := '000111'B;</w:t>
            </w:r>
          </w:p>
          <w:p w14:paraId="36CF8ACC" w14:textId="77777777" w:rsidR="002079B5" w:rsidRPr="002079B5" w:rsidRDefault="002079B5" w:rsidP="002079B5">
            <w:pPr>
              <w:rPr>
                <w:lang w:val="en-US"/>
              </w:rPr>
            </w:pPr>
            <w:r w:rsidRPr="002079B5">
              <w:rPr>
                <w:lang w:val="en-US"/>
              </w:rPr>
              <w:t xml:space="preserve">        v_QoSParametersList := { cs_QoSParameters(tsc_QoSFlowParameter_5QI, '01'O, '01'O),</w:t>
            </w:r>
          </w:p>
          <w:p w14:paraId="530C7812" w14:textId="77777777" w:rsidR="002079B5" w:rsidRPr="002079B5" w:rsidRDefault="002079B5" w:rsidP="002079B5">
            <w:pPr>
              <w:rPr>
                <w:lang w:val="en-US"/>
              </w:rPr>
            </w:pPr>
            <w:r w:rsidRPr="002079B5">
              <w:rPr>
                <w:lang w:val="en-US"/>
              </w:rPr>
              <w:t xml:space="preserve">                                 cs_QoSParameters(tsc_QoSFlowParameter_GFBR_UL, '02'O, fl_FlowParameterBitRate(128, 1)),</w:t>
            </w:r>
          </w:p>
          <w:p w14:paraId="20671AB7" w14:textId="77777777" w:rsidR="002079B5" w:rsidRPr="002079B5" w:rsidRDefault="002079B5" w:rsidP="002079B5">
            <w:pPr>
              <w:rPr>
                <w:lang w:val="en-US"/>
              </w:rPr>
            </w:pPr>
            <w:r w:rsidRPr="002079B5">
              <w:rPr>
                <w:lang w:val="en-US"/>
              </w:rPr>
              <w:t xml:space="preserve">                                 cs_QoSParameters(tsc_QoSFlowParameter_GFBR_DL, '03'O, fl_FlowParameterBitRate(128, 1)),</w:t>
            </w:r>
          </w:p>
          <w:p w14:paraId="2E789F98" w14:textId="77777777" w:rsidR="002079B5" w:rsidRPr="002079B5" w:rsidRDefault="002079B5" w:rsidP="002079B5">
            <w:pPr>
              <w:rPr>
                <w:lang w:val="en-US"/>
              </w:rPr>
            </w:pPr>
            <w:r w:rsidRPr="002079B5">
              <w:rPr>
                <w:lang w:val="en-US"/>
              </w:rPr>
              <w:t xml:space="preserve">                                 cs_QoSParameters(tsc_QoSFlowParameter_MFBR_UL, '04'O, fl_FlowParameterBitRate(320, 1)),</w:t>
            </w:r>
          </w:p>
          <w:p w14:paraId="648F5E23" w14:textId="77777777" w:rsidR="002079B5" w:rsidRPr="002079B5" w:rsidRDefault="002079B5" w:rsidP="002079B5">
            <w:pPr>
              <w:rPr>
                <w:lang w:val="en-US"/>
              </w:rPr>
            </w:pPr>
            <w:r w:rsidRPr="002079B5">
              <w:rPr>
                <w:lang w:val="en-US"/>
              </w:rPr>
              <w:t xml:space="preserve">                                 cs_QoSParameters(tsc_QoSFlowParameter_MFBR_DL, '05'O, fl_FlowParameterBitRate(320, 1))};  // @sic R5s210330 sic@</w:t>
            </w:r>
          </w:p>
          <w:p w14:paraId="6B1B4F56" w14:textId="77777777" w:rsidR="002079B5" w:rsidRPr="002079B5" w:rsidRDefault="002079B5" w:rsidP="002079B5">
            <w:pPr>
              <w:rPr>
                <w:lang w:val="en-US"/>
              </w:rPr>
            </w:pPr>
            <w:r w:rsidRPr="002079B5">
              <w:rPr>
                <w:lang w:val="en-US"/>
              </w:rPr>
              <w:t xml:space="preserve">        if (p_InterworkWithEPS) {</w:t>
            </w:r>
          </w:p>
          <w:p w14:paraId="11BF824B" w14:textId="77777777" w:rsidR="002079B5" w:rsidRPr="002079B5" w:rsidRDefault="002079B5" w:rsidP="002079B5">
            <w:pPr>
              <w:rPr>
                <w:lang w:val="en-US"/>
              </w:rPr>
            </w:pPr>
            <w:r w:rsidRPr="002079B5">
              <w:rPr>
                <w:lang w:val="en-US"/>
              </w:rPr>
              <w:t xml:space="preserve">          v_QoSParametersList[5] := cs_QoSParameters(tsc_QoSFlowParameter_EPSBearerId, '06'O, '60'O); // @sic R5s210330 sic@</w:t>
            </w:r>
          </w:p>
          <w:p w14:paraId="7AF62805" w14:textId="77777777" w:rsidR="002079B5" w:rsidRPr="002079B5" w:rsidRDefault="002079B5" w:rsidP="002079B5">
            <w:pPr>
              <w:rPr>
                <w:lang w:val="en-US"/>
              </w:rPr>
            </w:pPr>
            <w:r w:rsidRPr="002079B5">
              <w:rPr>
                <w:lang w:val="en-US"/>
              </w:rPr>
              <w:t xml:space="preserve">        }</w:t>
            </w:r>
          </w:p>
          <w:p w14:paraId="506A5189" w14:textId="77777777" w:rsidR="002079B5" w:rsidRPr="002079B5" w:rsidRDefault="002079B5" w:rsidP="002079B5">
            <w:pPr>
              <w:rPr>
                <w:lang w:val="en-US"/>
              </w:rPr>
            </w:pPr>
            <w:r w:rsidRPr="002079B5">
              <w:rPr>
                <w:lang w:val="en-US"/>
              </w:rPr>
              <w:t xml:space="preserve">      }</w:t>
            </w:r>
          </w:p>
          <w:p w14:paraId="19C6C937" w14:textId="77777777" w:rsidR="002079B5" w:rsidRPr="002079B5" w:rsidRDefault="002079B5" w:rsidP="002079B5">
            <w:pPr>
              <w:rPr>
                <w:lang w:val="en-US"/>
              </w:rPr>
            </w:pPr>
            <w:r w:rsidRPr="002079B5">
              <w:rPr>
                <w:lang w:val="en-US"/>
              </w:rPr>
              <w:t xml:space="preserve">      case ("6") {</w:t>
            </w:r>
          </w:p>
          <w:p w14:paraId="7A2211A7" w14:textId="77777777" w:rsidR="002079B5" w:rsidRPr="002079B5" w:rsidRDefault="002079B5" w:rsidP="002079B5">
            <w:pPr>
              <w:rPr>
                <w:lang w:val="en-US"/>
              </w:rPr>
            </w:pPr>
            <w:r w:rsidRPr="002079B5">
              <w:rPr>
                <w:lang w:val="en-US"/>
              </w:rPr>
              <w:t xml:space="preserve">        v_QFI := '001000'B;</w:t>
            </w:r>
          </w:p>
          <w:p w14:paraId="080C293C" w14:textId="77777777" w:rsidR="002079B5" w:rsidRPr="002079B5" w:rsidRDefault="002079B5" w:rsidP="002079B5">
            <w:pPr>
              <w:rPr>
                <w:lang w:val="en-US"/>
              </w:rPr>
            </w:pPr>
            <w:r w:rsidRPr="002079B5">
              <w:rPr>
                <w:lang w:val="en-US"/>
              </w:rPr>
              <w:t xml:space="preserve">        v_QoSParametersList := { cs_QoSParameters(tsc_QoSFlowParameter_5QI, '01'O, '02'O)/*,</w:t>
            </w:r>
          </w:p>
          <w:p w14:paraId="5596961F" w14:textId="77777777" w:rsidR="002079B5" w:rsidRPr="002079B5" w:rsidRDefault="002079B5" w:rsidP="002079B5">
            <w:pPr>
              <w:rPr>
                <w:lang w:val="en-US"/>
              </w:rPr>
            </w:pPr>
            <w:r w:rsidRPr="002079B5">
              <w:rPr>
                <w:lang w:val="en-US"/>
              </w:rPr>
              <w:t xml:space="preserve">                                 cs_QoSParameters(tsc_QoSFlowParameter_GFBR_UL, '02'O, fl_FlowParameterBitRate(128, 1)),</w:t>
            </w:r>
          </w:p>
          <w:p w14:paraId="0D0A0D5D" w14:textId="77777777" w:rsidR="002079B5" w:rsidRPr="002079B5" w:rsidRDefault="002079B5" w:rsidP="002079B5">
            <w:pPr>
              <w:rPr>
                <w:lang w:val="en-US"/>
              </w:rPr>
            </w:pPr>
            <w:r w:rsidRPr="002079B5">
              <w:rPr>
                <w:lang w:val="en-US"/>
              </w:rPr>
              <w:t xml:space="preserve">                                 cs_QoSParameters(tsc_QoSFlowParameter_GFBR_DL, '03'O, fl_FlowParameterBitRate(128, 1)),</w:t>
            </w:r>
          </w:p>
          <w:p w14:paraId="55AF640D" w14:textId="77777777" w:rsidR="002079B5" w:rsidRPr="002079B5" w:rsidRDefault="002079B5" w:rsidP="002079B5">
            <w:pPr>
              <w:rPr>
                <w:lang w:val="en-US"/>
              </w:rPr>
            </w:pPr>
            <w:r w:rsidRPr="002079B5">
              <w:rPr>
                <w:lang w:val="en-US"/>
              </w:rPr>
              <w:t xml:space="preserve">                                 cs_QoSParameters(tsc_QoSFlowParameter_MFBR_UL, '04'O, fl_FlowParameterBitRate(128, 1)),</w:t>
            </w:r>
          </w:p>
          <w:p w14:paraId="449E3A90" w14:textId="77777777" w:rsidR="002079B5" w:rsidRPr="002079B5" w:rsidRDefault="002079B5" w:rsidP="002079B5">
            <w:pPr>
              <w:rPr>
                <w:lang w:val="en-US"/>
              </w:rPr>
            </w:pPr>
            <w:r w:rsidRPr="002079B5">
              <w:rPr>
                <w:lang w:val="en-US"/>
              </w:rPr>
              <w:t xml:space="preserve">                                 cs_QoSParameters(tsc_QoSFlowParameter_MFBR_DL, '05'O, fl_FlowParameterBitRate(128, 1))*/};</w:t>
            </w:r>
          </w:p>
          <w:p w14:paraId="0539791D" w14:textId="77777777" w:rsidR="002079B5" w:rsidRPr="002079B5" w:rsidRDefault="002079B5" w:rsidP="002079B5">
            <w:pPr>
              <w:rPr>
                <w:lang w:val="en-US"/>
              </w:rPr>
            </w:pPr>
            <w:r w:rsidRPr="002079B5">
              <w:rPr>
                <w:lang w:val="en-US"/>
              </w:rPr>
              <w:t xml:space="preserve">        if (p_InterworkWithEPS) {</w:t>
            </w:r>
          </w:p>
          <w:p w14:paraId="08E7F600" w14:textId="77777777" w:rsidR="002079B5" w:rsidRPr="002079B5" w:rsidRDefault="002079B5" w:rsidP="002079B5">
            <w:pPr>
              <w:rPr>
                <w:lang w:val="en-US"/>
              </w:rPr>
            </w:pPr>
            <w:r w:rsidRPr="002079B5">
              <w:rPr>
                <w:lang w:val="en-US"/>
              </w:rPr>
              <w:t xml:space="preserve">          v_QoSParametersList[5] := cs_QoSParameters(tsc_QoSFlowParameter_EPSBearerId, '06'O, '70'O);</w:t>
            </w:r>
          </w:p>
          <w:p w14:paraId="45D514C6" w14:textId="77777777" w:rsidR="002079B5" w:rsidRPr="002079B5" w:rsidRDefault="002079B5" w:rsidP="002079B5">
            <w:pPr>
              <w:rPr>
                <w:lang w:val="en-US"/>
              </w:rPr>
            </w:pPr>
            <w:r w:rsidRPr="002079B5">
              <w:rPr>
                <w:lang w:val="en-US"/>
              </w:rPr>
              <w:t xml:space="preserve">        }</w:t>
            </w:r>
          </w:p>
          <w:p w14:paraId="1A8AC14E" w14:textId="77777777" w:rsidR="002079B5" w:rsidRPr="002079B5" w:rsidRDefault="002079B5" w:rsidP="002079B5">
            <w:pPr>
              <w:rPr>
                <w:lang w:val="en-US"/>
              </w:rPr>
            </w:pPr>
            <w:r w:rsidRPr="002079B5">
              <w:rPr>
                <w:lang w:val="en-US"/>
              </w:rPr>
              <w:t xml:space="preserve">      }</w:t>
            </w:r>
          </w:p>
          <w:p w14:paraId="58268ADA" w14:textId="77777777" w:rsidR="002079B5" w:rsidRPr="002079B5" w:rsidRDefault="002079B5" w:rsidP="002079B5">
            <w:pPr>
              <w:rPr>
                <w:lang w:val="en-US"/>
              </w:rPr>
            </w:pPr>
            <w:r w:rsidRPr="002079B5">
              <w:rPr>
                <w:lang w:val="en-US"/>
              </w:rPr>
              <w:t xml:space="preserve">      case ("7") { // @sic R5-211499 sic@</w:t>
            </w:r>
          </w:p>
          <w:p w14:paraId="59A9ABE7" w14:textId="77777777" w:rsidR="002079B5" w:rsidRPr="002079B5" w:rsidRDefault="002079B5" w:rsidP="002079B5">
            <w:pPr>
              <w:rPr>
                <w:lang w:val="en-US"/>
              </w:rPr>
            </w:pPr>
            <w:r w:rsidRPr="002079B5">
              <w:rPr>
                <w:lang w:val="en-US"/>
              </w:rPr>
              <w:t xml:space="preserve">        v_QFI := '001001'B;</w:t>
            </w:r>
          </w:p>
          <w:p w14:paraId="5D34AD89" w14:textId="77777777" w:rsidR="002079B5" w:rsidRPr="002079B5" w:rsidRDefault="002079B5" w:rsidP="002079B5">
            <w:pPr>
              <w:rPr>
                <w:lang w:val="en-US"/>
              </w:rPr>
            </w:pPr>
            <w:r w:rsidRPr="002079B5">
              <w:rPr>
                <w:lang w:val="en-US"/>
              </w:rPr>
              <w:lastRenderedPageBreak/>
              <w:t xml:space="preserve">        v_QoSParametersList := { cs_QoSParameters(tsc_QoSFlowParameter_5QI, '01'O, '52'O)}; // 5QI 82</w:t>
            </w:r>
          </w:p>
          <w:p w14:paraId="48F23AD5" w14:textId="77777777" w:rsidR="002079B5" w:rsidRPr="002079B5" w:rsidRDefault="002079B5" w:rsidP="002079B5">
            <w:pPr>
              <w:rPr>
                <w:lang w:val="en-US"/>
              </w:rPr>
            </w:pPr>
            <w:r w:rsidRPr="002079B5">
              <w:rPr>
                <w:lang w:val="en-US"/>
              </w:rPr>
              <w:t xml:space="preserve">      }</w:t>
            </w:r>
          </w:p>
          <w:p w14:paraId="0FC7E3F6" w14:textId="77777777" w:rsidR="002079B5" w:rsidRPr="002079B5" w:rsidRDefault="002079B5" w:rsidP="002079B5">
            <w:pPr>
              <w:rPr>
                <w:lang w:val="en-US"/>
              </w:rPr>
            </w:pPr>
            <w:r w:rsidRPr="002079B5">
              <w:rPr>
                <w:lang w:val="en-US"/>
              </w:rPr>
              <w:t xml:space="preserve">    }</w:t>
            </w:r>
          </w:p>
          <w:p w14:paraId="0280FB09" w14:textId="77777777" w:rsidR="002079B5" w:rsidRPr="002079B5" w:rsidRDefault="002079B5" w:rsidP="002079B5">
            <w:pPr>
              <w:rPr>
                <w:lang w:val="en-US"/>
              </w:rPr>
            </w:pPr>
            <w:r w:rsidRPr="002079B5">
              <w:rPr>
                <w:lang w:val="en-US"/>
              </w:rPr>
              <w:t xml:space="preserve">    return cs_QoS_Flow (v_QFI, v_QoSParametersList);</w:t>
            </w:r>
          </w:p>
          <w:p w14:paraId="292B3142" w14:textId="77777777" w:rsidR="002079B5" w:rsidRPr="002079B5" w:rsidRDefault="002079B5" w:rsidP="002079B5">
            <w:pPr>
              <w:rPr>
                <w:lang w:val="en-US"/>
              </w:rPr>
            </w:pPr>
            <w:r w:rsidRPr="002079B5">
              <w:rPr>
                <w:lang w:val="en-US"/>
              </w:rPr>
              <w:t xml:space="preserve">  }</w:t>
            </w:r>
          </w:p>
          <w:p w14:paraId="57F8B909" w14:textId="790D722A" w:rsidR="00237180" w:rsidRDefault="002079B5" w:rsidP="002079B5">
            <w:pPr>
              <w:rPr>
                <w:lang w:val="en-US"/>
              </w:rPr>
            </w:pPr>
            <w:r w:rsidRPr="002079B5">
              <w:rPr>
                <w:lang w:val="en-US"/>
              </w:rPr>
              <w:t xml:space="preserve">  </w:t>
            </w:r>
          </w:p>
        </w:tc>
      </w:tr>
    </w:tbl>
    <w:p w14:paraId="44DAA9A5" w14:textId="77777777" w:rsidR="00237180" w:rsidRDefault="00237180" w:rsidP="00237180">
      <w:pPr>
        <w:rPr>
          <w:lang w:val="en-US"/>
        </w:rPr>
      </w:pPr>
    </w:p>
    <w:p w14:paraId="13AAFF14" w14:textId="77777777" w:rsidR="00237180" w:rsidRPr="00643A34" w:rsidRDefault="00237180" w:rsidP="00237180">
      <w:pPr>
        <w:rPr>
          <w:b/>
          <w:bCs/>
          <w:lang w:val="en-US"/>
        </w:rPr>
      </w:pPr>
      <w:r w:rsidRPr="00643A34">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7180" w14:paraId="351048B9" w14:textId="77777777" w:rsidTr="00575610">
        <w:tc>
          <w:tcPr>
            <w:tcW w:w="9855" w:type="dxa"/>
          </w:tcPr>
          <w:p w14:paraId="64443C28" w14:textId="77777777" w:rsidR="002079B5" w:rsidRPr="002079B5" w:rsidRDefault="002079B5" w:rsidP="002079B5">
            <w:pPr>
              <w:rPr>
                <w:lang w:val="en-US"/>
              </w:rPr>
            </w:pPr>
            <w:r w:rsidRPr="002079B5">
              <w:rPr>
                <w:lang w:val="en-US"/>
              </w:rPr>
              <w:t xml:space="preserve">  function f_BuildDefaultQosFlow (charstring p_FlowNumber,</w:t>
            </w:r>
          </w:p>
          <w:p w14:paraId="28C4BD19" w14:textId="77777777" w:rsidR="002079B5" w:rsidRPr="002079B5" w:rsidRDefault="002079B5" w:rsidP="002079B5">
            <w:pPr>
              <w:rPr>
                <w:lang w:val="en-US"/>
              </w:rPr>
            </w:pPr>
            <w:r w:rsidRPr="002079B5">
              <w:rPr>
                <w:lang w:val="en-US"/>
              </w:rPr>
              <w:t xml:space="preserve">                                   boolean p_InterworkWithEPS := false,</w:t>
            </w:r>
          </w:p>
          <w:p w14:paraId="0EC14426" w14:textId="2BF059C1" w:rsidR="00040C16" w:rsidRPr="00040C16" w:rsidRDefault="002079B5" w:rsidP="00040C16">
            <w:pPr>
              <w:rPr>
                <w:highlight w:val="yellow"/>
                <w:lang w:val="en-US"/>
              </w:rPr>
            </w:pPr>
            <w:r w:rsidRPr="002079B5">
              <w:rPr>
                <w:lang w:val="en-US"/>
              </w:rPr>
              <w:t xml:space="preserve">                                   O1_Type p_EPSBearerId := '00'O</w:t>
            </w:r>
            <w:r w:rsidR="00040C16">
              <w:t xml:space="preserve"> </w:t>
            </w:r>
            <w:r w:rsidR="00040C16" w:rsidRPr="00040C16">
              <w:rPr>
                <w:highlight w:val="yellow"/>
                <w:lang w:val="en-US"/>
              </w:rPr>
              <w:t>,</w:t>
            </w:r>
          </w:p>
          <w:p w14:paraId="1E973782" w14:textId="2760141D" w:rsidR="002079B5" w:rsidRPr="002079B5" w:rsidRDefault="00040C16" w:rsidP="00040C16">
            <w:pPr>
              <w:rPr>
                <w:lang w:val="en-US"/>
              </w:rPr>
            </w:pPr>
            <w:r w:rsidRPr="00040C16">
              <w:rPr>
                <w:highlight w:val="yellow"/>
                <w:lang w:val="en-US"/>
              </w:rPr>
              <w:t xml:space="preserve">                                   boolean p_Delete := false</w:t>
            </w:r>
            <w:r w:rsidR="002079B5" w:rsidRPr="002079B5">
              <w:rPr>
                <w:lang w:val="en-US"/>
              </w:rPr>
              <w:t>) return template (value) QoS_Flow</w:t>
            </w:r>
          </w:p>
          <w:p w14:paraId="2A393E62" w14:textId="77777777" w:rsidR="002079B5" w:rsidRPr="002079B5" w:rsidRDefault="002079B5" w:rsidP="002079B5">
            <w:pPr>
              <w:rPr>
                <w:lang w:val="en-US"/>
              </w:rPr>
            </w:pPr>
            <w:r w:rsidRPr="002079B5">
              <w:rPr>
                <w:lang w:val="en-US"/>
              </w:rPr>
              <w:t xml:space="preserve">  {</w:t>
            </w:r>
          </w:p>
          <w:p w14:paraId="711B0C5E" w14:textId="77777777" w:rsidR="002079B5" w:rsidRPr="002079B5" w:rsidRDefault="002079B5" w:rsidP="002079B5">
            <w:pPr>
              <w:rPr>
                <w:lang w:val="en-US"/>
              </w:rPr>
            </w:pPr>
            <w:r w:rsidRPr="002079B5">
              <w:rPr>
                <w:lang w:val="en-US"/>
              </w:rPr>
              <w:t xml:space="preserve">    var template (value) QoSParametersList v_QoSParametersList;</w:t>
            </w:r>
          </w:p>
          <w:p w14:paraId="35B65907" w14:textId="77777777" w:rsidR="002079B5" w:rsidRPr="002079B5" w:rsidRDefault="002079B5" w:rsidP="002079B5">
            <w:pPr>
              <w:rPr>
                <w:lang w:val="en-US"/>
              </w:rPr>
            </w:pPr>
            <w:r w:rsidRPr="002079B5">
              <w:rPr>
                <w:lang w:val="en-US"/>
              </w:rPr>
              <w:t xml:space="preserve">    var B6_Type v_QFI;</w:t>
            </w:r>
          </w:p>
          <w:p w14:paraId="2F822428" w14:textId="77777777" w:rsidR="002079B5" w:rsidRPr="002079B5" w:rsidRDefault="002079B5" w:rsidP="002079B5">
            <w:pPr>
              <w:rPr>
                <w:lang w:val="en-US"/>
              </w:rPr>
            </w:pPr>
            <w:r w:rsidRPr="002079B5">
              <w:rPr>
                <w:lang w:val="en-US"/>
              </w:rPr>
              <w:t xml:space="preserve">    </w:t>
            </w:r>
          </w:p>
          <w:p w14:paraId="2EB1D85E" w14:textId="77777777" w:rsidR="002079B5" w:rsidRPr="002079B5" w:rsidRDefault="002079B5" w:rsidP="002079B5">
            <w:pPr>
              <w:rPr>
                <w:lang w:val="en-US"/>
              </w:rPr>
            </w:pPr>
            <w:r w:rsidRPr="002079B5">
              <w:rPr>
                <w:lang w:val="en-US"/>
              </w:rPr>
              <w:t xml:space="preserve">    select (p_FlowNumber) {</w:t>
            </w:r>
          </w:p>
          <w:p w14:paraId="77C64CB6" w14:textId="77777777" w:rsidR="002079B5" w:rsidRPr="002079B5" w:rsidRDefault="002079B5" w:rsidP="002079B5">
            <w:pPr>
              <w:rPr>
                <w:lang w:val="en-US"/>
              </w:rPr>
            </w:pPr>
            <w:r w:rsidRPr="002079B5">
              <w:rPr>
                <w:lang w:val="en-US"/>
              </w:rPr>
              <w:t xml:space="preserve">      case ("1") {</w:t>
            </w:r>
          </w:p>
          <w:p w14:paraId="0D79D5A9" w14:textId="77777777" w:rsidR="002079B5" w:rsidRPr="002079B5" w:rsidRDefault="002079B5" w:rsidP="002079B5">
            <w:pPr>
              <w:rPr>
                <w:lang w:val="en-US"/>
              </w:rPr>
            </w:pPr>
            <w:r w:rsidRPr="002079B5">
              <w:rPr>
                <w:lang w:val="en-US"/>
              </w:rPr>
              <w:t xml:space="preserve">        v_QFI := '000001'B;</w:t>
            </w:r>
          </w:p>
          <w:p w14:paraId="16066B78" w14:textId="77777777" w:rsidR="002079B5" w:rsidRPr="002079B5" w:rsidRDefault="002079B5" w:rsidP="002079B5">
            <w:pPr>
              <w:rPr>
                <w:lang w:val="en-US"/>
              </w:rPr>
            </w:pPr>
            <w:r w:rsidRPr="002079B5">
              <w:rPr>
                <w:lang w:val="en-US"/>
              </w:rPr>
              <w:t xml:space="preserve">        v_QoSParametersList := { cs_QoSParameters(tsc_QoSFlowParameter_5QI, '01'O, '09'O)};</w:t>
            </w:r>
          </w:p>
          <w:p w14:paraId="0F55A17B" w14:textId="77777777" w:rsidR="002079B5" w:rsidRPr="002079B5" w:rsidRDefault="002079B5" w:rsidP="002079B5">
            <w:pPr>
              <w:rPr>
                <w:lang w:val="en-US"/>
              </w:rPr>
            </w:pPr>
            <w:r w:rsidRPr="002079B5">
              <w:rPr>
                <w:lang w:val="en-US"/>
              </w:rPr>
              <w:t xml:space="preserve">        if (p_InterworkWithEPS) {</w:t>
            </w:r>
          </w:p>
          <w:p w14:paraId="632098B7" w14:textId="77777777" w:rsidR="002079B5" w:rsidRPr="002079B5" w:rsidRDefault="002079B5" w:rsidP="002079B5">
            <w:pPr>
              <w:rPr>
                <w:lang w:val="en-US"/>
              </w:rPr>
            </w:pPr>
            <w:r w:rsidRPr="002079B5">
              <w:rPr>
                <w:lang w:val="en-US"/>
              </w:rPr>
              <w:t xml:space="preserve">          v_QoSParametersList[1] := cs_QoSParameters(tsc_QoSFlowParameter_EPSBearerId, '01'O, p_EPSBearerId); // @sic R5-204400 sic@</w:t>
            </w:r>
          </w:p>
          <w:p w14:paraId="748F84AF" w14:textId="77777777" w:rsidR="002079B5" w:rsidRPr="002079B5" w:rsidRDefault="002079B5" w:rsidP="002079B5">
            <w:pPr>
              <w:rPr>
                <w:lang w:val="en-US"/>
              </w:rPr>
            </w:pPr>
            <w:r w:rsidRPr="002079B5">
              <w:rPr>
                <w:lang w:val="en-US"/>
              </w:rPr>
              <w:t xml:space="preserve">        }</w:t>
            </w:r>
          </w:p>
          <w:p w14:paraId="40E23678" w14:textId="77777777" w:rsidR="002079B5" w:rsidRPr="002079B5" w:rsidRDefault="002079B5" w:rsidP="002079B5">
            <w:pPr>
              <w:rPr>
                <w:lang w:val="en-US"/>
              </w:rPr>
            </w:pPr>
            <w:r w:rsidRPr="002079B5">
              <w:rPr>
                <w:lang w:val="en-US"/>
              </w:rPr>
              <w:t xml:space="preserve">      }</w:t>
            </w:r>
          </w:p>
          <w:p w14:paraId="41506E0A" w14:textId="77777777" w:rsidR="002079B5" w:rsidRPr="002079B5" w:rsidRDefault="002079B5" w:rsidP="002079B5">
            <w:pPr>
              <w:rPr>
                <w:lang w:val="en-US"/>
              </w:rPr>
            </w:pPr>
            <w:r w:rsidRPr="002079B5">
              <w:rPr>
                <w:lang w:val="en-US"/>
              </w:rPr>
              <w:t xml:space="preserve">      case ("2") {</w:t>
            </w:r>
          </w:p>
          <w:p w14:paraId="459A444F" w14:textId="77777777" w:rsidR="002079B5" w:rsidRPr="002079B5" w:rsidRDefault="002079B5" w:rsidP="002079B5">
            <w:pPr>
              <w:rPr>
                <w:lang w:val="en-US"/>
              </w:rPr>
            </w:pPr>
            <w:r w:rsidRPr="002079B5">
              <w:rPr>
                <w:lang w:val="en-US"/>
              </w:rPr>
              <w:t xml:space="preserve">        v_QFI := '000010'B;</w:t>
            </w:r>
          </w:p>
          <w:p w14:paraId="4A3B59E6" w14:textId="77777777" w:rsidR="002079B5" w:rsidRPr="002079B5" w:rsidRDefault="002079B5" w:rsidP="002079B5">
            <w:pPr>
              <w:rPr>
                <w:lang w:val="en-US"/>
              </w:rPr>
            </w:pPr>
            <w:r w:rsidRPr="002079B5">
              <w:rPr>
                <w:lang w:val="en-US"/>
              </w:rPr>
              <w:t xml:space="preserve">        v_QoSParametersList := { cs_QoSParameters(tsc_QoSFlowParameter_5QI, '01'O, '05'O)};</w:t>
            </w:r>
          </w:p>
          <w:p w14:paraId="61F4A62B" w14:textId="77777777" w:rsidR="002079B5" w:rsidRPr="002079B5" w:rsidRDefault="002079B5" w:rsidP="002079B5">
            <w:pPr>
              <w:rPr>
                <w:lang w:val="en-US"/>
              </w:rPr>
            </w:pPr>
            <w:r w:rsidRPr="002079B5">
              <w:rPr>
                <w:lang w:val="en-US"/>
              </w:rPr>
              <w:t xml:space="preserve">        if (p_InterworkWithEPS) {</w:t>
            </w:r>
          </w:p>
          <w:p w14:paraId="0197A2C1" w14:textId="77777777" w:rsidR="002079B5" w:rsidRPr="002079B5" w:rsidRDefault="002079B5" w:rsidP="002079B5">
            <w:pPr>
              <w:rPr>
                <w:lang w:val="en-US"/>
              </w:rPr>
            </w:pPr>
            <w:r w:rsidRPr="002079B5">
              <w:rPr>
                <w:lang w:val="en-US"/>
              </w:rPr>
              <w:t xml:space="preserve">          v_QoSParametersList[1] := cs_QoSParameters(tsc_QoSFlowParameter_EPSBearerId, '01'O, '50'O);</w:t>
            </w:r>
          </w:p>
          <w:p w14:paraId="314B8581" w14:textId="77777777" w:rsidR="002079B5" w:rsidRPr="002079B5" w:rsidRDefault="002079B5" w:rsidP="002079B5">
            <w:pPr>
              <w:rPr>
                <w:lang w:val="en-US"/>
              </w:rPr>
            </w:pPr>
            <w:r w:rsidRPr="002079B5">
              <w:rPr>
                <w:lang w:val="en-US"/>
              </w:rPr>
              <w:t xml:space="preserve">        }</w:t>
            </w:r>
          </w:p>
          <w:p w14:paraId="394D72F7" w14:textId="77777777" w:rsidR="002079B5" w:rsidRPr="002079B5" w:rsidRDefault="002079B5" w:rsidP="002079B5">
            <w:pPr>
              <w:rPr>
                <w:lang w:val="en-US"/>
              </w:rPr>
            </w:pPr>
            <w:r w:rsidRPr="002079B5">
              <w:rPr>
                <w:lang w:val="en-US"/>
              </w:rPr>
              <w:t xml:space="preserve">      }</w:t>
            </w:r>
          </w:p>
          <w:p w14:paraId="6B404F8C" w14:textId="77777777" w:rsidR="002079B5" w:rsidRPr="002079B5" w:rsidRDefault="002079B5" w:rsidP="002079B5">
            <w:pPr>
              <w:rPr>
                <w:lang w:val="en-US"/>
              </w:rPr>
            </w:pPr>
            <w:r w:rsidRPr="002079B5">
              <w:rPr>
                <w:lang w:val="en-US"/>
              </w:rPr>
              <w:t xml:space="preserve">      case ("2a") {</w:t>
            </w:r>
          </w:p>
          <w:p w14:paraId="1D389FE7" w14:textId="77777777" w:rsidR="002079B5" w:rsidRPr="002079B5" w:rsidRDefault="002079B5" w:rsidP="002079B5">
            <w:pPr>
              <w:rPr>
                <w:lang w:val="en-US"/>
              </w:rPr>
            </w:pPr>
            <w:r w:rsidRPr="002079B5">
              <w:rPr>
                <w:lang w:val="en-US"/>
              </w:rPr>
              <w:t xml:space="preserve">        v_QFI := '000100'B;</w:t>
            </w:r>
          </w:p>
          <w:p w14:paraId="205B2614" w14:textId="77777777" w:rsidR="002079B5" w:rsidRPr="002079B5" w:rsidRDefault="002079B5" w:rsidP="002079B5">
            <w:pPr>
              <w:rPr>
                <w:lang w:val="en-US"/>
              </w:rPr>
            </w:pPr>
            <w:r w:rsidRPr="002079B5">
              <w:rPr>
                <w:lang w:val="en-US"/>
              </w:rPr>
              <w:t xml:space="preserve">        v_QoSParametersList := { cs_QoSParameters(tsc_QoSFlowParameter_5QI, '01'O, '05'O)};</w:t>
            </w:r>
          </w:p>
          <w:p w14:paraId="63D099D7" w14:textId="77777777" w:rsidR="002079B5" w:rsidRPr="002079B5" w:rsidRDefault="002079B5" w:rsidP="002079B5">
            <w:pPr>
              <w:rPr>
                <w:lang w:val="en-US"/>
              </w:rPr>
            </w:pPr>
            <w:r w:rsidRPr="002079B5">
              <w:rPr>
                <w:lang w:val="en-US"/>
              </w:rPr>
              <w:lastRenderedPageBreak/>
              <w:t xml:space="preserve">      }</w:t>
            </w:r>
          </w:p>
          <w:p w14:paraId="54AABF5F" w14:textId="77777777" w:rsidR="002079B5" w:rsidRPr="002079B5" w:rsidRDefault="002079B5" w:rsidP="002079B5">
            <w:pPr>
              <w:rPr>
                <w:lang w:val="en-US"/>
              </w:rPr>
            </w:pPr>
            <w:r w:rsidRPr="002079B5">
              <w:rPr>
                <w:lang w:val="en-US"/>
              </w:rPr>
              <w:t xml:space="preserve">      case ("3") {</w:t>
            </w:r>
          </w:p>
          <w:p w14:paraId="357C796D" w14:textId="77777777" w:rsidR="002079B5" w:rsidRPr="002079B5" w:rsidRDefault="002079B5" w:rsidP="002079B5">
            <w:pPr>
              <w:rPr>
                <w:lang w:val="en-US"/>
              </w:rPr>
            </w:pPr>
            <w:r w:rsidRPr="002079B5">
              <w:rPr>
                <w:lang w:val="en-US"/>
              </w:rPr>
              <w:t xml:space="preserve">        v_QFI := '000101'B;</w:t>
            </w:r>
          </w:p>
          <w:p w14:paraId="034B233E" w14:textId="77777777" w:rsidR="002079B5" w:rsidRPr="002079B5" w:rsidRDefault="002079B5" w:rsidP="002079B5">
            <w:pPr>
              <w:rPr>
                <w:lang w:val="en-US"/>
              </w:rPr>
            </w:pPr>
            <w:r w:rsidRPr="002079B5">
              <w:rPr>
                <w:lang w:val="en-US"/>
              </w:rPr>
              <w:t xml:space="preserve">        v_QoSParametersList := { cs_QoSParameters(tsc_QoSFlowParameter_5QI, '01'O, '05'O)};</w:t>
            </w:r>
          </w:p>
          <w:p w14:paraId="7493B06D" w14:textId="77777777" w:rsidR="002079B5" w:rsidRPr="002079B5" w:rsidRDefault="002079B5" w:rsidP="002079B5">
            <w:pPr>
              <w:rPr>
                <w:lang w:val="en-US"/>
              </w:rPr>
            </w:pPr>
            <w:r w:rsidRPr="002079B5">
              <w:rPr>
                <w:lang w:val="en-US"/>
              </w:rPr>
              <w:t xml:space="preserve">      }</w:t>
            </w:r>
          </w:p>
          <w:p w14:paraId="60E43A90" w14:textId="77777777" w:rsidR="002079B5" w:rsidRPr="002079B5" w:rsidRDefault="002079B5" w:rsidP="002079B5">
            <w:pPr>
              <w:rPr>
                <w:lang w:val="en-US"/>
              </w:rPr>
            </w:pPr>
            <w:r w:rsidRPr="002079B5">
              <w:rPr>
                <w:lang w:val="en-US"/>
              </w:rPr>
              <w:t xml:space="preserve">      case ("4") {</w:t>
            </w:r>
          </w:p>
          <w:p w14:paraId="2EA7858C" w14:textId="77777777" w:rsidR="002079B5" w:rsidRPr="002079B5" w:rsidRDefault="002079B5" w:rsidP="002079B5">
            <w:pPr>
              <w:rPr>
                <w:lang w:val="en-US"/>
              </w:rPr>
            </w:pPr>
            <w:r w:rsidRPr="002079B5">
              <w:rPr>
                <w:lang w:val="en-US"/>
              </w:rPr>
              <w:t xml:space="preserve">        v_QFI := '000110'B;</w:t>
            </w:r>
          </w:p>
          <w:p w14:paraId="6BBB2087" w14:textId="77777777" w:rsidR="002079B5" w:rsidRPr="002079B5" w:rsidRDefault="002079B5" w:rsidP="002079B5">
            <w:pPr>
              <w:rPr>
                <w:lang w:val="en-US"/>
              </w:rPr>
            </w:pPr>
            <w:r w:rsidRPr="002079B5">
              <w:rPr>
                <w:lang w:val="en-US"/>
              </w:rPr>
              <w:t xml:space="preserve">        v_QoSParametersList := { cs_QoSParameters(tsc_QoSFlowParameter_5QI, '01'O, '05'O)};</w:t>
            </w:r>
          </w:p>
          <w:p w14:paraId="04DBBEA0" w14:textId="77777777" w:rsidR="002079B5" w:rsidRPr="002079B5" w:rsidRDefault="002079B5" w:rsidP="002079B5">
            <w:pPr>
              <w:rPr>
                <w:lang w:val="en-US"/>
              </w:rPr>
            </w:pPr>
            <w:r w:rsidRPr="002079B5">
              <w:rPr>
                <w:lang w:val="en-US"/>
              </w:rPr>
              <w:t xml:space="preserve">      }</w:t>
            </w:r>
          </w:p>
          <w:p w14:paraId="7D2CC308" w14:textId="77777777" w:rsidR="002079B5" w:rsidRPr="002079B5" w:rsidRDefault="002079B5" w:rsidP="002079B5">
            <w:pPr>
              <w:rPr>
                <w:lang w:val="en-US"/>
              </w:rPr>
            </w:pPr>
            <w:r w:rsidRPr="002079B5">
              <w:rPr>
                <w:lang w:val="en-US"/>
              </w:rPr>
              <w:t xml:space="preserve">      case ("5") {</w:t>
            </w:r>
          </w:p>
          <w:p w14:paraId="394311FA" w14:textId="77777777" w:rsidR="002079B5" w:rsidRPr="002079B5" w:rsidRDefault="002079B5" w:rsidP="002079B5">
            <w:pPr>
              <w:rPr>
                <w:lang w:val="en-US"/>
              </w:rPr>
            </w:pPr>
            <w:r w:rsidRPr="002079B5">
              <w:rPr>
                <w:lang w:val="en-US"/>
              </w:rPr>
              <w:t xml:space="preserve">        v_QFI := '000111'B;</w:t>
            </w:r>
          </w:p>
          <w:p w14:paraId="5D157843" w14:textId="77777777" w:rsidR="002079B5" w:rsidRPr="002079B5" w:rsidRDefault="002079B5" w:rsidP="002079B5">
            <w:pPr>
              <w:rPr>
                <w:lang w:val="en-US"/>
              </w:rPr>
            </w:pPr>
            <w:r w:rsidRPr="002079B5">
              <w:rPr>
                <w:lang w:val="en-US"/>
              </w:rPr>
              <w:t xml:space="preserve">        v_QoSParametersList := { cs_QoSParameters(tsc_QoSFlowParameter_5QI, '01'O, '01'O),</w:t>
            </w:r>
          </w:p>
          <w:p w14:paraId="1BB39761" w14:textId="77777777" w:rsidR="002079B5" w:rsidRPr="002079B5" w:rsidRDefault="002079B5" w:rsidP="002079B5">
            <w:pPr>
              <w:rPr>
                <w:lang w:val="en-US"/>
              </w:rPr>
            </w:pPr>
            <w:r w:rsidRPr="002079B5">
              <w:rPr>
                <w:lang w:val="en-US"/>
              </w:rPr>
              <w:t xml:space="preserve">                                 cs_QoSParameters(tsc_QoSFlowParameter_GFBR_UL, '02'O, fl_FlowParameterBitRate(128, 1)),</w:t>
            </w:r>
          </w:p>
          <w:p w14:paraId="53C33370" w14:textId="77777777" w:rsidR="002079B5" w:rsidRPr="002079B5" w:rsidRDefault="002079B5" w:rsidP="002079B5">
            <w:pPr>
              <w:rPr>
                <w:lang w:val="en-US"/>
              </w:rPr>
            </w:pPr>
            <w:r w:rsidRPr="002079B5">
              <w:rPr>
                <w:lang w:val="en-US"/>
              </w:rPr>
              <w:t xml:space="preserve">                                 cs_QoSParameters(tsc_QoSFlowParameter_GFBR_DL, '03'O, fl_FlowParameterBitRate(128, 1)),</w:t>
            </w:r>
          </w:p>
          <w:p w14:paraId="0299294E" w14:textId="77777777" w:rsidR="002079B5" w:rsidRPr="002079B5" w:rsidRDefault="002079B5" w:rsidP="002079B5">
            <w:pPr>
              <w:rPr>
                <w:lang w:val="en-US"/>
              </w:rPr>
            </w:pPr>
            <w:r w:rsidRPr="002079B5">
              <w:rPr>
                <w:lang w:val="en-US"/>
              </w:rPr>
              <w:t xml:space="preserve">                                 cs_QoSParameters(tsc_QoSFlowParameter_MFBR_UL, '04'O, fl_FlowParameterBitRate(320, 1)),</w:t>
            </w:r>
          </w:p>
          <w:p w14:paraId="48D2521A" w14:textId="77777777" w:rsidR="002079B5" w:rsidRPr="002079B5" w:rsidRDefault="002079B5" w:rsidP="002079B5">
            <w:pPr>
              <w:rPr>
                <w:lang w:val="en-US"/>
              </w:rPr>
            </w:pPr>
            <w:r w:rsidRPr="002079B5">
              <w:rPr>
                <w:lang w:val="en-US"/>
              </w:rPr>
              <w:t xml:space="preserve">                                 cs_QoSParameters(tsc_QoSFlowParameter_MFBR_DL, '05'O, fl_FlowParameterBitRate(320, 1))};  // @sic R5s210330 sic@</w:t>
            </w:r>
          </w:p>
          <w:p w14:paraId="47A49533" w14:textId="77777777" w:rsidR="002079B5" w:rsidRPr="002079B5" w:rsidRDefault="002079B5" w:rsidP="002079B5">
            <w:pPr>
              <w:rPr>
                <w:lang w:val="en-US"/>
              </w:rPr>
            </w:pPr>
            <w:r w:rsidRPr="002079B5">
              <w:rPr>
                <w:lang w:val="en-US"/>
              </w:rPr>
              <w:t xml:space="preserve">        if (p_InterworkWithEPS) {</w:t>
            </w:r>
          </w:p>
          <w:p w14:paraId="0FFCA9A3" w14:textId="77777777" w:rsidR="002079B5" w:rsidRPr="002079B5" w:rsidRDefault="002079B5" w:rsidP="002079B5">
            <w:pPr>
              <w:rPr>
                <w:lang w:val="en-US"/>
              </w:rPr>
            </w:pPr>
            <w:r w:rsidRPr="002079B5">
              <w:rPr>
                <w:lang w:val="en-US"/>
              </w:rPr>
              <w:t xml:space="preserve">          v_QoSParametersList[5] := cs_QoSParameters(tsc_QoSFlowParameter_EPSBearerId, '06'O, '60'O); // @sic R5s210330 sic@</w:t>
            </w:r>
          </w:p>
          <w:p w14:paraId="6B04791A" w14:textId="77777777" w:rsidR="002079B5" w:rsidRPr="002079B5" w:rsidRDefault="002079B5" w:rsidP="002079B5">
            <w:pPr>
              <w:rPr>
                <w:lang w:val="en-US"/>
              </w:rPr>
            </w:pPr>
            <w:r w:rsidRPr="002079B5">
              <w:rPr>
                <w:lang w:val="en-US"/>
              </w:rPr>
              <w:t xml:space="preserve">        }</w:t>
            </w:r>
          </w:p>
          <w:p w14:paraId="25A6BEB4" w14:textId="77777777" w:rsidR="002079B5" w:rsidRPr="002079B5" w:rsidRDefault="002079B5" w:rsidP="002079B5">
            <w:pPr>
              <w:rPr>
                <w:lang w:val="en-US"/>
              </w:rPr>
            </w:pPr>
            <w:r w:rsidRPr="002079B5">
              <w:rPr>
                <w:lang w:val="en-US"/>
              </w:rPr>
              <w:t xml:space="preserve">      }</w:t>
            </w:r>
          </w:p>
          <w:p w14:paraId="08EEB45E" w14:textId="77777777" w:rsidR="002079B5" w:rsidRPr="002079B5" w:rsidRDefault="002079B5" w:rsidP="002079B5">
            <w:pPr>
              <w:rPr>
                <w:lang w:val="en-US"/>
              </w:rPr>
            </w:pPr>
            <w:r w:rsidRPr="002079B5">
              <w:rPr>
                <w:lang w:val="en-US"/>
              </w:rPr>
              <w:t xml:space="preserve">      case ("6") {</w:t>
            </w:r>
          </w:p>
          <w:p w14:paraId="488A3DBC" w14:textId="77777777" w:rsidR="002079B5" w:rsidRPr="002079B5" w:rsidRDefault="002079B5" w:rsidP="002079B5">
            <w:pPr>
              <w:rPr>
                <w:lang w:val="en-US"/>
              </w:rPr>
            </w:pPr>
            <w:r w:rsidRPr="002079B5">
              <w:rPr>
                <w:lang w:val="en-US"/>
              </w:rPr>
              <w:t xml:space="preserve">        v_QFI := '001000'B;</w:t>
            </w:r>
          </w:p>
          <w:p w14:paraId="7A6F28FD" w14:textId="77777777" w:rsidR="002079B5" w:rsidRPr="002079B5" w:rsidRDefault="002079B5" w:rsidP="002079B5">
            <w:pPr>
              <w:rPr>
                <w:lang w:val="en-US"/>
              </w:rPr>
            </w:pPr>
            <w:r w:rsidRPr="002079B5">
              <w:rPr>
                <w:lang w:val="en-US"/>
              </w:rPr>
              <w:t xml:space="preserve">        v_QoSParametersList := { cs_QoSParameters(tsc_QoSFlowParameter_5QI, '01'O, '02'O)/*,</w:t>
            </w:r>
          </w:p>
          <w:p w14:paraId="15846DFF" w14:textId="77777777" w:rsidR="002079B5" w:rsidRPr="002079B5" w:rsidRDefault="002079B5" w:rsidP="002079B5">
            <w:pPr>
              <w:rPr>
                <w:lang w:val="en-US"/>
              </w:rPr>
            </w:pPr>
            <w:r w:rsidRPr="002079B5">
              <w:rPr>
                <w:lang w:val="en-US"/>
              </w:rPr>
              <w:t xml:space="preserve">                                 cs_QoSParameters(tsc_QoSFlowParameter_GFBR_UL, '02'O, fl_FlowParameterBitRate(128, 1)),</w:t>
            </w:r>
          </w:p>
          <w:p w14:paraId="147C7B53" w14:textId="77777777" w:rsidR="002079B5" w:rsidRPr="002079B5" w:rsidRDefault="002079B5" w:rsidP="002079B5">
            <w:pPr>
              <w:rPr>
                <w:lang w:val="en-US"/>
              </w:rPr>
            </w:pPr>
            <w:r w:rsidRPr="002079B5">
              <w:rPr>
                <w:lang w:val="en-US"/>
              </w:rPr>
              <w:t xml:space="preserve">                                 cs_QoSParameters(tsc_QoSFlowParameter_GFBR_DL, '03'O, fl_FlowParameterBitRate(128, 1)),</w:t>
            </w:r>
          </w:p>
          <w:p w14:paraId="0693CEA9" w14:textId="77777777" w:rsidR="002079B5" w:rsidRPr="002079B5" w:rsidRDefault="002079B5" w:rsidP="002079B5">
            <w:pPr>
              <w:rPr>
                <w:lang w:val="en-US"/>
              </w:rPr>
            </w:pPr>
            <w:r w:rsidRPr="002079B5">
              <w:rPr>
                <w:lang w:val="en-US"/>
              </w:rPr>
              <w:t xml:space="preserve">                                 cs_QoSParameters(tsc_QoSFlowParameter_MFBR_UL, '04'O, fl_FlowParameterBitRate(128, 1)),</w:t>
            </w:r>
          </w:p>
          <w:p w14:paraId="6F6BE303" w14:textId="77777777" w:rsidR="002079B5" w:rsidRPr="002079B5" w:rsidRDefault="002079B5" w:rsidP="002079B5">
            <w:pPr>
              <w:rPr>
                <w:lang w:val="en-US"/>
              </w:rPr>
            </w:pPr>
            <w:r w:rsidRPr="002079B5">
              <w:rPr>
                <w:lang w:val="en-US"/>
              </w:rPr>
              <w:t xml:space="preserve">                                 cs_QoSParameters(tsc_QoSFlowParameter_MFBR_DL, '05'O, fl_FlowParameterBitRate(128, 1))*/};</w:t>
            </w:r>
          </w:p>
          <w:p w14:paraId="18F0DE15" w14:textId="77777777" w:rsidR="002079B5" w:rsidRPr="002079B5" w:rsidRDefault="002079B5" w:rsidP="002079B5">
            <w:pPr>
              <w:rPr>
                <w:lang w:val="en-US"/>
              </w:rPr>
            </w:pPr>
            <w:r w:rsidRPr="002079B5">
              <w:rPr>
                <w:lang w:val="en-US"/>
              </w:rPr>
              <w:t xml:space="preserve">        if (p_InterworkWithEPS) {</w:t>
            </w:r>
          </w:p>
          <w:p w14:paraId="6B8485FF" w14:textId="77777777" w:rsidR="002079B5" w:rsidRPr="002079B5" w:rsidRDefault="002079B5" w:rsidP="002079B5">
            <w:pPr>
              <w:rPr>
                <w:lang w:val="en-US"/>
              </w:rPr>
            </w:pPr>
            <w:r w:rsidRPr="002079B5">
              <w:rPr>
                <w:lang w:val="en-US"/>
              </w:rPr>
              <w:t xml:space="preserve">          v_QoSParametersList[5] := cs_QoSParameters(tsc_QoSFlowParameter_EPSBearerId, '06'O, '70'O);</w:t>
            </w:r>
          </w:p>
          <w:p w14:paraId="56157495" w14:textId="77777777" w:rsidR="002079B5" w:rsidRPr="002079B5" w:rsidRDefault="002079B5" w:rsidP="002079B5">
            <w:pPr>
              <w:rPr>
                <w:lang w:val="en-US"/>
              </w:rPr>
            </w:pPr>
            <w:r w:rsidRPr="002079B5">
              <w:rPr>
                <w:lang w:val="en-US"/>
              </w:rPr>
              <w:lastRenderedPageBreak/>
              <w:t xml:space="preserve">        }</w:t>
            </w:r>
          </w:p>
          <w:p w14:paraId="1026562B" w14:textId="77777777" w:rsidR="002079B5" w:rsidRPr="002079B5" w:rsidRDefault="002079B5" w:rsidP="002079B5">
            <w:pPr>
              <w:rPr>
                <w:lang w:val="en-US"/>
              </w:rPr>
            </w:pPr>
            <w:r w:rsidRPr="002079B5">
              <w:rPr>
                <w:lang w:val="en-US"/>
              </w:rPr>
              <w:t xml:space="preserve">      }</w:t>
            </w:r>
          </w:p>
          <w:p w14:paraId="29C46186" w14:textId="77777777" w:rsidR="002079B5" w:rsidRPr="002079B5" w:rsidRDefault="002079B5" w:rsidP="002079B5">
            <w:pPr>
              <w:rPr>
                <w:lang w:val="en-US"/>
              </w:rPr>
            </w:pPr>
            <w:r w:rsidRPr="002079B5">
              <w:rPr>
                <w:lang w:val="en-US"/>
              </w:rPr>
              <w:t xml:space="preserve">      case ("7") { // @sic R5-211499 sic@</w:t>
            </w:r>
          </w:p>
          <w:p w14:paraId="6DDE2A78" w14:textId="77777777" w:rsidR="002079B5" w:rsidRPr="002079B5" w:rsidRDefault="002079B5" w:rsidP="002079B5">
            <w:pPr>
              <w:rPr>
                <w:lang w:val="en-US"/>
              </w:rPr>
            </w:pPr>
            <w:r w:rsidRPr="002079B5">
              <w:rPr>
                <w:lang w:val="en-US"/>
              </w:rPr>
              <w:t xml:space="preserve">        v_QFI := '001001'B;</w:t>
            </w:r>
          </w:p>
          <w:p w14:paraId="7F1020CC" w14:textId="77777777" w:rsidR="002079B5" w:rsidRPr="002079B5" w:rsidRDefault="002079B5" w:rsidP="002079B5">
            <w:pPr>
              <w:rPr>
                <w:lang w:val="en-US"/>
              </w:rPr>
            </w:pPr>
            <w:r w:rsidRPr="002079B5">
              <w:rPr>
                <w:lang w:val="en-US"/>
              </w:rPr>
              <w:t xml:space="preserve">        v_QoSParametersList := { cs_QoSParameters(tsc_QoSFlowParameter_5QI, '01'O, '52'O)}; // 5QI 82</w:t>
            </w:r>
          </w:p>
          <w:p w14:paraId="28C71ED5" w14:textId="77777777" w:rsidR="002079B5" w:rsidRPr="002079B5" w:rsidRDefault="002079B5" w:rsidP="002079B5">
            <w:pPr>
              <w:rPr>
                <w:lang w:val="en-US"/>
              </w:rPr>
            </w:pPr>
            <w:r w:rsidRPr="002079B5">
              <w:rPr>
                <w:lang w:val="en-US"/>
              </w:rPr>
              <w:t xml:space="preserve">      }</w:t>
            </w:r>
          </w:p>
          <w:p w14:paraId="79F69A6E" w14:textId="3EB003F3" w:rsidR="002079B5" w:rsidRDefault="002079B5" w:rsidP="002079B5">
            <w:pPr>
              <w:rPr>
                <w:lang w:val="en-US"/>
              </w:rPr>
            </w:pPr>
            <w:r w:rsidRPr="002079B5">
              <w:rPr>
                <w:lang w:val="en-US"/>
              </w:rPr>
              <w:t xml:space="preserve">    }</w:t>
            </w:r>
          </w:p>
          <w:p w14:paraId="01945C05" w14:textId="339ADE05" w:rsidR="00040C16" w:rsidRDefault="00040C16" w:rsidP="002079B5">
            <w:pPr>
              <w:rPr>
                <w:lang w:val="en-US"/>
              </w:rPr>
            </w:pPr>
          </w:p>
          <w:p w14:paraId="4C896CB4" w14:textId="77777777" w:rsidR="00040C16" w:rsidRPr="00040C16" w:rsidRDefault="00040C16" w:rsidP="00040C16">
            <w:pPr>
              <w:rPr>
                <w:highlight w:val="yellow"/>
                <w:lang w:val="en-US"/>
              </w:rPr>
            </w:pPr>
            <w:r w:rsidRPr="00040C16">
              <w:rPr>
                <w:lang w:val="en-US"/>
              </w:rPr>
              <w:t xml:space="preserve">  </w:t>
            </w:r>
            <w:r w:rsidRPr="00040C16">
              <w:rPr>
                <w:highlight w:val="yellow"/>
                <w:lang w:val="en-US"/>
              </w:rPr>
              <w:t>if(p_Delete == true)</w:t>
            </w:r>
          </w:p>
          <w:p w14:paraId="4F1C2662" w14:textId="77777777" w:rsidR="00040C16" w:rsidRPr="00040C16" w:rsidRDefault="00040C16" w:rsidP="00040C16">
            <w:pPr>
              <w:rPr>
                <w:highlight w:val="yellow"/>
                <w:lang w:val="en-US"/>
              </w:rPr>
            </w:pPr>
            <w:r w:rsidRPr="00040C16">
              <w:rPr>
                <w:highlight w:val="yellow"/>
                <w:lang w:val="en-US"/>
              </w:rPr>
              <w:t xml:space="preserve">    {</w:t>
            </w:r>
          </w:p>
          <w:p w14:paraId="05F95426" w14:textId="77777777" w:rsidR="00040C16" w:rsidRPr="00040C16" w:rsidRDefault="00040C16" w:rsidP="00040C16">
            <w:pPr>
              <w:rPr>
                <w:highlight w:val="yellow"/>
                <w:lang w:val="en-US"/>
              </w:rPr>
            </w:pPr>
            <w:r w:rsidRPr="00040C16">
              <w:rPr>
                <w:highlight w:val="yellow"/>
                <w:lang w:val="en-US"/>
              </w:rPr>
              <w:t xml:space="preserve">     return cs_QoS_FlowDel (v_QFI);</w:t>
            </w:r>
          </w:p>
          <w:p w14:paraId="491DE16A" w14:textId="77777777" w:rsidR="00040C16" w:rsidRPr="00040C16" w:rsidRDefault="00040C16" w:rsidP="00040C16">
            <w:pPr>
              <w:rPr>
                <w:highlight w:val="yellow"/>
                <w:lang w:val="en-US"/>
              </w:rPr>
            </w:pPr>
            <w:r w:rsidRPr="00040C16">
              <w:rPr>
                <w:highlight w:val="yellow"/>
                <w:lang w:val="en-US"/>
              </w:rPr>
              <w:t xml:space="preserve">    }</w:t>
            </w:r>
          </w:p>
          <w:p w14:paraId="1A5D6E69" w14:textId="77777777" w:rsidR="00040C16" w:rsidRPr="00040C16" w:rsidRDefault="00040C16" w:rsidP="00040C16">
            <w:pPr>
              <w:rPr>
                <w:highlight w:val="yellow"/>
                <w:lang w:val="en-US"/>
              </w:rPr>
            </w:pPr>
            <w:r w:rsidRPr="00040C16">
              <w:rPr>
                <w:highlight w:val="yellow"/>
                <w:lang w:val="en-US"/>
              </w:rPr>
              <w:tab/>
              <w:t>else</w:t>
            </w:r>
          </w:p>
          <w:p w14:paraId="5744341E" w14:textId="0D616FE4" w:rsidR="00040C16" w:rsidRPr="002079B5" w:rsidRDefault="00040C16" w:rsidP="00040C16">
            <w:pPr>
              <w:rPr>
                <w:lang w:val="en-US"/>
              </w:rPr>
            </w:pPr>
            <w:r w:rsidRPr="00040C16">
              <w:rPr>
                <w:highlight w:val="yellow"/>
                <w:lang w:val="en-US"/>
              </w:rPr>
              <w:tab/>
              <w:t>{</w:t>
            </w:r>
          </w:p>
          <w:p w14:paraId="048F71FD" w14:textId="6E0E24B7" w:rsidR="002079B5" w:rsidRDefault="002079B5" w:rsidP="002079B5">
            <w:pPr>
              <w:rPr>
                <w:lang w:val="en-US"/>
              </w:rPr>
            </w:pPr>
            <w:r w:rsidRPr="002079B5">
              <w:rPr>
                <w:lang w:val="en-US"/>
              </w:rPr>
              <w:t xml:space="preserve">    return cs_QoS_Flow (v_QFI, v_QoSParametersList);</w:t>
            </w:r>
          </w:p>
          <w:p w14:paraId="2FA364BC" w14:textId="01359A58" w:rsidR="00040C16" w:rsidRPr="002079B5" w:rsidRDefault="00040C16" w:rsidP="002079B5">
            <w:pPr>
              <w:rPr>
                <w:lang w:val="en-US"/>
              </w:rPr>
            </w:pPr>
            <w:r>
              <w:rPr>
                <w:lang w:val="en-US"/>
              </w:rPr>
              <w:t xml:space="preserve">   </w:t>
            </w:r>
            <w:r w:rsidRPr="00040C16">
              <w:rPr>
                <w:highlight w:val="yellow"/>
                <w:lang w:val="en-US"/>
              </w:rPr>
              <w:t>}</w:t>
            </w:r>
          </w:p>
          <w:p w14:paraId="0E14AC7D" w14:textId="77777777" w:rsidR="002079B5" w:rsidRPr="002079B5" w:rsidRDefault="002079B5" w:rsidP="002079B5">
            <w:pPr>
              <w:rPr>
                <w:lang w:val="en-US"/>
              </w:rPr>
            </w:pPr>
            <w:r w:rsidRPr="002079B5">
              <w:rPr>
                <w:lang w:val="en-US"/>
              </w:rPr>
              <w:t xml:space="preserve">  }</w:t>
            </w:r>
          </w:p>
          <w:p w14:paraId="22085778" w14:textId="4A29E604" w:rsidR="00237180" w:rsidRDefault="002079B5" w:rsidP="002079B5">
            <w:pPr>
              <w:rPr>
                <w:lang w:val="en-US"/>
              </w:rPr>
            </w:pPr>
            <w:r w:rsidRPr="002079B5">
              <w:rPr>
                <w:lang w:val="en-US"/>
              </w:rPr>
              <w:t xml:space="preserve">  </w:t>
            </w:r>
          </w:p>
        </w:tc>
      </w:tr>
    </w:tbl>
    <w:p w14:paraId="4CC2A88A" w14:textId="77777777" w:rsidR="00237180" w:rsidRDefault="00237180" w:rsidP="00237180">
      <w:pPr>
        <w:rPr>
          <w:lang w:val="en-US"/>
        </w:rPr>
      </w:pPr>
    </w:p>
    <w:p w14:paraId="62C88CF9" w14:textId="59B3AB9E" w:rsidR="00237180" w:rsidRDefault="00237180" w:rsidP="00237180">
      <w:pPr>
        <w:pStyle w:val="Heading2"/>
        <w:numPr>
          <w:ilvl w:val="1"/>
          <w:numId w:val="1"/>
        </w:numPr>
        <w:overflowPunct w:val="0"/>
        <w:autoSpaceDE w:val="0"/>
        <w:autoSpaceDN w:val="0"/>
        <w:adjustRightInd w:val="0"/>
        <w:spacing w:before="480"/>
        <w:rPr>
          <w:b/>
          <w:lang w:val="pt-BR"/>
        </w:rPr>
      </w:pPr>
      <w:bookmarkStart w:id="12" w:name="_Toc68092532"/>
      <w:r>
        <w:rPr>
          <w:b/>
          <w:lang w:val="pt-BR"/>
        </w:rPr>
        <w:t>Change 5</w:t>
      </w:r>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237180" w14:paraId="46E10B5A" w14:textId="77777777" w:rsidTr="00575610">
        <w:trPr>
          <w:trHeight w:val="447"/>
        </w:trPr>
        <w:tc>
          <w:tcPr>
            <w:tcW w:w="1985" w:type="dxa"/>
          </w:tcPr>
          <w:p w14:paraId="42D51A4D" w14:textId="77777777" w:rsidR="00237180" w:rsidRDefault="00237180" w:rsidP="00575610">
            <w:pPr>
              <w:spacing w:before="40" w:after="40"/>
              <w:rPr>
                <w:rFonts w:ascii="Arial" w:hAnsi="Arial" w:cs="Arial"/>
                <w:b/>
              </w:rPr>
            </w:pPr>
            <w:r>
              <w:rPr>
                <w:rFonts w:ascii="Arial" w:hAnsi="Arial" w:cs="Arial"/>
                <w:b/>
              </w:rPr>
              <w:t>Function name</w:t>
            </w:r>
          </w:p>
        </w:tc>
        <w:tc>
          <w:tcPr>
            <w:tcW w:w="7654" w:type="dxa"/>
          </w:tcPr>
          <w:p w14:paraId="045EE0C1" w14:textId="48CC5268" w:rsidR="00237180" w:rsidRPr="00CB4586" w:rsidRDefault="00040C16" w:rsidP="00575610">
            <w:pPr>
              <w:spacing w:after="0"/>
            </w:pPr>
            <w:r>
              <w:t xml:space="preserve">New template </w:t>
            </w:r>
            <w:r w:rsidRPr="00040C16">
              <w:rPr>
                <w:lang w:val="en-US"/>
              </w:rPr>
              <w:t>cs_QoS_FlowDel5</w:t>
            </w:r>
          </w:p>
        </w:tc>
      </w:tr>
      <w:tr w:rsidR="00237180" w14:paraId="43826162" w14:textId="77777777" w:rsidTr="00575610">
        <w:trPr>
          <w:trHeight w:val="452"/>
        </w:trPr>
        <w:tc>
          <w:tcPr>
            <w:tcW w:w="1985" w:type="dxa"/>
          </w:tcPr>
          <w:p w14:paraId="427D6139" w14:textId="77777777" w:rsidR="00237180" w:rsidRDefault="00237180" w:rsidP="00575610">
            <w:pPr>
              <w:spacing w:before="40" w:after="40"/>
              <w:rPr>
                <w:rFonts w:ascii="Arial" w:hAnsi="Arial"/>
                <w:b/>
              </w:rPr>
            </w:pPr>
            <w:r>
              <w:rPr>
                <w:rFonts w:ascii="Arial" w:hAnsi="Arial"/>
                <w:b/>
              </w:rPr>
              <w:t>Reason for change</w:t>
            </w:r>
          </w:p>
        </w:tc>
        <w:tc>
          <w:tcPr>
            <w:tcW w:w="7654" w:type="dxa"/>
          </w:tcPr>
          <w:p w14:paraId="5F07A644" w14:textId="214BA8C5" w:rsidR="00237180" w:rsidRPr="00B61943" w:rsidRDefault="00F104CE" w:rsidP="00575610">
            <w:pPr>
              <w:rPr>
                <w:rFonts w:ascii="Arial" w:hAnsi="Arial" w:cs="Arial"/>
                <w:lang w:val="en-US" w:eastAsia="zh-CN"/>
              </w:rPr>
            </w:pPr>
            <w:r>
              <w:rPr>
                <w:rFonts w:ascii="Arial" w:hAnsi="Arial" w:cs="Arial"/>
                <w:lang w:val="en-US" w:eastAsia="zh-CN"/>
              </w:rPr>
              <w:t>As change 2.1</w:t>
            </w:r>
          </w:p>
        </w:tc>
      </w:tr>
      <w:tr w:rsidR="00237180" w14:paraId="00A38652" w14:textId="77777777" w:rsidTr="00575610">
        <w:tc>
          <w:tcPr>
            <w:tcW w:w="1985" w:type="dxa"/>
          </w:tcPr>
          <w:p w14:paraId="7BDECEE7" w14:textId="77777777" w:rsidR="00237180" w:rsidRDefault="00237180" w:rsidP="00575610">
            <w:pPr>
              <w:spacing w:before="40" w:after="40"/>
              <w:rPr>
                <w:rFonts w:ascii="Arial" w:hAnsi="Arial"/>
                <w:b/>
              </w:rPr>
            </w:pPr>
            <w:r>
              <w:rPr>
                <w:rFonts w:ascii="Arial" w:hAnsi="Arial"/>
                <w:b/>
              </w:rPr>
              <w:t>Summary of change</w:t>
            </w:r>
          </w:p>
        </w:tc>
        <w:tc>
          <w:tcPr>
            <w:tcW w:w="7654" w:type="dxa"/>
          </w:tcPr>
          <w:p w14:paraId="2DB4801C" w14:textId="1A2BD81B" w:rsidR="00237180" w:rsidRDefault="00F104CE" w:rsidP="00575610">
            <w:pPr>
              <w:pStyle w:val="CRCoverPage"/>
              <w:spacing w:after="0"/>
              <w:rPr>
                <w:lang w:val="en-SG"/>
              </w:rPr>
            </w:pPr>
            <w:r>
              <w:rPr>
                <w:lang w:val="en-SG"/>
              </w:rPr>
              <w:t>New template to delete QFI 7</w:t>
            </w:r>
          </w:p>
        </w:tc>
      </w:tr>
      <w:tr w:rsidR="00237180" w14:paraId="2E928BC0" w14:textId="77777777" w:rsidTr="00575610">
        <w:tc>
          <w:tcPr>
            <w:tcW w:w="1985" w:type="dxa"/>
          </w:tcPr>
          <w:p w14:paraId="1C64AA98" w14:textId="77777777" w:rsidR="00237180" w:rsidRDefault="00237180" w:rsidP="00575610">
            <w:pPr>
              <w:spacing w:before="40" w:after="40"/>
              <w:rPr>
                <w:rFonts w:ascii="Arial" w:hAnsi="Arial"/>
                <w:b/>
              </w:rPr>
            </w:pPr>
            <w:r>
              <w:rPr>
                <w:rFonts w:ascii="Arial" w:hAnsi="Arial"/>
                <w:b/>
              </w:rPr>
              <w:t>TTCN module</w:t>
            </w:r>
          </w:p>
        </w:tc>
        <w:tc>
          <w:tcPr>
            <w:tcW w:w="7654" w:type="dxa"/>
          </w:tcPr>
          <w:p w14:paraId="5CF1428A" w14:textId="7F773CAC" w:rsidR="00237180" w:rsidRPr="00CB4586" w:rsidRDefault="00237180" w:rsidP="00575610">
            <w:pPr>
              <w:spacing w:after="0"/>
              <w:rPr>
                <w:rFonts w:ascii="Arial" w:hAnsi="Arial" w:cs="Arial"/>
              </w:rPr>
            </w:pPr>
            <w:r>
              <w:rPr>
                <w:rFonts w:ascii="Arial" w:hAnsi="Arial" w:cs="Arial"/>
              </w:rPr>
              <w:t>NG_NAS_Template</w:t>
            </w:r>
            <w:r w:rsidR="00F104CE">
              <w:rPr>
                <w:rFonts w:ascii="Arial" w:hAnsi="Arial" w:cs="Arial"/>
              </w:rPr>
              <w:t>s</w:t>
            </w:r>
            <w:r>
              <w:rPr>
                <w:rFonts w:ascii="Arial" w:hAnsi="Arial" w:cs="Arial"/>
              </w:rPr>
              <w:t>.ttcn</w:t>
            </w:r>
          </w:p>
        </w:tc>
      </w:tr>
      <w:tr w:rsidR="00237180" w14:paraId="3812FAFB" w14:textId="77777777" w:rsidTr="00575610">
        <w:tc>
          <w:tcPr>
            <w:tcW w:w="1985" w:type="dxa"/>
          </w:tcPr>
          <w:p w14:paraId="47081E37" w14:textId="77777777" w:rsidR="00237180" w:rsidRDefault="00237180" w:rsidP="00575610">
            <w:pPr>
              <w:spacing w:before="40" w:after="40"/>
              <w:rPr>
                <w:rFonts w:ascii="Arial" w:hAnsi="Arial"/>
                <w:b/>
                <w:highlight w:val="cyan"/>
              </w:rPr>
            </w:pPr>
            <w:r>
              <w:rPr>
                <w:rFonts w:ascii="Arial" w:hAnsi="Arial"/>
                <w:b/>
              </w:rPr>
              <w:t>MCC160 Comment</w:t>
            </w:r>
          </w:p>
        </w:tc>
        <w:tc>
          <w:tcPr>
            <w:tcW w:w="7654" w:type="dxa"/>
          </w:tcPr>
          <w:p w14:paraId="1D7BF92D" w14:textId="77777777" w:rsidR="00237180" w:rsidRDefault="00237180" w:rsidP="00575610">
            <w:pPr>
              <w:rPr>
                <w:rFonts w:ascii="Arial" w:hAnsi="Arial"/>
                <w:highlight w:val="cyan"/>
              </w:rPr>
            </w:pPr>
          </w:p>
        </w:tc>
      </w:tr>
    </w:tbl>
    <w:p w14:paraId="077FD422" w14:textId="4AD53FE0" w:rsidR="00237180" w:rsidRDefault="00237180" w:rsidP="00237180">
      <w:pPr>
        <w:rPr>
          <w:b/>
          <w:bCs/>
          <w:lang w:val="en-US"/>
        </w:rPr>
      </w:pPr>
    </w:p>
    <w:p w14:paraId="7200481A" w14:textId="0FE4755B" w:rsidR="00237180" w:rsidRPr="00643A34" w:rsidRDefault="00237180" w:rsidP="00237180">
      <w:pPr>
        <w:rPr>
          <w:b/>
          <w:bCs/>
          <w:lang w:val="en-US"/>
        </w:rPr>
      </w:pPr>
      <w:r>
        <w:rPr>
          <w:b/>
          <w:bCs/>
          <w:lang w:val="en-US"/>
        </w:rPr>
        <w:t>New template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7180" w14:paraId="0583F439" w14:textId="77777777" w:rsidTr="00575610">
        <w:tc>
          <w:tcPr>
            <w:tcW w:w="9855" w:type="dxa"/>
          </w:tcPr>
          <w:p w14:paraId="67203A53" w14:textId="77777777" w:rsidR="00040C16" w:rsidRPr="00040C16" w:rsidRDefault="00040C16" w:rsidP="00040C16">
            <w:pPr>
              <w:rPr>
                <w:lang w:val="en-US"/>
              </w:rPr>
            </w:pPr>
            <w:r w:rsidRPr="00040C16">
              <w:rPr>
                <w:lang w:val="en-US"/>
              </w:rPr>
              <w:t>template (value) QoS_Flow cs_QoS_FlowDel5(boolean p_InterworkWithEPS := false,</w:t>
            </w:r>
          </w:p>
          <w:p w14:paraId="5A6A7265" w14:textId="77777777" w:rsidR="00040C16" w:rsidRPr="00040C16" w:rsidRDefault="00040C16" w:rsidP="00040C16">
            <w:pPr>
              <w:rPr>
                <w:lang w:val="en-US"/>
              </w:rPr>
            </w:pPr>
            <w:r w:rsidRPr="00040C16">
              <w:rPr>
                <w:lang w:val="en-US"/>
              </w:rPr>
              <w:t xml:space="preserve">                                       O1_Type p_EPSBearerId := '00'O) := f_BuildDefaultQosFlow("5", p_InterworkWithEPS, p_EPSBearerId, true);</w:t>
            </w:r>
          </w:p>
          <w:p w14:paraId="4DF9DC44" w14:textId="40B36A47" w:rsidR="00237180" w:rsidRDefault="00040C16" w:rsidP="00040C16">
            <w:pPr>
              <w:rPr>
                <w:lang w:val="en-US"/>
              </w:rPr>
            </w:pPr>
            <w:r w:rsidRPr="00040C16">
              <w:rPr>
                <w:lang w:val="en-US"/>
              </w:rPr>
              <w:t xml:space="preserve">  </w:t>
            </w:r>
          </w:p>
        </w:tc>
      </w:tr>
    </w:tbl>
    <w:p w14:paraId="323CE82E" w14:textId="77777777" w:rsidR="00237180" w:rsidRDefault="00237180" w:rsidP="00237180">
      <w:pPr>
        <w:rPr>
          <w:lang w:val="en-US"/>
        </w:rPr>
      </w:pPr>
    </w:p>
    <w:p w14:paraId="7AAD2D96" w14:textId="77777777" w:rsidR="00237180" w:rsidRDefault="00237180" w:rsidP="00237180">
      <w:pPr>
        <w:rPr>
          <w:lang w:val="en-US"/>
        </w:rPr>
      </w:pPr>
    </w:p>
    <w:p w14:paraId="0D199724" w14:textId="3103043F" w:rsidR="00237180" w:rsidRDefault="00237180" w:rsidP="00237180">
      <w:pPr>
        <w:pStyle w:val="Heading2"/>
        <w:numPr>
          <w:ilvl w:val="1"/>
          <w:numId w:val="1"/>
        </w:numPr>
        <w:overflowPunct w:val="0"/>
        <w:autoSpaceDE w:val="0"/>
        <w:autoSpaceDN w:val="0"/>
        <w:adjustRightInd w:val="0"/>
        <w:spacing w:before="480"/>
        <w:rPr>
          <w:b/>
          <w:lang w:val="pt-BR"/>
        </w:rPr>
      </w:pPr>
      <w:bookmarkStart w:id="13" w:name="_Toc68092533"/>
      <w:r>
        <w:rPr>
          <w:b/>
          <w:lang w:val="pt-BR"/>
        </w:rPr>
        <w:lastRenderedPageBreak/>
        <w:t>Change 6</w:t>
      </w:r>
      <w:bookmarkEnd w:id="1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237180" w14:paraId="00C6499E" w14:textId="77777777" w:rsidTr="00575610">
        <w:trPr>
          <w:trHeight w:val="447"/>
        </w:trPr>
        <w:tc>
          <w:tcPr>
            <w:tcW w:w="1985" w:type="dxa"/>
          </w:tcPr>
          <w:p w14:paraId="29C7EB2A" w14:textId="77777777" w:rsidR="00237180" w:rsidRDefault="00237180" w:rsidP="00575610">
            <w:pPr>
              <w:spacing w:before="40" w:after="40"/>
              <w:rPr>
                <w:rFonts w:ascii="Arial" w:hAnsi="Arial" w:cs="Arial"/>
                <w:b/>
              </w:rPr>
            </w:pPr>
            <w:r>
              <w:rPr>
                <w:rFonts w:ascii="Arial" w:hAnsi="Arial" w:cs="Arial"/>
                <w:b/>
              </w:rPr>
              <w:t>Function name</w:t>
            </w:r>
          </w:p>
        </w:tc>
        <w:tc>
          <w:tcPr>
            <w:tcW w:w="7654" w:type="dxa"/>
          </w:tcPr>
          <w:p w14:paraId="75956EBD" w14:textId="207528FA" w:rsidR="00237180" w:rsidRPr="00CB4586" w:rsidRDefault="00040C16" w:rsidP="00575610">
            <w:pPr>
              <w:spacing w:after="0"/>
            </w:pPr>
            <w:r>
              <w:t xml:space="preserve">New template </w:t>
            </w:r>
            <w:r w:rsidRPr="00040C16">
              <w:rPr>
                <w:lang w:val="en-US"/>
              </w:rPr>
              <w:t>cs_QoS_RuleDel</w:t>
            </w:r>
          </w:p>
        </w:tc>
      </w:tr>
      <w:tr w:rsidR="00237180" w14:paraId="3C61E74D" w14:textId="77777777" w:rsidTr="00575610">
        <w:trPr>
          <w:trHeight w:val="452"/>
        </w:trPr>
        <w:tc>
          <w:tcPr>
            <w:tcW w:w="1985" w:type="dxa"/>
          </w:tcPr>
          <w:p w14:paraId="5202D6BD" w14:textId="77777777" w:rsidR="00237180" w:rsidRDefault="00237180" w:rsidP="00575610">
            <w:pPr>
              <w:spacing w:before="40" w:after="40"/>
              <w:rPr>
                <w:rFonts w:ascii="Arial" w:hAnsi="Arial"/>
                <w:b/>
              </w:rPr>
            </w:pPr>
            <w:r>
              <w:rPr>
                <w:rFonts w:ascii="Arial" w:hAnsi="Arial"/>
                <w:b/>
              </w:rPr>
              <w:t>Reason for change</w:t>
            </w:r>
          </w:p>
        </w:tc>
        <w:tc>
          <w:tcPr>
            <w:tcW w:w="7654" w:type="dxa"/>
          </w:tcPr>
          <w:p w14:paraId="51F4EE2C" w14:textId="73454AEC" w:rsidR="00237180" w:rsidRPr="00B61943" w:rsidRDefault="00F104CE" w:rsidP="00575610">
            <w:pPr>
              <w:rPr>
                <w:rFonts w:ascii="Arial" w:hAnsi="Arial" w:cs="Arial"/>
                <w:lang w:val="en-US" w:eastAsia="zh-CN"/>
              </w:rPr>
            </w:pPr>
            <w:r>
              <w:rPr>
                <w:rFonts w:ascii="Arial" w:hAnsi="Arial" w:cs="Arial"/>
                <w:lang w:val="en-US" w:eastAsia="zh-CN"/>
              </w:rPr>
              <w:t>As change 2.1</w:t>
            </w:r>
          </w:p>
        </w:tc>
      </w:tr>
      <w:tr w:rsidR="00237180" w14:paraId="6106694D" w14:textId="77777777" w:rsidTr="00575610">
        <w:tc>
          <w:tcPr>
            <w:tcW w:w="1985" w:type="dxa"/>
          </w:tcPr>
          <w:p w14:paraId="12F33C3C" w14:textId="77777777" w:rsidR="00237180" w:rsidRDefault="00237180" w:rsidP="00575610">
            <w:pPr>
              <w:spacing w:before="40" w:after="40"/>
              <w:rPr>
                <w:rFonts w:ascii="Arial" w:hAnsi="Arial"/>
                <w:b/>
              </w:rPr>
            </w:pPr>
            <w:r>
              <w:rPr>
                <w:rFonts w:ascii="Arial" w:hAnsi="Arial"/>
                <w:b/>
              </w:rPr>
              <w:t>Summary of change</w:t>
            </w:r>
          </w:p>
        </w:tc>
        <w:tc>
          <w:tcPr>
            <w:tcW w:w="7654" w:type="dxa"/>
          </w:tcPr>
          <w:p w14:paraId="185A734F" w14:textId="2728AD17" w:rsidR="00237180" w:rsidRDefault="00F104CE" w:rsidP="00575610">
            <w:pPr>
              <w:pStyle w:val="CRCoverPage"/>
              <w:spacing w:after="0"/>
              <w:rPr>
                <w:lang w:val="en-SG"/>
              </w:rPr>
            </w:pPr>
            <w:r>
              <w:rPr>
                <w:rFonts w:cs="Arial"/>
                <w:lang w:val="en-US" w:eastAsia="zh-CN"/>
              </w:rPr>
              <w:t>New template for QoS rule with operaition code 010 “Delete existing QoS rule”</w:t>
            </w:r>
          </w:p>
        </w:tc>
      </w:tr>
      <w:tr w:rsidR="00237180" w14:paraId="54CBDAC5" w14:textId="77777777" w:rsidTr="00575610">
        <w:tc>
          <w:tcPr>
            <w:tcW w:w="1985" w:type="dxa"/>
          </w:tcPr>
          <w:p w14:paraId="4E029360" w14:textId="77777777" w:rsidR="00237180" w:rsidRDefault="00237180" w:rsidP="00575610">
            <w:pPr>
              <w:spacing w:before="40" w:after="40"/>
              <w:rPr>
                <w:rFonts w:ascii="Arial" w:hAnsi="Arial"/>
                <w:b/>
              </w:rPr>
            </w:pPr>
            <w:r>
              <w:rPr>
                <w:rFonts w:ascii="Arial" w:hAnsi="Arial"/>
                <w:b/>
              </w:rPr>
              <w:t>TTCN module</w:t>
            </w:r>
          </w:p>
        </w:tc>
        <w:tc>
          <w:tcPr>
            <w:tcW w:w="7654" w:type="dxa"/>
          </w:tcPr>
          <w:p w14:paraId="53DCB300" w14:textId="170198EA" w:rsidR="00237180" w:rsidRPr="00CB4586" w:rsidRDefault="00237180" w:rsidP="00575610">
            <w:pPr>
              <w:spacing w:after="0"/>
              <w:rPr>
                <w:rFonts w:ascii="Arial" w:hAnsi="Arial" w:cs="Arial"/>
              </w:rPr>
            </w:pPr>
            <w:r>
              <w:rPr>
                <w:rFonts w:ascii="Arial" w:hAnsi="Arial" w:cs="Arial"/>
              </w:rPr>
              <w:t>NG_NAS_Template</w:t>
            </w:r>
            <w:r w:rsidR="00F104CE">
              <w:rPr>
                <w:rFonts w:ascii="Arial" w:hAnsi="Arial" w:cs="Arial"/>
              </w:rPr>
              <w:t>s</w:t>
            </w:r>
            <w:r>
              <w:rPr>
                <w:rFonts w:ascii="Arial" w:hAnsi="Arial" w:cs="Arial"/>
              </w:rPr>
              <w:t>.ttcn</w:t>
            </w:r>
          </w:p>
        </w:tc>
      </w:tr>
      <w:tr w:rsidR="00237180" w14:paraId="1FE03761" w14:textId="77777777" w:rsidTr="00575610">
        <w:tc>
          <w:tcPr>
            <w:tcW w:w="1985" w:type="dxa"/>
          </w:tcPr>
          <w:p w14:paraId="2B949441" w14:textId="77777777" w:rsidR="00237180" w:rsidRDefault="00237180" w:rsidP="00575610">
            <w:pPr>
              <w:spacing w:before="40" w:after="40"/>
              <w:rPr>
                <w:rFonts w:ascii="Arial" w:hAnsi="Arial"/>
                <w:b/>
                <w:highlight w:val="cyan"/>
              </w:rPr>
            </w:pPr>
            <w:r>
              <w:rPr>
                <w:rFonts w:ascii="Arial" w:hAnsi="Arial"/>
                <w:b/>
              </w:rPr>
              <w:t>MCC160 Comment</w:t>
            </w:r>
          </w:p>
        </w:tc>
        <w:tc>
          <w:tcPr>
            <w:tcW w:w="7654" w:type="dxa"/>
          </w:tcPr>
          <w:p w14:paraId="7E084F89" w14:textId="77777777" w:rsidR="00237180" w:rsidRDefault="00237180" w:rsidP="00575610">
            <w:pPr>
              <w:rPr>
                <w:rFonts w:ascii="Arial" w:hAnsi="Arial"/>
                <w:highlight w:val="cyan"/>
              </w:rPr>
            </w:pPr>
          </w:p>
        </w:tc>
      </w:tr>
    </w:tbl>
    <w:p w14:paraId="77B93A69" w14:textId="77777777" w:rsidR="00237180" w:rsidRDefault="00237180" w:rsidP="00237180">
      <w:pPr>
        <w:rPr>
          <w:lang w:val="en-US"/>
        </w:rPr>
      </w:pPr>
    </w:p>
    <w:p w14:paraId="1802B480" w14:textId="2F60C44E" w:rsidR="00237180" w:rsidRPr="00643A34" w:rsidRDefault="00237180" w:rsidP="00237180">
      <w:pPr>
        <w:rPr>
          <w:b/>
          <w:bCs/>
          <w:lang w:val="en-US"/>
        </w:rPr>
      </w:pPr>
      <w:r>
        <w:rPr>
          <w:b/>
          <w:bCs/>
          <w:lang w:val="en-US"/>
        </w:rPr>
        <w:t>New template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7180" w14:paraId="56E85137" w14:textId="77777777" w:rsidTr="00575610">
        <w:tc>
          <w:tcPr>
            <w:tcW w:w="9855" w:type="dxa"/>
          </w:tcPr>
          <w:p w14:paraId="261FCABA" w14:textId="77777777" w:rsidR="00040C16" w:rsidRPr="00040C16" w:rsidRDefault="00040C16" w:rsidP="00040C16">
            <w:pPr>
              <w:rPr>
                <w:lang w:val="en-US"/>
              </w:rPr>
            </w:pPr>
            <w:r w:rsidRPr="00040C16">
              <w:rPr>
                <w:lang w:val="en-US"/>
              </w:rPr>
              <w:t>template (value) QoS_Rule cs_QoS_RuleDel (O1_Type p_Id ) :=</w:t>
            </w:r>
          </w:p>
          <w:p w14:paraId="2CB103E2" w14:textId="77777777" w:rsidR="00040C16" w:rsidRPr="00040C16" w:rsidRDefault="00040C16" w:rsidP="00040C16">
            <w:pPr>
              <w:rPr>
                <w:lang w:val="en-US"/>
              </w:rPr>
            </w:pPr>
            <w:r w:rsidRPr="00040C16">
              <w:rPr>
                <w:lang w:val="en-US"/>
              </w:rPr>
              <w:t xml:space="preserve">  { /* @status    APPROVED (ENDC, IMS, NR5GC, NR5GC_IRAT, POS) */</w:t>
            </w:r>
          </w:p>
          <w:p w14:paraId="1DEEC56D" w14:textId="77777777" w:rsidR="00040C16" w:rsidRPr="00040C16" w:rsidRDefault="00040C16" w:rsidP="00040C16">
            <w:pPr>
              <w:rPr>
                <w:lang w:val="en-US"/>
              </w:rPr>
            </w:pPr>
            <w:r w:rsidRPr="00040C16">
              <w:rPr>
                <w:lang w:val="en-US"/>
              </w:rPr>
              <w:t xml:space="preserve">    identifier          := p_Id,</w:t>
            </w:r>
          </w:p>
          <w:p w14:paraId="6C18B5A5" w14:textId="77777777" w:rsidR="00040C16" w:rsidRPr="00040C16" w:rsidRDefault="00040C16" w:rsidP="00040C16">
            <w:pPr>
              <w:rPr>
                <w:lang w:val="en-US"/>
              </w:rPr>
            </w:pPr>
            <w:r w:rsidRPr="00040C16">
              <w:rPr>
                <w:lang w:val="en-US"/>
              </w:rPr>
              <w:t xml:space="preserve">    iel                 := '0001'O, // For the "delete existing QoS rule" operation, the length of QoS rule field is set to one.</w:t>
            </w:r>
          </w:p>
          <w:p w14:paraId="0AFD6CFC" w14:textId="77777777" w:rsidR="00040C16" w:rsidRPr="00040C16" w:rsidRDefault="00040C16" w:rsidP="00040C16">
            <w:pPr>
              <w:rPr>
                <w:lang w:val="en-US"/>
              </w:rPr>
            </w:pPr>
            <w:r w:rsidRPr="00040C16">
              <w:rPr>
                <w:lang w:val="en-US"/>
              </w:rPr>
              <w:t xml:space="preserve">    ruleOperationCode   := '010'B,  // Delete</w:t>
            </w:r>
          </w:p>
          <w:p w14:paraId="374AC4B5" w14:textId="77777777" w:rsidR="00040C16" w:rsidRPr="00040C16" w:rsidRDefault="00040C16" w:rsidP="00040C16">
            <w:pPr>
              <w:rPr>
                <w:lang w:val="en-US"/>
              </w:rPr>
            </w:pPr>
            <w:r w:rsidRPr="00040C16">
              <w:rPr>
                <w:lang w:val="en-US"/>
              </w:rPr>
              <w:t xml:space="preserve">    dqrBit              := '0'B,</w:t>
            </w:r>
          </w:p>
          <w:p w14:paraId="4A692055" w14:textId="77777777" w:rsidR="00040C16" w:rsidRPr="00040C16" w:rsidRDefault="00040C16" w:rsidP="00040C16">
            <w:pPr>
              <w:rPr>
                <w:lang w:val="en-US"/>
              </w:rPr>
            </w:pPr>
            <w:r w:rsidRPr="00040C16">
              <w:rPr>
                <w:lang w:val="en-US"/>
              </w:rPr>
              <w:t xml:space="preserve">    numOfPacketFilters  := '0000'B,</w:t>
            </w:r>
          </w:p>
          <w:p w14:paraId="3E0A28C8" w14:textId="77777777" w:rsidR="00040C16" w:rsidRPr="00040C16" w:rsidRDefault="00040C16" w:rsidP="00040C16">
            <w:pPr>
              <w:rPr>
                <w:lang w:val="en-US"/>
              </w:rPr>
            </w:pPr>
            <w:r w:rsidRPr="00040C16">
              <w:rPr>
                <w:lang w:val="en-US"/>
              </w:rPr>
              <w:t xml:space="preserve">    packetFilterList    := omit,</w:t>
            </w:r>
          </w:p>
          <w:p w14:paraId="26CB5A92" w14:textId="77777777" w:rsidR="00040C16" w:rsidRPr="00040C16" w:rsidRDefault="00040C16" w:rsidP="00040C16">
            <w:pPr>
              <w:rPr>
                <w:lang w:val="en-US"/>
              </w:rPr>
            </w:pPr>
            <w:r w:rsidRPr="00040C16">
              <w:rPr>
                <w:lang w:val="en-US"/>
              </w:rPr>
              <w:t xml:space="preserve">    precedence          := omit,</w:t>
            </w:r>
          </w:p>
          <w:p w14:paraId="625E6BAD" w14:textId="77777777" w:rsidR="00040C16" w:rsidRPr="00040C16" w:rsidRDefault="00040C16" w:rsidP="00040C16">
            <w:pPr>
              <w:rPr>
                <w:lang w:val="en-US"/>
              </w:rPr>
            </w:pPr>
            <w:r w:rsidRPr="00040C16">
              <w:rPr>
                <w:lang w:val="en-US"/>
              </w:rPr>
              <w:t xml:space="preserve">    spare               := omit,</w:t>
            </w:r>
          </w:p>
          <w:p w14:paraId="5B55C77A" w14:textId="77777777" w:rsidR="00040C16" w:rsidRPr="00040C16" w:rsidRDefault="00040C16" w:rsidP="00040C16">
            <w:pPr>
              <w:rPr>
                <w:lang w:val="en-US"/>
              </w:rPr>
            </w:pPr>
            <w:r w:rsidRPr="00040C16">
              <w:rPr>
                <w:lang w:val="en-US"/>
              </w:rPr>
              <w:t xml:space="preserve">    segregation         := omit,</w:t>
            </w:r>
          </w:p>
          <w:p w14:paraId="04D2884A" w14:textId="77777777" w:rsidR="00040C16" w:rsidRPr="00040C16" w:rsidRDefault="00040C16" w:rsidP="00040C16">
            <w:pPr>
              <w:rPr>
                <w:lang w:val="en-US"/>
              </w:rPr>
            </w:pPr>
            <w:r w:rsidRPr="00040C16">
              <w:rPr>
                <w:lang w:val="en-US"/>
              </w:rPr>
              <w:t xml:space="preserve">    flowIdentifier      := omit</w:t>
            </w:r>
          </w:p>
          <w:p w14:paraId="3AD34AC6" w14:textId="1BC320C1" w:rsidR="00237180" w:rsidRDefault="00040C16" w:rsidP="00040C16">
            <w:pPr>
              <w:rPr>
                <w:lang w:val="en-US"/>
              </w:rPr>
            </w:pPr>
            <w:r w:rsidRPr="00040C16">
              <w:rPr>
                <w:lang w:val="en-US"/>
              </w:rPr>
              <w:t xml:space="preserve">  };</w:t>
            </w:r>
          </w:p>
        </w:tc>
      </w:tr>
    </w:tbl>
    <w:p w14:paraId="2ACE0BBC" w14:textId="159F4C33" w:rsidR="00237180" w:rsidRDefault="00237180" w:rsidP="00237180">
      <w:pPr>
        <w:pStyle w:val="Heading2"/>
        <w:numPr>
          <w:ilvl w:val="1"/>
          <w:numId w:val="1"/>
        </w:numPr>
        <w:overflowPunct w:val="0"/>
        <w:autoSpaceDE w:val="0"/>
        <w:autoSpaceDN w:val="0"/>
        <w:adjustRightInd w:val="0"/>
        <w:spacing w:before="480"/>
        <w:rPr>
          <w:b/>
          <w:lang w:val="pt-BR"/>
        </w:rPr>
      </w:pPr>
      <w:bookmarkStart w:id="14" w:name="_Toc68092534"/>
      <w:r>
        <w:rPr>
          <w:b/>
          <w:lang w:val="pt-BR"/>
        </w:rPr>
        <w:t>Change 7</w:t>
      </w:r>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237180" w14:paraId="01CC0F4B" w14:textId="77777777" w:rsidTr="00575610">
        <w:trPr>
          <w:trHeight w:val="447"/>
        </w:trPr>
        <w:tc>
          <w:tcPr>
            <w:tcW w:w="1985" w:type="dxa"/>
          </w:tcPr>
          <w:p w14:paraId="3DA4FDA5" w14:textId="77777777" w:rsidR="00237180" w:rsidRDefault="00237180" w:rsidP="00575610">
            <w:pPr>
              <w:spacing w:before="40" w:after="40"/>
              <w:rPr>
                <w:rFonts w:ascii="Arial" w:hAnsi="Arial" w:cs="Arial"/>
                <w:b/>
              </w:rPr>
            </w:pPr>
            <w:r>
              <w:rPr>
                <w:rFonts w:ascii="Arial" w:hAnsi="Arial" w:cs="Arial"/>
                <w:b/>
              </w:rPr>
              <w:t>Function name</w:t>
            </w:r>
          </w:p>
        </w:tc>
        <w:tc>
          <w:tcPr>
            <w:tcW w:w="7654" w:type="dxa"/>
          </w:tcPr>
          <w:p w14:paraId="7DA36E51" w14:textId="674C001B" w:rsidR="00237180" w:rsidRPr="00CB4586" w:rsidRDefault="00F104CE" w:rsidP="00575610">
            <w:pPr>
              <w:spacing w:after="0"/>
            </w:pPr>
            <w:r w:rsidRPr="002079B5">
              <w:rPr>
                <w:lang w:val="en-US"/>
              </w:rPr>
              <w:t>f_BuildDefaultQoSRules</w:t>
            </w:r>
            <w:r>
              <w:rPr>
                <w:lang w:val="en-US"/>
              </w:rPr>
              <w:t>()</w:t>
            </w:r>
          </w:p>
        </w:tc>
      </w:tr>
      <w:tr w:rsidR="00237180" w14:paraId="2605C8A6" w14:textId="77777777" w:rsidTr="00575610">
        <w:trPr>
          <w:trHeight w:val="452"/>
        </w:trPr>
        <w:tc>
          <w:tcPr>
            <w:tcW w:w="1985" w:type="dxa"/>
          </w:tcPr>
          <w:p w14:paraId="0C735916" w14:textId="77777777" w:rsidR="00237180" w:rsidRDefault="00237180" w:rsidP="00575610">
            <w:pPr>
              <w:spacing w:before="40" w:after="40"/>
              <w:rPr>
                <w:rFonts w:ascii="Arial" w:hAnsi="Arial"/>
                <w:b/>
              </w:rPr>
            </w:pPr>
            <w:r>
              <w:rPr>
                <w:rFonts w:ascii="Arial" w:hAnsi="Arial"/>
                <w:b/>
              </w:rPr>
              <w:t>Reason for change</w:t>
            </w:r>
          </w:p>
        </w:tc>
        <w:tc>
          <w:tcPr>
            <w:tcW w:w="7654" w:type="dxa"/>
          </w:tcPr>
          <w:p w14:paraId="402D543F" w14:textId="71EDACDF" w:rsidR="00237180" w:rsidRPr="00B61943" w:rsidRDefault="00F104CE" w:rsidP="00575610">
            <w:pPr>
              <w:rPr>
                <w:rFonts w:ascii="Arial" w:hAnsi="Arial" w:cs="Arial"/>
                <w:lang w:val="en-US" w:eastAsia="zh-CN"/>
              </w:rPr>
            </w:pPr>
            <w:r>
              <w:rPr>
                <w:rFonts w:ascii="Arial" w:hAnsi="Arial" w:cs="Arial"/>
                <w:lang w:val="en-US" w:eastAsia="zh-CN"/>
              </w:rPr>
              <w:t>As change 2.l</w:t>
            </w:r>
          </w:p>
        </w:tc>
      </w:tr>
      <w:tr w:rsidR="00237180" w14:paraId="34304313" w14:textId="77777777" w:rsidTr="00575610">
        <w:tc>
          <w:tcPr>
            <w:tcW w:w="1985" w:type="dxa"/>
          </w:tcPr>
          <w:p w14:paraId="46EF55B5" w14:textId="77777777" w:rsidR="00237180" w:rsidRDefault="00237180" w:rsidP="00575610">
            <w:pPr>
              <w:spacing w:before="40" w:after="40"/>
              <w:rPr>
                <w:rFonts w:ascii="Arial" w:hAnsi="Arial"/>
                <w:b/>
              </w:rPr>
            </w:pPr>
            <w:r>
              <w:rPr>
                <w:rFonts w:ascii="Arial" w:hAnsi="Arial"/>
                <w:b/>
              </w:rPr>
              <w:t>Summary of change</w:t>
            </w:r>
          </w:p>
        </w:tc>
        <w:tc>
          <w:tcPr>
            <w:tcW w:w="7654" w:type="dxa"/>
          </w:tcPr>
          <w:p w14:paraId="66B7CC94" w14:textId="3B67EFD4" w:rsidR="00237180" w:rsidRDefault="00F104CE" w:rsidP="00575610">
            <w:pPr>
              <w:pStyle w:val="CRCoverPage"/>
              <w:spacing w:after="0"/>
              <w:rPr>
                <w:lang w:val="en-SG"/>
              </w:rPr>
            </w:pPr>
            <w:r>
              <w:rPr>
                <w:lang w:val="en-SG"/>
              </w:rPr>
              <w:t>Add new parameter to allow QoS rule delete operation</w:t>
            </w:r>
          </w:p>
        </w:tc>
      </w:tr>
      <w:tr w:rsidR="00237180" w14:paraId="7CE39AC9" w14:textId="77777777" w:rsidTr="00575610">
        <w:tc>
          <w:tcPr>
            <w:tcW w:w="1985" w:type="dxa"/>
          </w:tcPr>
          <w:p w14:paraId="3A8A0CAA" w14:textId="77777777" w:rsidR="00237180" w:rsidRDefault="00237180" w:rsidP="00575610">
            <w:pPr>
              <w:spacing w:before="40" w:after="40"/>
              <w:rPr>
                <w:rFonts w:ascii="Arial" w:hAnsi="Arial"/>
                <w:b/>
              </w:rPr>
            </w:pPr>
            <w:r>
              <w:rPr>
                <w:rFonts w:ascii="Arial" w:hAnsi="Arial"/>
                <w:b/>
              </w:rPr>
              <w:t>TTCN module</w:t>
            </w:r>
          </w:p>
        </w:tc>
        <w:tc>
          <w:tcPr>
            <w:tcW w:w="7654" w:type="dxa"/>
          </w:tcPr>
          <w:p w14:paraId="5D14AAA6" w14:textId="77777777" w:rsidR="00237180" w:rsidRPr="00CB4586" w:rsidRDefault="00237180" w:rsidP="00575610">
            <w:pPr>
              <w:spacing w:after="0"/>
              <w:rPr>
                <w:rFonts w:ascii="Arial" w:hAnsi="Arial" w:cs="Arial"/>
              </w:rPr>
            </w:pPr>
            <w:r>
              <w:rPr>
                <w:rFonts w:ascii="Arial" w:hAnsi="Arial" w:cs="Arial"/>
              </w:rPr>
              <w:t>NG_NAS_Templated.ttcn</w:t>
            </w:r>
          </w:p>
        </w:tc>
      </w:tr>
      <w:tr w:rsidR="00237180" w14:paraId="53099320" w14:textId="77777777" w:rsidTr="00575610">
        <w:tc>
          <w:tcPr>
            <w:tcW w:w="1985" w:type="dxa"/>
          </w:tcPr>
          <w:p w14:paraId="42B61438" w14:textId="77777777" w:rsidR="00237180" w:rsidRDefault="00237180" w:rsidP="00575610">
            <w:pPr>
              <w:spacing w:before="40" w:after="40"/>
              <w:rPr>
                <w:rFonts w:ascii="Arial" w:hAnsi="Arial"/>
                <w:b/>
                <w:highlight w:val="cyan"/>
              </w:rPr>
            </w:pPr>
            <w:r>
              <w:rPr>
                <w:rFonts w:ascii="Arial" w:hAnsi="Arial"/>
                <w:b/>
              </w:rPr>
              <w:t>MCC160 Comment</w:t>
            </w:r>
          </w:p>
        </w:tc>
        <w:tc>
          <w:tcPr>
            <w:tcW w:w="7654" w:type="dxa"/>
          </w:tcPr>
          <w:p w14:paraId="5E328447" w14:textId="77777777" w:rsidR="00237180" w:rsidRDefault="00237180" w:rsidP="00575610">
            <w:pPr>
              <w:rPr>
                <w:rFonts w:ascii="Arial" w:hAnsi="Arial"/>
                <w:highlight w:val="cyan"/>
              </w:rPr>
            </w:pPr>
          </w:p>
        </w:tc>
      </w:tr>
    </w:tbl>
    <w:p w14:paraId="315E0BB7" w14:textId="77777777" w:rsidR="00237180" w:rsidRDefault="00237180" w:rsidP="00237180">
      <w:pPr>
        <w:rPr>
          <w:lang w:val="en-US"/>
        </w:rPr>
      </w:pPr>
    </w:p>
    <w:p w14:paraId="7FF44431" w14:textId="77777777" w:rsidR="00237180" w:rsidRPr="00643A34" w:rsidRDefault="00237180" w:rsidP="00237180">
      <w:pPr>
        <w:rPr>
          <w:b/>
          <w:bCs/>
          <w:lang w:val="en-US"/>
        </w:rPr>
      </w:pPr>
      <w:r w:rsidRPr="00643A34">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7180" w14:paraId="7FDA4FF8" w14:textId="77777777" w:rsidTr="00575610">
        <w:tc>
          <w:tcPr>
            <w:tcW w:w="9855" w:type="dxa"/>
          </w:tcPr>
          <w:p w14:paraId="6F012E1C" w14:textId="77777777" w:rsidR="002079B5" w:rsidRPr="002079B5" w:rsidRDefault="002079B5" w:rsidP="002079B5">
            <w:pPr>
              <w:rPr>
                <w:lang w:val="en-US"/>
              </w:rPr>
            </w:pPr>
            <w:r w:rsidRPr="002079B5">
              <w:rPr>
                <w:lang w:val="en-US"/>
              </w:rPr>
              <w:t xml:space="preserve">  function f_BuildDefaultQoSRules (charstring p_RuleNum,</w:t>
            </w:r>
          </w:p>
          <w:p w14:paraId="1B52E275" w14:textId="77777777" w:rsidR="002079B5" w:rsidRPr="002079B5" w:rsidRDefault="002079B5" w:rsidP="002079B5">
            <w:pPr>
              <w:rPr>
                <w:lang w:val="en-US"/>
              </w:rPr>
            </w:pPr>
            <w:r w:rsidRPr="002079B5">
              <w:rPr>
                <w:lang w:val="en-US"/>
              </w:rPr>
              <w:t xml:space="preserve">                                   template (omit) IEI8_Type p_IEI := omit) return template (value) QoS_Rules</w:t>
            </w:r>
          </w:p>
          <w:p w14:paraId="55C666C3" w14:textId="77777777" w:rsidR="002079B5" w:rsidRPr="002079B5" w:rsidRDefault="002079B5" w:rsidP="002079B5">
            <w:pPr>
              <w:rPr>
                <w:lang w:val="en-US"/>
              </w:rPr>
            </w:pPr>
            <w:r w:rsidRPr="002079B5">
              <w:rPr>
                <w:lang w:val="en-US"/>
              </w:rPr>
              <w:t xml:space="preserve">  {</w:t>
            </w:r>
          </w:p>
          <w:p w14:paraId="376132E3" w14:textId="77777777" w:rsidR="002079B5" w:rsidRPr="002079B5" w:rsidRDefault="002079B5" w:rsidP="002079B5">
            <w:pPr>
              <w:rPr>
                <w:lang w:val="en-US"/>
              </w:rPr>
            </w:pPr>
            <w:r w:rsidRPr="002079B5">
              <w:rPr>
                <w:lang w:val="en-US"/>
              </w:rPr>
              <w:lastRenderedPageBreak/>
              <w:t xml:space="preserve">    var template (value) QoS_Rules v_QoS_Rules;</w:t>
            </w:r>
          </w:p>
          <w:p w14:paraId="26EA0575" w14:textId="77777777" w:rsidR="002079B5" w:rsidRPr="002079B5" w:rsidRDefault="002079B5" w:rsidP="002079B5">
            <w:pPr>
              <w:rPr>
                <w:lang w:val="en-US"/>
              </w:rPr>
            </w:pPr>
            <w:r w:rsidRPr="002079B5">
              <w:rPr>
                <w:lang w:val="en-US"/>
              </w:rPr>
              <w:t xml:space="preserve">    </w:t>
            </w:r>
          </w:p>
          <w:p w14:paraId="7AE02EEB" w14:textId="77777777" w:rsidR="002079B5" w:rsidRPr="002079B5" w:rsidRDefault="002079B5" w:rsidP="002079B5">
            <w:pPr>
              <w:rPr>
                <w:lang w:val="en-US"/>
              </w:rPr>
            </w:pPr>
            <w:r w:rsidRPr="002079B5">
              <w:rPr>
                <w:lang w:val="en-US"/>
              </w:rPr>
              <w:t xml:space="preserve">    if (p_RuleNum == "7_Voice") {</w:t>
            </w:r>
          </w:p>
          <w:p w14:paraId="0574F046" w14:textId="77777777" w:rsidR="002079B5" w:rsidRPr="002079B5" w:rsidRDefault="002079B5" w:rsidP="002079B5">
            <w:pPr>
              <w:rPr>
                <w:lang w:val="en-US"/>
              </w:rPr>
            </w:pPr>
            <w:r w:rsidRPr="002079B5">
              <w:rPr>
                <w:lang w:val="en-US"/>
              </w:rPr>
              <w:t xml:space="preserve">      v_QoS_Rules := cs_QoS_Rules ({cs_QoS_Rule('03'O, int2bit(7, 6), '01'O, -, cs_PacketFilterList_MediaUDP('0110'B), '0'B)}, p_IEI) // @sic R5-210627 sic@</w:t>
            </w:r>
          </w:p>
          <w:p w14:paraId="72326D7E" w14:textId="77777777" w:rsidR="002079B5" w:rsidRPr="002079B5" w:rsidRDefault="002079B5" w:rsidP="002079B5">
            <w:pPr>
              <w:rPr>
                <w:lang w:val="en-US"/>
              </w:rPr>
            </w:pPr>
            <w:r w:rsidRPr="002079B5">
              <w:rPr>
                <w:lang w:val="en-US"/>
              </w:rPr>
              <w:t xml:space="preserve">    } else if (p_RuleNum == "7_Video") {</w:t>
            </w:r>
          </w:p>
          <w:p w14:paraId="139F603B" w14:textId="77777777" w:rsidR="002079B5" w:rsidRPr="002079B5" w:rsidRDefault="002079B5" w:rsidP="002079B5">
            <w:pPr>
              <w:rPr>
                <w:lang w:val="en-US"/>
              </w:rPr>
            </w:pPr>
            <w:r w:rsidRPr="002079B5">
              <w:rPr>
                <w:lang w:val="en-US"/>
              </w:rPr>
              <w:t xml:space="preserve">      v_QoS_Rules := cs_QoS_Rules ({cs_QoS_Rule('04'O, int2bit(8, 6), '01'O, -, cs_PacketFilterList_MediaUDP('0111'B), '0'B)}, p_IEI) // @sic R5-210627 sic@</w:t>
            </w:r>
          </w:p>
          <w:p w14:paraId="643B68CF" w14:textId="77777777" w:rsidR="002079B5" w:rsidRPr="002079B5" w:rsidRDefault="002079B5" w:rsidP="002079B5">
            <w:pPr>
              <w:rPr>
                <w:lang w:val="en-US"/>
              </w:rPr>
            </w:pPr>
            <w:r w:rsidRPr="002079B5">
              <w:rPr>
                <w:lang w:val="en-US"/>
              </w:rPr>
              <w:t xml:space="preserve">    } else {</w:t>
            </w:r>
          </w:p>
          <w:p w14:paraId="5630C1F0" w14:textId="77777777" w:rsidR="002079B5" w:rsidRPr="002079B5" w:rsidRDefault="002079B5" w:rsidP="002079B5">
            <w:pPr>
              <w:rPr>
                <w:lang w:val="en-US"/>
              </w:rPr>
            </w:pPr>
            <w:r w:rsidRPr="002079B5">
              <w:rPr>
                <w:lang w:val="en-US"/>
              </w:rPr>
              <w:t xml:space="preserve">      v_QoS_Rules := cs_QoS_Rules ({f_BuildDefaultQoSRule(p_RuleNum)}, p_IEI);</w:t>
            </w:r>
          </w:p>
          <w:p w14:paraId="278CEDE1" w14:textId="77777777" w:rsidR="002079B5" w:rsidRPr="002079B5" w:rsidRDefault="002079B5" w:rsidP="002079B5">
            <w:pPr>
              <w:rPr>
                <w:lang w:val="en-US"/>
              </w:rPr>
            </w:pPr>
            <w:r w:rsidRPr="002079B5">
              <w:rPr>
                <w:lang w:val="en-US"/>
              </w:rPr>
              <w:t xml:space="preserve">    }</w:t>
            </w:r>
          </w:p>
          <w:p w14:paraId="648E9479" w14:textId="77777777" w:rsidR="002079B5" w:rsidRPr="002079B5" w:rsidRDefault="002079B5" w:rsidP="002079B5">
            <w:pPr>
              <w:rPr>
                <w:lang w:val="en-US"/>
              </w:rPr>
            </w:pPr>
            <w:r w:rsidRPr="002079B5">
              <w:rPr>
                <w:lang w:val="en-US"/>
              </w:rPr>
              <w:t xml:space="preserve">    return v_QoS_Rules;</w:t>
            </w:r>
          </w:p>
          <w:p w14:paraId="58E90E66" w14:textId="4CE2C797" w:rsidR="00237180" w:rsidRDefault="002079B5" w:rsidP="002079B5">
            <w:pPr>
              <w:rPr>
                <w:lang w:val="en-US"/>
              </w:rPr>
            </w:pPr>
            <w:r w:rsidRPr="002079B5">
              <w:rPr>
                <w:lang w:val="en-US"/>
              </w:rPr>
              <w:t xml:space="preserve">  }</w:t>
            </w:r>
          </w:p>
        </w:tc>
      </w:tr>
    </w:tbl>
    <w:p w14:paraId="753AD307" w14:textId="77777777" w:rsidR="00237180" w:rsidRDefault="00237180" w:rsidP="00237180">
      <w:pPr>
        <w:rPr>
          <w:lang w:val="en-US"/>
        </w:rPr>
      </w:pPr>
    </w:p>
    <w:p w14:paraId="6CBEB025" w14:textId="77777777" w:rsidR="00237180" w:rsidRPr="00643A34" w:rsidRDefault="00237180" w:rsidP="00237180">
      <w:pPr>
        <w:rPr>
          <w:b/>
          <w:bCs/>
          <w:lang w:val="en-US"/>
        </w:rPr>
      </w:pPr>
      <w:r w:rsidRPr="00643A34">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7180" w14:paraId="2B93B609" w14:textId="77777777" w:rsidTr="00575610">
        <w:tc>
          <w:tcPr>
            <w:tcW w:w="9855" w:type="dxa"/>
          </w:tcPr>
          <w:p w14:paraId="21C1EB4D" w14:textId="77777777" w:rsidR="002079B5" w:rsidRPr="002079B5" w:rsidRDefault="002079B5" w:rsidP="002079B5">
            <w:pPr>
              <w:rPr>
                <w:lang w:val="en-US"/>
              </w:rPr>
            </w:pPr>
            <w:r w:rsidRPr="002079B5">
              <w:rPr>
                <w:lang w:val="en-US"/>
              </w:rPr>
              <w:t xml:space="preserve">  function f_BuildDefaultQoSRules (charstring p_RuleNum,</w:t>
            </w:r>
          </w:p>
          <w:p w14:paraId="692D4A93" w14:textId="62E7FEB0" w:rsidR="00040C16" w:rsidRPr="00040C16" w:rsidRDefault="002079B5" w:rsidP="00040C16">
            <w:pPr>
              <w:rPr>
                <w:highlight w:val="yellow"/>
                <w:lang w:val="en-US"/>
              </w:rPr>
            </w:pPr>
            <w:r w:rsidRPr="002079B5">
              <w:rPr>
                <w:lang w:val="en-US"/>
              </w:rPr>
              <w:t xml:space="preserve">                                   template (omit) IEI8_Type p_IEI := omit</w:t>
            </w:r>
            <w:r w:rsidR="00040C16">
              <w:t xml:space="preserve"> </w:t>
            </w:r>
            <w:r w:rsidR="00040C16" w:rsidRPr="00040C16">
              <w:rPr>
                <w:highlight w:val="yellow"/>
                <w:lang w:val="en-US"/>
              </w:rPr>
              <w:t>,</w:t>
            </w:r>
          </w:p>
          <w:p w14:paraId="276CB135" w14:textId="0992E1AA" w:rsidR="002079B5" w:rsidRPr="002079B5" w:rsidRDefault="00040C16" w:rsidP="00040C16">
            <w:pPr>
              <w:rPr>
                <w:lang w:val="en-US"/>
              </w:rPr>
            </w:pPr>
            <w:r w:rsidRPr="00040C16">
              <w:rPr>
                <w:highlight w:val="yellow"/>
                <w:lang w:val="en-US"/>
              </w:rPr>
              <w:t xml:space="preserve">                                   boolean p_Delete:= false</w:t>
            </w:r>
            <w:r w:rsidR="002079B5" w:rsidRPr="002079B5">
              <w:rPr>
                <w:lang w:val="en-US"/>
              </w:rPr>
              <w:t>) return template (value) QoS_Rules</w:t>
            </w:r>
          </w:p>
          <w:p w14:paraId="0FD6F5A1" w14:textId="77777777" w:rsidR="002079B5" w:rsidRPr="002079B5" w:rsidRDefault="002079B5" w:rsidP="002079B5">
            <w:pPr>
              <w:rPr>
                <w:lang w:val="en-US"/>
              </w:rPr>
            </w:pPr>
            <w:r w:rsidRPr="002079B5">
              <w:rPr>
                <w:lang w:val="en-US"/>
              </w:rPr>
              <w:t xml:space="preserve">  {</w:t>
            </w:r>
          </w:p>
          <w:p w14:paraId="4499DDE1" w14:textId="77777777" w:rsidR="002079B5" w:rsidRPr="002079B5" w:rsidRDefault="002079B5" w:rsidP="002079B5">
            <w:pPr>
              <w:rPr>
                <w:lang w:val="en-US"/>
              </w:rPr>
            </w:pPr>
            <w:r w:rsidRPr="002079B5">
              <w:rPr>
                <w:lang w:val="en-US"/>
              </w:rPr>
              <w:t xml:space="preserve">    var template (value) QoS_Rules v_QoS_Rules;</w:t>
            </w:r>
          </w:p>
          <w:p w14:paraId="5DE1EA03" w14:textId="77777777" w:rsidR="002079B5" w:rsidRPr="002079B5" w:rsidRDefault="002079B5" w:rsidP="002079B5">
            <w:pPr>
              <w:rPr>
                <w:lang w:val="en-US"/>
              </w:rPr>
            </w:pPr>
            <w:r w:rsidRPr="002079B5">
              <w:rPr>
                <w:lang w:val="en-US"/>
              </w:rPr>
              <w:t xml:space="preserve">    </w:t>
            </w:r>
          </w:p>
          <w:p w14:paraId="3EDB56CC" w14:textId="77777777" w:rsidR="002079B5" w:rsidRPr="002079B5" w:rsidRDefault="002079B5" w:rsidP="002079B5">
            <w:pPr>
              <w:rPr>
                <w:lang w:val="en-US"/>
              </w:rPr>
            </w:pPr>
            <w:r w:rsidRPr="002079B5">
              <w:rPr>
                <w:lang w:val="en-US"/>
              </w:rPr>
              <w:t xml:space="preserve">    if (p_RuleNum == "7_Voice") {</w:t>
            </w:r>
          </w:p>
          <w:p w14:paraId="22DB86F6" w14:textId="77777777" w:rsidR="00040C16" w:rsidRPr="00040C16" w:rsidRDefault="002079B5" w:rsidP="00040C16">
            <w:pPr>
              <w:rPr>
                <w:highlight w:val="yellow"/>
                <w:lang w:val="en-US"/>
              </w:rPr>
            </w:pPr>
            <w:r w:rsidRPr="002079B5">
              <w:rPr>
                <w:lang w:val="en-US"/>
              </w:rPr>
              <w:t xml:space="preserve">      </w:t>
            </w:r>
            <w:r w:rsidR="00040C16" w:rsidRPr="00040C16">
              <w:rPr>
                <w:highlight w:val="yellow"/>
                <w:lang w:val="en-US"/>
              </w:rPr>
              <w:t xml:space="preserve">if(p_Delete) {  </w:t>
            </w:r>
          </w:p>
          <w:p w14:paraId="5AD56282" w14:textId="77777777" w:rsidR="00040C16" w:rsidRPr="00040C16" w:rsidRDefault="00040C16" w:rsidP="00040C16">
            <w:pPr>
              <w:rPr>
                <w:highlight w:val="yellow"/>
                <w:lang w:val="en-US"/>
              </w:rPr>
            </w:pPr>
            <w:r w:rsidRPr="00040C16">
              <w:rPr>
                <w:highlight w:val="yellow"/>
                <w:lang w:val="en-US"/>
              </w:rPr>
              <w:t xml:space="preserve">       v_QoS_Rules := cs_QoS_Rules ({cs_QoS_RuleDel('03'O)}, p_IEI);</w:t>
            </w:r>
          </w:p>
          <w:p w14:paraId="4730F895" w14:textId="77777777" w:rsidR="00040C16" w:rsidRPr="00040C16" w:rsidRDefault="00040C16" w:rsidP="00040C16">
            <w:pPr>
              <w:rPr>
                <w:highlight w:val="yellow"/>
                <w:lang w:val="en-US"/>
              </w:rPr>
            </w:pPr>
            <w:r w:rsidRPr="00040C16">
              <w:rPr>
                <w:highlight w:val="yellow"/>
                <w:lang w:val="en-US"/>
              </w:rPr>
              <w:t xml:space="preserve">    }</w:t>
            </w:r>
          </w:p>
          <w:p w14:paraId="3CBD406C" w14:textId="77777777" w:rsidR="00040C16" w:rsidRPr="00040C16" w:rsidRDefault="00040C16" w:rsidP="00040C16">
            <w:pPr>
              <w:rPr>
                <w:lang w:val="en-US"/>
              </w:rPr>
            </w:pPr>
            <w:r w:rsidRPr="00040C16">
              <w:rPr>
                <w:highlight w:val="yellow"/>
                <w:lang w:val="en-US"/>
              </w:rPr>
              <w:t xml:space="preserve">    else{</w:t>
            </w:r>
          </w:p>
          <w:p w14:paraId="435D5656" w14:textId="77777777" w:rsidR="00040C16" w:rsidRPr="00040C16" w:rsidRDefault="00040C16" w:rsidP="00040C16">
            <w:pPr>
              <w:rPr>
                <w:lang w:val="en-US"/>
              </w:rPr>
            </w:pPr>
            <w:r w:rsidRPr="00040C16">
              <w:rPr>
                <w:lang w:val="en-US"/>
              </w:rPr>
              <w:t xml:space="preserve">      v_QoS_Rules := cs_QoS_Rules ({cs_QoS_Rule('03'O, int2bit(7, 6), '01'O, -, cs_PacketFilterList_MediaUDP('0110'B), '0'B)}, p_IEI); // @sic R5-210627 sic@</w:t>
            </w:r>
          </w:p>
          <w:p w14:paraId="7F9DA48D" w14:textId="6E82F502" w:rsidR="002079B5" w:rsidRPr="002079B5" w:rsidRDefault="00040C16" w:rsidP="00040C16">
            <w:pPr>
              <w:rPr>
                <w:lang w:val="en-US"/>
              </w:rPr>
            </w:pPr>
            <w:r w:rsidRPr="00040C16">
              <w:rPr>
                <w:lang w:val="en-US"/>
              </w:rPr>
              <w:t xml:space="preserve">      </w:t>
            </w:r>
            <w:r w:rsidRPr="00040C16">
              <w:rPr>
                <w:highlight w:val="yellow"/>
                <w:lang w:val="en-US"/>
              </w:rPr>
              <w:t>}</w:t>
            </w:r>
            <w:r w:rsidRPr="00040C16">
              <w:rPr>
                <w:lang w:val="en-US"/>
              </w:rPr>
              <w:t xml:space="preserve"> </w:t>
            </w:r>
          </w:p>
          <w:p w14:paraId="5DBEAA42" w14:textId="77777777" w:rsidR="002079B5" w:rsidRPr="002079B5" w:rsidRDefault="002079B5" w:rsidP="002079B5">
            <w:pPr>
              <w:rPr>
                <w:lang w:val="en-US"/>
              </w:rPr>
            </w:pPr>
            <w:r w:rsidRPr="002079B5">
              <w:rPr>
                <w:lang w:val="en-US"/>
              </w:rPr>
              <w:t xml:space="preserve">    } else if (p_RuleNum == "7_Video") {</w:t>
            </w:r>
          </w:p>
          <w:p w14:paraId="7182DA25" w14:textId="77777777" w:rsidR="00040C16" w:rsidRPr="002079B5" w:rsidRDefault="002079B5" w:rsidP="00040C16">
            <w:pPr>
              <w:rPr>
                <w:lang w:val="en-US"/>
              </w:rPr>
            </w:pPr>
            <w:r w:rsidRPr="002079B5">
              <w:rPr>
                <w:lang w:val="en-US"/>
              </w:rPr>
              <w:t xml:space="preserve">     </w:t>
            </w:r>
            <w:r w:rsidR="00040C16" w:rsidRPr="002079B5">
              <w:rPr>
                <w:lang w:val="en-US"/>
              </w:rPr>
              <w:t xml:space="preserve">    if (p_RuleNum == "7_Voice") {</w:t>
            </w:r>
          </w:p>
          <w:p w14:paraId="43F7B660" w14:textId="77777777" w:rsidR="00040C16" w:rsidRPr="00040C16" w:rsidRDefault="00040C16" w:rsidP="00040C16">
            <w:pPr>
              <w:rPr>
                <w:highlight w:val="yellow"/>
                <w:lang w:val="en-US"/>
              </w:rPr>
            </w:pPr>
            <w:r w:rsidRPr="002079B5">
              <w:rPr>
                <w:lang w:val="en-US"/>
              </w:rPr>
              <w:t xml:space="preserve">      </w:t>
            </w:r>
            <w:r w:rsidRPr="00040C16">
              <w:rPr>
                <w:highlight w:val="yellow"/>
                <w:lang w:val="en-US"/>
              </w:rPr>
              <w:t xml:space="preserve">if(p_Delete) {  </w:t>
            </w:r>
          </w:p>
          <w:p w14:paraId="111C6150" w14:textId="22A40793" w:rsidR="00040C16" w:rsidRPr="00040C16" w:rsidRDefault="00040C16" w:rsidP="00040C16">
            <w:pPr>
              <w:rPr>
                <w:highlight w:val="yellow"/>
                <w:lang w:val="en-US"/>
              </w:rPr>
            </w:pPr>
            <w:r w:rsidRPr="00040C16">
              <w:rPr>
                <w:highlight w:val="yellow"/>
                <w:lang w:val="en-US"/>
              </w:rPr>
              <w:t xml:space="preserve">       v_QoS_Rules := cs_QoS_Rules ({cs_QoS_RuleDel('0</w:t>
            </w:r>
            <w:r>
              <w:rPr>
                <w:highlight w:val="yellow"/>
                <w:lang w:val="en-US"/>
              </w:rPr>
              <w:t>4</w:t>
            </w:r>
            <w:r w:rsidRPr="00040C16">
              <w:rPr>
                <w:highlight w:val="yellow"/>
                <w:lang w:val="en-US"/>
              </w:rPr>
              <w:t>'O)}, p_IEI);</w:t>
            </w:r>
          </w:p>
          <w:p w14:paraId="08CDE4C6" w14:textId="09C35431" w:rsidR="00040C16" w:rsidRDefault="00040C16" w:rsidP="00040C16">
            <w:pPr>
              <w:rPr>
                <w:highlight w:val="yellow"/>
                <w:lang w:val="en-US"/>
              </w:rPr>
            </w:pPr>
            <w:r w:rsidRPr="00040C16">
              <w:rPr>
                <w:highlight w:val="yellow"/>
                <w:lang w:val="en-US"/>
              </w:rPr>
              <w:t xml:space="preserve">    }</w:t>
            </w:r>
          </w:p>
          <w:p w14:paraId="2581A1B6" w14:textId="76ED2A5D" w:rsidR="00040C16" w:rsidRDefault="00040C16" w:rsidP="00040C16">
            <w:pPr>
              <w:rPr>
                <w:highlight w:val="yellow"/>
                <w:lang w:val="en-US"/>
              </w:rPr>
            </w:pPr>
            <w:r>
              <w:rPr>
                <w:highlight w:val="yellow"/>
                <w:lang w:val="en-US"/>
              </w:rPr>
              <w:t xml:space="preserve"> Else</w:t>
            </w:r>
          </w:p>
          <w:p w14:paraId="12FBB98E" w14:textId="037F196A" w:rsidR="00040C16" w:rsidRPr="00040C16" w:rsidRDefault="00040C16" w:rsidP="00040C16">
            <w:pPr>
              <w:rPr>
                <w:highlight w:val="yellow"/>
                <w:lang w:val="en-US"/>
              </w:rPr>
            </w:pPr>
            <w:r>
              <w:rPr>
                <w:highlight w:val="yellow"/>
                <w:lang w:val="en-US"/>
              </w:rPr>
              <w:t>{</w:t>
            </w:r>
          </w:p>
          <w:p w14:paraId="76969BB0" w14:textId="3DFEB314" w:rsidR="002079B5" w:rsidRDefault="002079B5" w:rsidP="002079B5">
            <w:pPr>
              <w:rPr>
                <w:lang w:val="en-US"/>
              </w:rPr>
            </w:pPr>
            <w:r w:rsidRPr="002079B5">
              <w:rPr>
                <w:lang w:val="en-US"/>
              </w:rPr>
              <w:lastRenderedPageBreak/>
              <w:t xml:space="preserve"> v_QoS_Rules := cs_QoS_Rules ({cs_QoS_Rule('04'O, int2bit(8, 6), '01'O, -, cs_PacketFilterList_MediaUDP('0111'B), '0'B)}, p_IEI) // @sic R5-210627 sic@</w:t>
            </w:r>
          </w:p>
          <w:p w14:paraId="6F28C940" w14:textId="0ABD84EE" w:rsidR="00040C16" w:rsidRPr="002079B5" w:rsidRDefault="00040C16" w:rsidP="002079B5">
            <w:pPr>
              <w:rPr>
                <w:lang w:val="en-US"/>
              </w:rPr>
            </w:pPr>
            <w:r w:rsidRPr="00040C16">
              <w:rPr>
                <w:highlight w:val="yellow"/>
                <w:lang w:val="en-US"/>
              </w:rPr>
              <w:t>}</w:t>
            </w:r>
          </w:p>
          <w:p w14:paraId="0ADF967E" w14:textId="77777777" w:rsidR="002079B5" w:rsidRPr="002079B5" w:rsidRDefault="002079B5" w:rsidP="002079B5">
            <w:pPr>
              <w:rPr>
                <w:lang w:val="en-US"/>
              </w:rPr>
            </w:pPr>
            <w:r w:rsidRPr="002079B5">
              <w:rPr>
                <w:lang w:val="en-US"/>
              </w:rPr>
              <w:t xml:space="preserve">    } else {</w:t>
            </w:r>
          </w:p>
          <w:p w14:paraId="3E9D1473" w14:textId="77777777" w:rsidR="002079B5" w:rsidRPr="002079B5" w:rsidRDefault="002079B5" w:rsidP="002079B5">
            <w:pPr>
              <w:rPr>
                <w:lang w:val="en-US"/>
              </w:rPr>
            </w:pPr>
            <w:r w:rsidRPr="002079B5">
              <w:rPr>
                <w:lang w:val="en-US"/>
              </w:rPr>
              <w:t xml:space="preserve">      v_QoS_Rules := cs_QoS_Rules ({f_BuildDefaultQoSRule(p_RuleNum)}, p_IEI);</w:t>
            </w:r>
          </w:p>
          <w:p w14:paraId="2B264DDB" w14:textId="77777777" w:rsidR="002079B5" w:rsidRPr="002079B5" w:rsidRDefault="002079B5" w:rsidP="002079B5">
            <w:pPr>
              <w:rPr>
                <w:lang w:val="en-US"/>
              </w:rPr>
            </w:pPr>
            <w:r w:rsidRPr="002079B5">
              <w:rPr>
                <w:lang w:val="en-US"/>
              </w:rPr>
              <w:t xml:space="preserve">    }</w:t>
            </w:r>
          </w:p>
          <w:p w14:paraId="7785885F" w14:textId="77777777" w:rsidR="002079B5" w:rsidRPr="002079B5" w:rsidRDefault="002079B5" w:rsidP="002079B5">
            <w:pPr>
              <w:rPr>
                <w:lang w:val="en-US"/>
              </w:rPr>
            </w:pPr>
            <w:r w:rsidRPr="002079B5">
              <w:rPr>
                <w:lang w:val="en-US"/>
              </w:rPr>
              <w:t xml:space="preserve">    return v_QoS_Rules;</w:t>
            </w:r>
          </w:p>
          <w:p w14:paraId="6A787E57" w14:textId="58CD9F18" w:rsidR="00237180" w:rsidRDefault="002079B5" w:rsidP="002079B5">
            <w:pPr>
              <w:rPr>
                <w:lang w:val="en-US"/>
              </w:rPr>
            </w:pPr>
            <w:r w:rsidRPr="002079B5">
              <w:rPr>
                <w:lang w:val="en-US"/>
              </w:rPr>
              <w:t xml:space="preserve">  }</w:t>
            </w:r>
          </w:p>
        </w:tc>
      </w:tr>
    </w:tbl>
    <w:p w14:paraId="5CBB365C" w14:textId="77777777" w:rsidR="00237180" w:rsidRDefault="00237180" w:rsidP="00237180">
      <w:pPr>
        <w:rPr>
          <w:lang w:val="en-US"/>
        </w:rPr>
      </w:pPr>
    </w:p>
    <w:p w14:paraId="3224B29D" w14:textId="77777777" w:rsidR="00230B6F" w:rsidRPr="00230B6F" w:rsidRDefault="00230B6F" w:rsidP="00230B6F">
      <w:pPr>
        <w:rPr>
          <w:lang w:eastAsia="en-GB"/>
        </w:rPr>
      </w:pPr>
    </w:p>
    <w:sectPr w:rsidR="00230B6F" w:rsidRPr="00230B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6ADD42" w14:textId="77777777" w:rsidR="00BD2208" w:rsidRDefault="00BD2208">
      <w:r>
        <w:separator/>
      </w:r>
    </w:p>
  </w:endnote>
  <w:endnote w:type="continuationSeparator" w:id="0">
    <w:p w14:paraId="72A4250D" w14:textId="77777777" w:rsidR="00BD2208" w:rsidRDefault="00BD2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BA3B34" w14:textId="77777777" w:rsidR="00BD2208" w:rsidRDefault="00BD2208">
      <w:r>
        <w:separator/>
      </w:r>
    </w:p>
  </w:footnote>
  <w:footnote w:type="continuationSeparator" w:id="0">
    <w:p w14:paraId="7CEFA5C5" w14:textId="77777777" w:rsidR="00BD2208" w:rsidRDefault="00BD2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442685" w:rsidRDefault="004426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442685" w:rsidRDefault="004426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442685" w:rsidRDefault="004426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442685" w:rsidRDefault="004426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A50B97"/>
    <w:multiLevelType w:val="singleLevel"/>
    <w:tmpl w:val="88A50B97"/>
    <w:lvl w:ilvl="0">
      <w:start w:val="1"/>
      <w:numFmt w:val="decimal"/>
      <w:suff w:val="space"/>
      <w:lvlText w:val="%1."/>
      <w:lvlJc w:val="left"/>
    </w:lvl>
  </w:abstractNum>
  <w:abstractNum w:abstractNumId="1" w15:restartNumberingAfterBreak="0">
    <w:nsid w:val="8E0B6525"/>
    <w:multiLevelType w:val="singleLevel"/>
    <w:tmpl w:val="91142844"/>
    <w:lvl w:ilvl="0">
      <w:start w:val="1"/>
      <w:numFmt w:val="decimal"/>
      <w:suff w:val="space"/>
      <w:lvlText w:val="%1."/>
      <w:lvlJc w:val="left"/>
      <w:rPr>
        <w:rFonts w:ascii="Arial" w:eastAsia="Times New Roman" w:hAnsi="Arial" w:cs="Arial"/>
      </w:rPr>
    </w:lvl>
  </w:abstractNum>
  <w:abstractNum w:abstractNumId="2" w15:restartNumberingAfterBreak="0">
    <w:nsid w:val="D128F823"/>
    <w:multiLevelType w:val="singleLevel"/>
    <w:tmpl w:val="D128F823"/>
    <w:lvl w:ilvl="0">
      <w:start w:val="1"/>
      <w:numFmt w:val="decimal"/>
      <w:lvlText w:val="%1."/>
      <w:lvlJc w:val="left"/>
      <w:pPr>
        <w:tabs>
          <w:tab w:val="num" w:pos="312"/>
        </w:tabs>
      </w:pPr>
    </w:lvl>
  </w:abstractNum>
  <w:abstractNum w:abstractNumId="3" w15:restartNumberingAfterBreak="0">
    <w:nsid w:val="038E547F"/>
    <w:multiLevelType w:val="singleLevel"/>
    <w:tmpl w:val="B2F4EE68"/>
    <w:lvl w:ilvl="0">
      <w:start w:val="1"/>
      <w:numFmt w:val="decimal"/>
      <w:lvlText w:val="%1."/>
      <w:lvlJc w:val="left"/>
      <w:pPr>
        <w:tabs>
          <w:tab w:val="num" w:pos="312"/>
        </w:tabs>
      </w:pPr>
      <w:rPr>
        <w:rFonts w:ascii="Arial" w:eastAsia="SimSun" w:hAnsi="Arial" w:cs="Arial"/>
      </w:rPr>
    </w:lvl>
  </w:abstractNum>
  <w:abstractNum w:abstractNumId="4" w15:restartNumberingAfterBreak="0">
    <w:nsid w:val="04A97A1E"/>
    <w:multiLevelType w:val="hybridMultilevel"/>
    <w:tmpl w:val="91DC45AA"/>
    <w:lvl w:ilvl="0" w:tplc="72DCD70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9F604C"/>
    <w:multiLevelType w:val="hybridMultilevel"/>
    <w:tmpl w:val="E11C8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43404A"/>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902204"/>
    <w:multiLevelType w:val="hybridMultilevel"/>
    <w:tmpl w:val="B0E61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E16508"/>
    <w:multiLevelType w:val="singleLevel"/>
    <w:tmpl w:val="1FE16508"/>
    <w:lvl w:ilvl="0">
      <w:start w:val="1"/>
      <w:numFmt w:val="decimal"/>
      <w:suff w:val="space"/>
      <w:lvlText w:val="%1."/>
      <w:lvlJc w:val="left"/>
    </w:lvl>
  </w:abstractNum>
  <w:abstractNum w:abstractNumId="11" w15:restartNumberingAfterBreak="0">
    <w:nsid w:val="208677B1"/>
    <w:multiLevelType w:val="hybridMultilevel"/>
    <w:tmpl w:val="2DEAD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C12682"/>
    <w:multiLevelType w:val="hybridMultilevel"/>
    <w:tmpl w:val="F3D0307E"/>
    <w:lvl w:ilvl="0" w:tplc="D8780E6E">
      <w:start w:val="1"/>
      <w:numFmt w:val="decimal"/>
      <w:lvlText w:val="%1&gt;"/>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8266B1B"/>
    <w:multiLevelType w:val="hybridMultilevel"/>
    <w:tmpl w:val="D580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106D0C"/>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B42CAA"/>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F657E4"/>
    <w:multiLevelType w:val="singleLevel"/>
    <w:tmpl w:val="363CD531"/>
    <w:lvl w:ilvl="0">
      <w:start w:val="1"/>
      <w:numFmt w:val="decimal"/>
      <w:lvlText w:val="%1."/>
      <w:lvlJc w:val="left"/>
      <w:pPr>
        <w:tabs>
          <w:tab w:val="num" w:pos="312"/>
        </w:tabs>
      </w:pPr>
    </w:lvl>
  </w:abstractNum>
  <w:abstractNum w:abstractNumId="1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63CD531"/>
    <w:multiLevelType w:val="singleLevel"/>
    <w:tmpl w:val="363CD531"/>
    <w:lvl w:ilvl="0">
      <w:start w:val="1"/>
      <w:numFmt w:val="decimal"/>
      <w:lvlText w:val="%1."/>
      <w:lvlJc w:val="left"/>
      <w:pPr>
        <w:tabs>
          <w:tab w:val="num" w:pos="312"/>
        </w:tabs>
      </w:pPr>
    </w:lvl>
  </w:abstractNum>
  <w:abstractNum w:abstractNumId="19" w15:restartNumberingAfterBreak="0">
    <w:nsid w:val="37B6075C"/>
    <w:multiLevelType w:val="hybridMultilevel"/>
    <w:tmpl w:val="B5226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0A2FA5"/>
    <w:multiLevelType w:val="hybridMultilevel"/>
    <w:tmpl w:val="FBE4E2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A3120B"/>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EE93A85"/>
    <w:multiLevelType w:val="hybridMultilevel"/>
    <w:tmpl w:val="427040B6"/>
    <w:lvl w:ilvl="0" w:tplc="081EBB1C">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2419C0"/>
    <w:multiLevelType w:val="hybridMultilevel"/>
    <w:tmpl w:val="ABEE5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0C56C5"/>
    <w:multiLevelType w:val="singleLevel"/>
    <w:tmpl w:val="640C56C5"/>
    <w:lvl w:ilvl="0">
      <w:start w:val="1"/>
      <w:numFmt w:val="decimal"/>
      <w:lvlText w:val="%1."/>
      <w:lvlJc w:val="left"/>
      <w:pPr>
        <w:tabs>
          <w:tab w:val="num" w:pos="312"/>
        </w:tabs>
      </w:pPr>
    </w:lvl>
  </w:abstractNum>
  <w:abstractNum w:abstractNumId="26" w15:restartNumberingAfterBreak="0">
    <w:nsid w:val="65024B7D"/>
    <w:multiLevelType w:val="hybridMultilevel"/>
    <w:tmpl w:val="FDB0E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FC4261"/>
    <w:multiLevelType w:val="hybridMultilevel"/>
    <w:tmpl w:val="68CCE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370906"/>
    <w:multiLevelType w:val="hybridMultilevel"/>
    <w:tmpl w:val="F29E4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193E82"/>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C91752"/>
    <w:multiLevelType w:val="hybridMultilevel"/>
    <w:tmpl w:val="6EE85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CC43CE"/>
    <w:multiLevelType w:val="hybridMultilevel"/>
    <w:tmpl w:val="E9947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0C2028"/>
    <w:multiLevelType w:val="hybridMultilevel"/>
    <w:tmpl w:val="BC12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AF521E"/>
    <w:multiLevelType w:val="hybridMultilevel"/>
    <w:tmpl w:val="A4666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7"/>
  </w:num>
  <w:num w:numId="5">
    <w:abstractNumId w:val="25"/>
  </w:num>
  <w:num w:numId="6">
    <w:abstractNumId w:val="6"/>
  </w:num>
  <w:num w:numId="7">
    <w:abstractNumId w:val="22"/>
  </w:num>
  <w:num w:numId="8">
    <w:abstractNumId w:val="30"/>
  </w:num>
  <w:num w:numId="9">
    <w:abstractNumId w:val="21"/>
  </w:num>
  <w:num w:numId="10">
    <w:abstractNumId w:val="19"/>
  </w:num>
  <w:num w:numId="11">
    <w:abstractNumId w:val="27"/>
  </w:num>
  <w:num w:numId="12">
    <w:abstractNumId w:val="24"/>
  </w:num>
  <w:num w:numId="13">
    <w:abstractNumId w:val="9"/>
  </w:num>
  <w:num w:numId="14">
    <w:abstractNumId w:val="32"/>
  </w:num>
  <w:num w:numId="15">
    <w:abstractNumId w:val="14"/>
  </w:num>
  <w:num w:numId="16">
    <w:abstractNumId w:val="26"/>
  </w:num>
  <w:num w:numId="17">
    <w:abstractNumId w:val="31"/>
  </w:num>
  <w:num w:numId="18">
    <w:abstractNumId w:val="2"/>
  </w:num>
  <w:num w:numId="19">
    <w:abstractNumId w:val="3"/>
  </w:num>
  <w:num w:numId="20">
    <w:abstractNumId w:val="28"/>
  </w:num>
  <w:num w:numId="21">
    <w:abstractNumId w:val="10"/>
  </w:num>
  <w:num w:numId="22">
    <w:abstractNumId w:val="1"/>
  </w:num>
  <w:num w:numId="23">
    <w:abstractNumId w:val="0"/>
  </w:num>
  <w:num w:numId="24">
    <w:abstractNumId w:val="11"/>
  </w:num>
  <w:num w:numId="25">
    <w:abstractNumId w:val="18"/>
  </w:num>
  <w:num w:numId="26">
    <w:abstractNumId w:val="29"/>
  </w:num>
  <w:num w:numId="27">
    <w:abstractNumId w:val="15"/>
  </w:num>
  <w:num w:numId="28">
    <w:abstractNumId w:val="16"/>
  </w:num>
  <w:num w:numId="29">
    <w:abstractNumId w:val="12"/>
  </w:num>
  <w:num w:numId="30">
    <w:abstractNumId w:val="33"/>
  </w:num>
  <w:num w:numId="31">
    <w:abstractNumId w:val="5"/>
  </w:num>
  <w:num w:numId="32">
    <w:abstractNumId w:val="4"/>
  </w:num>
  <w:num w:numId="33">
    <w:abstractNumId w:val="23"/>
  </w:num>
  <w:num w:numId="34">
    <w:abstractNumId w:val="7"/>
  </w:num>
  <w:num w:numId="35">
    <w:abstractNumId w:val="20"/>
  </w:num>
  <w:num w:numId="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22E4A"/>
    <w:rsid w:val="0003021B"/>
    <w:rsid w:val="00030294"/>
    <w:rsid w:val="00030B84"/>
    <w:rsid w:val="00040C16"/>
    <w:rsid w:val="00045F51"/>
    <w:rsid w:val="00065CBA"/>
    <w:rsid w:val="000A2912"/>
    <w:rsid w:val="000A6394"/>
    <w:rsid w:val="000B7FED"/>
    <w:rsid w:val="000C038A"/>
    <w:rsid w:val="000C6598"/>
    <w:rsid w:val="000D44B3"/>
    <w:rsid w:val="000F6FBF"/>
    <w:rsid w:val="00134C93"/>
    <w:rsid w:val="00144A79"/>
    <w:rsid w:val="00145D43"/>
    <w:rsid w:val="00192C46"/>
    <w:rsid w:val="001A08B3"/>
    <w:rsid w:val="001A09A3"/>
    <w:rsid w:val="001A433F"/>
    <w:rsid w:val="001A7B60"/>
    <w:rsid w:val="001B52F0"/>
    <w:rsid w:val="001B7A65"/>
    <w:rsid w:val="001E41F3"/>
    <w:rsid w:val="001E4F74"/>
    <w:rsid w:val="001F01B6"/>
    <w:rsid w:val="001F2D5E"/>
    <w:rsid w:val="002079B5"/>
    <w:rsid w:val="002118AB"/>
    <w:rsid w:val="002160BA"/>
    <w:rsid w:val="002177A0"/>
    <w:rsid w:val="0022307B"/>
    <w:rsid w:val="00230B6F"/>
    <w:rsid w:val="00237180"/>
    <w:rsid w:val="0025709B"/>
    <w:rsid w:val="0026004D"/>
    <w:rsid w:val="002640DD"/>
    <w:rsid w:val="00275D12"/>
    <w:rsid w:val="00280C35"/>
    <w:rsid w:val="00283EBC"/>
    <w:rsid w:val="00284FEB"/>
    <w:rsid w:val="002860C4"/>
    <w:rsid w:val="002B5741"/>
    <w:rsid w:val="002C02F6"/>
    <w:rsid w:val="002D362B"/>
    <w:rsid w:val="002D39A7"/>
    <w:rsid w:val="002E472E"/>
    <w:rsid w:val="002F6BAD"/>
    <w:rsid w:val="00305409"/>
    <w:rsid w:val="00310086"/>
    <w:rsid w:val="00311EE5"/>
    <w:rsid w:val="00317F09"/>
    <w:rsid w:val="003234CC"/>
    <w:rsid w:val="00335496"/>
    <w:rsid w:val="00344D50"/>
    <w:rsid w:val="003609EF"/>
    <w:rsid w:val="00361F13"/>
    <w:rsid w:val="0036231A"/>
    <w:rsid w:val="00374DD4"/>
    <w:rsid w:val="00395A27"/>
    <w:rsid w:val="003A0D0F"/>
    <w:rsid w:val="003A0EDE"/>
    <w:rsid w:val="003A22C0"/>
    <w:rsid w:val="003A3CA7"/>
    <w:rsid w:val="003B6BD9"/>
    <w:rsid w:val="003E1A36"/>
    <w:rsid w:val="00410371"/>
    <w:rsid w:val="004146C9"/>
    <w:rsid w:val="004242F1"/>
    <w:rsid w:val="00442685"/>
    <w:rsid w:val="004942F6"/>
    <w:rsid w:val="00494D00"/>
    <w:rsid w:val="004B5579"/>
    <w:rsid w:val="004B75B7"/>
    <w:rsid w:val="004C3318"/>
    <w:rsid w:val="004D5D05"/>
    <w:rsid w:val="004F2994"/>
    <w:rsid w:val="0051580D"/>
    <w:rsid w:val="0051584C"/>
    <w:rsid w:val="00547111"/>
    <w:rsid w:val="0054712D"/>
    <w:rsid w:val="00555E70"/>
    <w:rsid w:val="00557065"/>
    <w:rsid w:val="00566776"/>
    <w:rsid w:val="00576B7D"/>
    <w:rsid w:val="00592D74"/>
    <w:rsid w:val="005A0003"/>
    <w:rsid w:val="005C657A"/>
    <w:rsid w:val="005D5EA0"/>
    <w:rsid w:val="005E2C44"/>
    <w:rsid w:val="00600564"/>
    <w:rsid w:val="00605FCB"/>
    <w:rsid w:val="00621188"/>
    <w:rsid w:val="006257ED"/>
    <w:rsid w:val="00643A34"/>
    <w:rsid w:val="0066030A"/>
    <w:rsid w:val="0066224B"/>
    <w:rsid w:val="00665C47"/>
    <w:rsid w:val="006667C0"/>
    <w:rsid w:val="0067277E"/>
    <w:rsid w:val="006759D6"/>
    <w:rsid w:val="00695808"/>
    <w:rsid w:val="006B3C17"/>
    <w:rsid w:val="006B46FB"/>
    <w:rsid w:val="006E21FB"/>
    <w:rsid w:val="00701A94"/>
    <w:rsid w:val="007146D3"/>
    <w:rsid w:val="00715499"/>
    <w:rsid w:val="00757DA6"/>
    <w:rsid w:val="00765598"/>
    <w:rsid w:val="00792342"/>
    <w:rsid w:val="007977A8"/>
    <w:rsid w:val="007A7498"/>
    <w:rsid w:val="007B512A"/>
    <w:rsid w:val="007C2097"/>
    <w:rsid w:val="007D6A07"/>
    <w:rsid w:val="007E76DC"/>
    <w:rsid w:val="007F44EA"/>
    <w:rsid w:val="007F7259"/>
    <w:rsid w:val="008040A8"/>
    <w:rsid w:val="008279FA"/>
    <w:rsid w:val="00832EA7"/>
    <w:rsid w:val="00847DB8"/>
    <w:rsid w:val="008535B7"/>
    <w:rsid w:val="008626E7"/>
    <w:rsid w:val="00870EE7"/>
    <w:rsid w:val="008863B9"/>
    <w:rsid w:val="008A45A6"/>
    <w:rsid w:val="008A4C0E"/>
    <w:rsid w:val="008A55E2"/>
    <w:rsid w:val="008C38FD"/>
    <w:rsid w:val="008C7320"/>
    <w:rsid w:val="008F3789"/>
    <w:rsid w:val="008F686C"/>
    <w:rsid w:val="009148DE"/>
    <w:rsid w:val="00937A5E"/>
    <w:rsid w:val="00941E30"/>
    <w:rsid w:val="0095216E"/>
    <w:rsid w:val="00952F40"/>
    <w:rsid w:val="00976C27"/>
    <w:rsid w:val="009777D9"/>
    <w:rsid w:val="00980F99"/>
    <w:rsid w:val="00982379"/>
    <w:rsid w:val="00991B88"/>
    <w:rsid w:val="009A5753"/>
    <w:rsid w:val="009A579D"/>
    <w:rsid w:val="009B0C3B"/>
    <w:rsid w:val="009B38DB"/>
    <w:rsid w:val="009B5787"/>
    <w:rsid w:val="009C3ADF"/>
    <w:rsid w:val="009E3297"/>
    <w:rsid w:val="009E3609"/>
    <w:rsid w:val="009F734F"/>
    <w:rsid w:val="00A03654"/>
    <w:rsid w:val="00A1055C"/>
    <w:rsid w:val="00A10E39"/>
    <w:rsid w:val="00A246B6"/>
    <w:rsid w:val="00A37C31"/>
    <w:rsid w:val="00A47E70"/>
    <w:rsid w:val="00A50CF0"/>
    <w:rsid w:val="00A514FF"/>
    <w:rsid w:val="00A7671C"/>
    <w:rsid w:val="00AA2CBC"/>
    <w:rsid w:val="00AB38CB"/>
    <w:rsid w:val="00AB65B9"/>
    <w:rsid w:val="00AC23BD"/>
    <w:rsid w:val="00AC5820"/>
    <w:rsid w:val="00AD1CD8"/>
    <w:rsid w:val="00AD62D3"/>
    <w:rsid w:val="00B258BB"/>
    <w:rsid w:val="00B51510"/>
    <w:rsid w:val="00B67B97"/>
    <w:rsid w:val="00B77890"/>
    <w:rsid w:val="00B968C8"/>
    <w:rsid w:val="00BA3EC5"/>
    <w:rsid w:val="00BA51D9"/>
    <w:rsid w:val="00BB083E"/>
    <w:rsid w:val="00BB5DFC"/>
    <w:rsid w:val="00BC3116"/>
    <w:rsid w:val="00BD2208"/>
    <w:rsid w:val="00BD279D"/>
    <w:rsid w:val="00BD6BB8"/>
    <w:rsid w:val="00BE179D"/>
    <w:rsid w:val="00BE3383"/>
    <w:rsid w:val="00BE6F27"/>
    <w:rsid w:val="00C01F92"/>
    <w:rsid w:val="00C243F7"/>
    <w:rsid w:val="00C32DEB"/>
    <w:rsid w:val="00C33E7F"/>
    <w:rsid w:val="00C462F9"/>
    <w:rsid w:val="00C66BA2"/>
    <w:rsid w:val="00C83A6B"/>
    <w:rsid w:val="00C95985"/>
    <w:rsid w:val="00CA44A0"/>
    <w:rsid w:val="00CB36F7"/>
    <w:rsid w:val="00CB4586"/>
    <w:rsid w:val="00CB5F17"/>
    <w:rsid w:val="00CC5026"/>
    <w:rsid w:val="00CC68D0"/>
    <w:rsid w:val="00CE6D50"/>
    <w:rsid w:val="00CF5766"/>
    <w:rsid w:val="00D00793"/>
    <w:rsid w:val="00D03794"/>
    <w:rsid w:val="00D03F9A"/>
    <w:rsid w:val="00D06D51"/>
    <w:rsid w:val="00D24991"/>
    <w:rsid w:val="00D330A6"/>
    <w:rsid w:val="00D44D27"/>
    <w:rsid w:val="00D50255"/>
    <w:rsid w:val="00D66520"/>
    <w:rsid w:val="00D83373"/>
    <w:rsid w:val="00D83C48"/>
    <w:rsid w:val="00D85F97"/>
    <w:rsid w:val="00D878CE"/>
    <w:rsid w:val="00D9742A"/>
    <w:rsid w:val="00DC2D3D"/>
    <w:rsid w:val="00DE34CF"/>
    <w:rsid w:val="00DE7626"/>
    <w:rsid w:val="00DF0CD3"/>
    <w:rsid w:val="00E057A7"/>
    <w:rsid w:val="00E13F3D"/>
    <w:rsid w:val="00E21987"/>
    <w:rsid w:val="00E259B2"/>
    <w:rsid w:val="00E32FF3"/>
    <w:rsid w:val="00E34898"/>
    <w:rsid w:val="00E667B7"/>
    <w:rsid w:val="00E81ED2"/>
    <w:rsid w:val="00E85415"/>
    <w:rsid w:val="00E857DE"/>
    <w:rsid w:val="00EB09B7"/>
    <w:rsid w:val="00EE7D7C"/>
    <w:rsid w:val="00F104CE"/>
    <w:rsid w:val="00F25D98"/>
    <w:rsid w:val="00F300FB"/>
    <w:rsid w:val="00F7019E"/>
    <w:rsid w:val="00F751B6"/>
    <w:rsid w:val="00F93B4E"/>
    <w:rsid w:val="00F97C82"/>
    <w:rsid w:val="00FB6386"/>
    <w:rsid w:val="00FC79FD"/>
    <w:rsid w:val="00FD0C4C"/>
    <w:rsid w:val="00FD5F4A"/>
    <w:rsid w:val="00FF58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1594</TotalTime>
  <Pages>21</Pages>
  <Words>4878</Words>
  <Characters>27807</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32620</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Shaun Harry</cp:lastModifiedBy>
  <cp:revision>27</cp:revision>
  <cp:lastPrinted>1900-01-01T00:00:00Z</cp:lastPrinted>
  <dcterms:created xsi:type="dcterms:W3CDTF">2020-12-08T10:56:00Z</dcterms:created>
  <dcterms:modified xsi:type="dcterms:W3CDTF">2021-03-31T15:30:00Z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