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14E5" w:rsidRDefault="00D714E5" w:rsidP="00D714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R5s210383</w:t>
      </w:r>
      <w:r>
        <w:rPr>
          <w:b/>
          <w:i/>
          <w:noProof/>
          <w:sz w:val="28"/>
        </w:rPr>
        <w:fldChar w:fldCharType="end"/>
      </w:r>
    </w:p>
    <w:p w:rsidR="00D714E5" w:rsidRDefault="00D714E5" w:rsidP="00D714E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14E5" w:rsidTr="002401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4E5" w:rsidRDefault="00D714E5" w:rsidP="002401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714E5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714E5" w:rsidRDefault="00D714E5" w:rsidP="00240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714E5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714E5" w:rsidRDefault="00D714E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4E5" w:rsidTr="00240176">
        <w:tc>
          <w:tcPr>
            <w:tcW w:w="142" w:type="dxa"/>
            <w:tcBorders>
              <w:left w:val="single" w:sz="4" w:space="0" w:color="auto"/>
            </w:tcBorders>
          </w:tcPr>
          <w:p w:rsidR="00D714E5" w:rsidRDefault="00D714E5" w:rsidP="002401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714E5" w:rsidRPr="00410371" w:rsidRDefault="00D714E5" w:rsidP="002401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714E5" w:rsidRDefault="00D714E5" w:rsidP="00240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714E5" w:rsidRPr="00410371" w:rsidRDefault="00D714E5" w:rsidP="0024017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714E5" w:rsidRDefault="00D714E5" w:rsidP="002401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714E5" w:rsidRPr="00410371" w:rsidRDefault="00D714E5" w:rsidP="002401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714E5" w:rsidRDefault="00D714E5" w:rsidP="002401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714E5" w:rsidRPr="00410371" w:rsidRDefault="00D714E5" w:rsidP="00240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714E5" w:rsidRDefault="00D714E5" w:rsidP="00240176">
            <w:pPr>
              <w:pStyle w:val="CRCoverPage"/>
              <w:spacing w:after="0"/>
              <w:rPr>
                <w:noProof/>
              </w:rPr>
            </w:pPr>
          </w:p>
        </w:tc>
      </w:tr>
      <w:tr w:rsidR="00D714E5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714E5" w:rsidRDefault="00D714E5" w:rsidP="00240176">
            <w:pPr>
              <w:pStyle w:val="CRCoverPage"/>
              <w:spacing w:after="0"/>
              <w:rPr>
                <w:noProof/>
              </w:rPr>
            </w:pPr>
          </w:p>
        </w:tc>
      </w:tr>
      <w:tr w:rsidR="00D714E5" w:rsidTr="002401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714E5" w:rsidRPr="00F25D98" w:rsidRDefault="00D714E5" w:rsidP="002401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714E5" w:rsidTr="00240176">
        <w:tc>
          <w:tcPr>
            <w:tcW w:w="9641" w:type="dxa"/>
            <w:gridSpan w:val="9"/>
          </w:tcPr>
          <w:p w:rsidR="00D714E5" w:rsidRDefault="00D714E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714E5" w:rsidRDefault="00D714E5" w:rsidP="00D714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14E5" w:rsidTr="00240176">
        <w:tc>
          <w:tcPr>
            <w:tcW w:w="2835" w:type="dxa"/>
          </w:tcPr>
          <w:p w:rsidR="00D714E5" w:rsidRDefault="00D714E5" w:rsidP="002401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714E5" w:rsidRDefault="00D714E5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714E5" w:rsidRDefault="00D714E5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714E5" w:rsidRDefault="00D714E5" w:rsidP="00240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714E5" w:rsidRDefault="00D714E5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714E5" w:rsidRDefault="00D714E5" w:rsidP="00240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714E5" w:rsidRDefault="00D714E5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714E5" w:rsidRDefault="00D714E5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714E5" w:rsidRDefault="00D714E5" w:rsidP="002401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714E5" w:rsidRDefault="00D714E5" w:rsidP="00D714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714E5" w:rsidTr="00240176">
        <w:tc>
          <w:tcPr>
            <w:tcW w:w="9640" w:type="dxa"/>
            <w:gridSpan w:val="11"/>
          </w:tcPr>
          <w:p w:rsidR="00D714E5" w:rsidRDefault="00D714E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4E5" w:rsidTr="002401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714E5" w:rsidRDefault="00D714E5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14E5" w:rsidRDefault="00D714E5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10.1.4.1</w:t>
            </w:r>
            <w:r>
              <w:fldChar w:fldCharType="end"/>
            </w:r>
          </w:p>
        </w:tc>
      </w:tr>
      <w:tr w:rsidR="00D714E5" w:rsidTr="00240176">
        <w:tc>
          <w:tcPr>
            <w:tcW w:w="1843" w:type="dxa"/>
            <w:tcBorders>
              <w:left w:val="single" w:sz="4" w:space="0" w:color="auto"/>
            </w:tcBorders>
          </w:tcPr>
          <w:p w:rsidR="00D714E5" w:rsidRDefault="00D714E5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714E5" w:rsidRDefault="00D714E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4E5" w:rsidTr="00240176">
        <w:tc>
          <w:tcPr>
            <w:tcW w:w="1843" w:type="dxa"/>
            <w:tcBorders>
              <w:left w:val="single" w:sz="4" w:space="0" w:color="auto"/>
            </w:tcBorders>
          </w:tcPr>
          <w:p w:rsidR="00D714E5" w:rsidRDefault="00D714E5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714E5" w:rsidRDefault="00D714E5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714E5" w:rsidTr="00240176">
        <w:tc>
          <w:tcPr>
            <w:tcW w:w="1843" w:type="dxa"/>
            <w:tcBorders>
              <w:left w:val="single" w:sz="4" w:space="0" w:color="auto"/>
            </w:tcBorders>
          </w:tcPr>
          <w:p w:rsidR="00D714E5" w:rsidRDefault="00D714E5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714E5" w:rsidRDefault="00D714E5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714E5" w:rsidTr="00240176">
        <w:tc>
          <w:tcPr>
            <w:tcW w:w="1843" w:type="dxa"/>
            <w:tcBorders>
              <w:left w:val="single" w:sz="4" w:space="0" w:color="auto"/>
            </w:tcBorders>
          </w:tcPr>
          <w:p w:rsidR="00D714E5" w:rsidRDefault="00D714E5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714E5" w:rsidRDefault="00D714E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4E5" w:rsidTr="00240176">
        <w:tc>
          <w:tcPr>
            <w:tcW w:w="1843" w:type="dxa"/>
            <w:tcBorders>
              <w:left w:val="single" w:sz="4" w:space="0" w:color="auto"/>
            </w:tcBorders>
          </w:tcPr>
          <w:p w:rsidR="00D714E5" w:rsidRDefault="00D714E5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714E5" w:rsidRDefault="00D714E5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714E5" w:rsidRDefault="00D714E5" w:rsidP="002401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714E5" w:rsidRDefault="00D714E5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714E5" w:rsidRDefault="00D714E5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2021-03-29</w:t>
            </w:r>
            <w:r>
              <w:rPr>
                <w:noProof/>
              </w:rPr>
              <w:fldChar w:fldCharType="end"/>
            </w:r>
          </w:p>
        </w:tc>
      </w:tr>
      <w:tr w:rsidR="00D714E5" w:rsidTr="00240176">
        <w:tc>
          <w:tcPr>
            <w:tcW w:w="1843" w:type="dxa"/>
            <w:tcBorders>
              <w:left w:val="single" w:sz="4" w:space="0" w:color="auto"/>
            </w:tcBorders>
          </w:tcPr>
          <w:p w:rsidR="00D714E5" w:rsidRDefault="00D714E5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714E5" w:rsidRDefault="00D714E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714E5" w:rsidRDefault="00D714E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714E5" w:rsidRDefault="00D714E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714E5" w:rsidRDefault="00D714E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4E5" w:rsidTr="002401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714E5" w:rsidRDefault="00D714E5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714E5" w:rsidRDefault="00D714E5" w:rsidP="002401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714E5" w:rsidRDefault="00D714E5" w:rsidP="002401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714E5" w:rsidRDefault="00D714E5" w:rsidP="002401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714E5" w:rsidRDefault="00D714E5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714E5" w:rsidTr="002401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714E5" w:rsidRDefault="00D714E5" w:rsidP="002401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714E5" w:rsidRDefault="00D714E5" w:rsidP="002401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714E5" w:rsidRDefault="00D714E5" w:rsidP="002401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714E5" w:rsidRPr="007C2097" w:rsidRDefault="00D714E5" w:rsidP="00240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714E5" w:rsidTr="00240176">
        <w:tc>
          <w:tcPr>
            <w:tcW w:w="1843" w:type="dxa"/>
          </w:tcPr>
          <w:p w:rsidR="00D714E5" w:rsidRDefault="00D714E5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714E5" w:rsidRDefault="00D714E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017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0017" w:rsidRDefault="00070017" w:rsidP="00070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current implementation of function </w:t>
            </w:r>
            <w:r w:rsidRPr="00FB4123">
              <w:rPr>
                <w:noProof/>
                <w:lang w:val="en-US"/>
              </w:rPr>
              <w:t>f_TC_10_1_4_1_NR5GC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f_NR5GC_Preamble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f_NR5GC_RRC_IdleState1N_Def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f_NR5GC_RRC_Idle_Steps5_20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f_NR5GC_RRC_Idle_Steps16_20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f_NR5GC_RRC_Idle_Extension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f_UT_RequestPDUSession</w:t>
            </w:r>
            <w:r>
              <w:rPr>
                <w:noProof/>
                <w:lang w:val="en-US"/>
              </w:rPr>
              <w:t xml:space="preserve"> is called in preamble which establishes a PDU Session.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However, this AT command does not include the parameter for S-NSSAI, and his results in the UE not including a S-NSSAI in the UL NAS Transport message during PDU Session establishment procedure.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Later in function </w:t>
            </w:r>
            <w:r w:rsidRPr="00FB4123">
              <w:rPr>
                <w:noProof/>
                <w:lang w:val="en-US"/>
              </w:rPr>
              <w:t>fl_TC_10_1_4_1_Body</w:t>
            </w:r>
            <w:r>
              <w:rPr>
                <w:noProof/>
                <w:lang w:val="en-US"/>
              </w:rPr>
              <w:t xml:space="preserve">, variable assignment </w:t>
            </w:r>
            <w:r w:rsidRPr="00FB4123">
              <w:rPr>
                <w:noProof/>
                <w:lang w:val="en-US"/>
              </w:rPr>
              <w:t>v_RequestedNSSAI:= f_Get_NSSAIForPDUSessionId(v_PDUSessionInfoList, v_PDUSessionIdToRelease);</w:t>
            </w:r>
            <w:r>
              <w:rPr>
                <w:noProof/>
                <w:lang w:val="en-US"/>
              </w:rPr>
              <w:t xml:space="preserve"> is done. This results in variable </w:t>
            </w:r>
            <w:r w:rsidRPr="00FB4123">
              <w:rPr>
                <w:noProof/>
                <w:lang w:val="en-US"/>
              </w:rPr>
              <w:t>v_RequestedNSSAI</w:t>
            </w:r>
            <w:r>
              <w:rPr>
                <w:noProof/>
                <w:lang w:val="en-US"/>
              </w:rPr>
              <w:t xml:space="preserve"> being set to OMIT.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causes runtime errors when at Step 16 the following assignment I done: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v_NSSAI := f_ConvertS_NSSAI_ForATCommand (v_RequestedNSSAI);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Moreover, the Prose is trying to test that the UE includes the Same DNN and S-NSSAI in the attempts of PDU Session Establishment.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Thus it is important that in preamble the PDU Session Establishment takes place with a S-NSSAI.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070017" w:rsidRPr="0028018E" w:rsidRDefault="00070017" w:rsidP="00070017">
            <w:pPr>
              <w:pStyle w:val="CRCoverPage"/>
              <w:spacing w:after="0"/>
              <w:rPr>
                <w:lang w:eastAsia="en-GB"/>
              </w:rPr>
            </w:pPr>
            <w:r>
              <w:rPr>
                <w:noProof/>
                <w:lang w:val="en-US"/>
              </w:rPr>
              <w:t>This needs to be addressed.</w:t>
            </w:r>
          </w:p>
        </w:tc>
      </w:tr>
      <w:tr w:rsidR="0007001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0017" w:rsidRDefault="00070017" w:rsidP="00070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0017" w:rsidRDefault="00070017" w:rsidP="00070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01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0017" w:rsidRDefault="00070017" w:rsidP="00070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an additional parameter </w:t>
            </w:r>
            <w:r w:rsidRPr="00FB4123">
              <w:rPr>
                <w:noProof/>
                <w:lang w:val="en-US"/>
              </w:rPr>
              <w:t>p_Include_S_NSSAI</w:t>
            </w:r>
            <w:r>
              <w:rPr>
                <w:noProof/>
                <w:lang w:val="en-US"/>
              </w:rPr>
              <w:t xml:space="preserve"> in following functions :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f_NR5GC_Preamble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f_NR5GC_RRC_IdleState1N_Def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f_NR5GC_RRC_Idle_Steps5_20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f_NR5GC_RRC_Idle_Steps16_20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lastRenderedPageBreak/>
              <w:t>f_NR5GC_RRC_Idle_Extension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Based on this parameter, in function </w:t>
            </w:r>
            <w:r w:rsidRPr="00FB4123">
              <w:rPr>
                <w:noProof/>
                <w:lang w:val="en-US"/>
              </w:rPr>
              <w:t>f_NR5GC_RRC_Idle_Extension</w:t>
            </w:r>
            <w:r>
              <w:rPr>
                <w:noProof/>
                <w:lang w:val="en-US"/>
              </w:rPr>
              <w:t xml:space="preserve"> decided whether the AT comamnd trigger function should include a S-NSSAI or not.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070017" w:rsidRPr="00300C5B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07001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0017" w:rsidRDefault="00070017" w:rsidP="00070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0017" w:rsidRDefault="00070017" w:rsidP="00070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017" w:rsidTr="00240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0017" w:rsidRDefault="00070017" w:rsidP="00070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ends with a runtime error.</w:t>
            </w:r>
          </w:p>
        </w:tc>
      </w:tr>
      <w:tr w:rsidR="00070017" w:rsidTr="00240176">
        <w:tc>
          <w:tcPr>
            <w:tcW w:w="2694" w:type="dxa"/>
            <w:gridSpan w:val="2"/>
          </w:tcPr>
          <w:p w:rsidR="00070017" w:rsidRDefault="00070017" w:rsidP="00070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70017" w:rsidRDefault="00070017" w:rsidP="00070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017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0017" w:rsidRDefault="00070017" w:rsidP="00070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10.1.4.1.NR5GC</w:t>
            </w:r>
            <w:r w:rsidRPr="0028018E">
              <w:rPr>
                <w:noProof/>
              </w:rPr>
              <w:t> </w:t>
            </w:r>
          </w:p>
        </w:tc>
      </w:tr>
      <w:tr w:rsidR="0007001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0017" w:rsidRDefault="00070017" w:rsidP="00070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0017" w:rsidRDefault="00070017" w:rsidP="00070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01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0017" w:rsidRDefault="00070017" w:rsidP="00070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0017" w:rsidRDefault="00070017" w:rsidP="00070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70017" w:rsidRDefault="00070017" w:rsidP="00070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70017" w:rsidRDefault="00070017" w:rsidP="00070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70017" w:rsidRDefault="00070017" w:rsidP="000700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001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0017" w:rsidRDefault="00070017" w:rsidP="00070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0017" w:rsidRDefault="00070017" w:rsidP="00070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70017" w:rsidRDefault="00070017" w:rsidP="00070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001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0017" w:rsidRDefault="00070017" w:rsidP="00070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0017" w:rsidRDefault="00070017" w:rsidP="00070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70017" w:rsidRDefault="00070017" w:rsidP="00070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001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0017" w:rsidRDefault="00070017" w:rsidP="00070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0017" w:rsidRDefault="00070017" w:rsidP="00070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70017" w:rsidRDefault="00070017" w:rsidP="00070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001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0017" w:rsidRDefault="00070017" w:rsidP="000700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0017" w:rsidRDefault="00070017" w:rsidP="00070017">
            <w:pPr>
              <w:pStyle w:val="CRCoverPage"/>
              <w:spacing w:after="0"/>
              <w:rPr>
                <w:noProof/>
              </w:rPr>
            </w:pPr>
          </w:p>
        </w:tc>
      </w:tr>
      <w:tr w:rsidR="00070017" w:rsidTr="00240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0017" w:rsidRDefault="00070017" w:rsidP="00070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0017" w:rsidRPr="008863B9" w:rsidTr="002401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017" w:rsidRPr="008863B9" w:rsidRDefault="00070017" w:rsidP="00070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70017" w:rsidRPr="008863B9" w:rsidRDefault="00070017" w:rsidP="000700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0017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0017" w:rsidRDefault="00070017" w:rsidP="00070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67940330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:rsidR="000D229F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D229F" w:rsidRPr="00037223">
        <w:rPr>
          <w:rFonts w:ascii="Arial" w:hAnsi="Arial" w:cs="Arial"/>
          <w:iCs/>
        </w:rPr>
        <w:t>Table of Contents</w:t>
      </w:r>
      <w:r w:rsidR="000D229F">
        <w:tab/>
      </w:r>
      <w:r w:rsidR="000D229F">
        <w:fldChar w:fldCharType="begin"/>
      </w:r>
      <w:r w:rsidR="000D229F">
        <w:instrText xml:space="preserve"> PAGEREF _Toc67940330 \h </w:instrText>
      </w:r>
      <w:r w:rsidR="000D229F">
        <w:fldChar w:fldCharType="separate"/>
      </w:r>
      <w:r w:rsidR="000D229F">
        <w:t>3</w:t>
      </w:r>
      <w:r w:rsidR="000D229F">
        <w:fldChar w:fldCharType="end"/>
      </w:r>
    </w:p>
    <w:p w:rsidR="000D229F" w:rsidRDefault="000D2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37223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3722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_Toc67940331 \h </w:instrText>
      </w:r>
      <w:r>
        <w:fldChar w:fldCharType="separate"/>
      </w:r>
      <w:r>
        <w:t>4</w:t>
      </w:r>
      <w:r>
        <w:fldChar w:fldCharType="end"/>
      </w:r>
    </w:p>
    <w:p w:rsidR="000D229F" w:rsidRDefault="000D2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37223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37223">
        <w:rPr>
          <w:b/>
        </w:rPr>
        <w:t>Correction to f_TC_10_1_4_1_NR5GC</w:t>
      </w:r>
      <w:r>
        <w:tab/>
      </w:r>
      <w:r>
        <w:fldChar w:fldCharType="begin"/>
      </w:r>
      <w:r>
        <w:instrText xml:space="preserve"> PAGEREF _Toc67940332 \h </w:instrText>
      </w:r>
      <w:r>
        <w:fldChar w:fldCharType="separate"/>
      </w:r>
      <w:r>
        <w:t>4</w:t>
      </w:r>
      <w:r>
        <w:fldChar w:fldCharType="end"/>
      </w:r>
    </w:p>
    <w:p w:rsidR="000D229F" w:rsidRDefault="000D2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37223">
        <w:rPr>
          <w:b/>
          <w:lang w:val="pt-BR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37223">
        <w:rPr>
          <w:b/>
        </w:rPr>
        <w:t>Correction to f_NR5GC_Preamble</w:t>
      </w:r>
      <w:r>
        <w:tab/>
      </w:r>
      <w:r>
        <w:fldChar w:fldCharType="begin"/>
      </w:r>
      <w:r>
        <w:instrText xml:space="preserve"> PAGEREF _Toc67940333 \h </w:instrText>
      </w:r>
      <w:r>
        <w:fldChar w:fldCharType="separate"/>
      </w:r>
      <w:r>
        <w:t>6</w:t>
      </w:r>
      <w:r>
        <w:fldChar w:fldCharType="end"/>
      </w:r>
    </w:p>
    <w:p w:rsidR="000D229F" w:rsidRDefault="000D2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37223">
        <w:rPr>
          <w:b/>
          <w:lang w:val="pt-BR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37223">
        <w:rPr>
          <w:b/>
        </w:rPr>
        <w:t xml:space="preserve">Correction to </w:t>
      </w:r>
      <w:r w:rsidRPr="00037223">
        <w:rPr>
          <w:b/>
          <w:lang w:eastAsia="en-GB"/>
        </w:rPr>
        <w:t>f_NR5GC_RRC_IdleState1N_Def</w:t>
      </w:r>
      <w:r>
        <w:tab/>
      </w:r>
      <w:r>
        <w:fldChar w:fldCharType="begin"/>
      </w:r>
      <w:r>
        <w:instrText xml:space="preserve"> PAGEREF _Toc67940334 \h </w:instrText>
      </w:r>
      <w:r>
        <w:fldChar w:fldCharType="separate"/>
      </w:r>
      <w:r>
        <w:t>8</w:t>
      </w:r>
      <w:r>
        <w:fldChar w:fldCharType="end"/>
      </w:r>
    </w:p>
    <w:p w:rsidR="000D229F" w:rsidRDefault="000D2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37223">
        <w:rPr>
          <w:b/>
          <w:lang w:val="pt-BR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37223">
        <w:rPr>
          <w:b/>
        </w:rPr>
        <w:t>Correction to f_NR5GC_RRC_Idle_Steps5_20</w:t>
      </w:r>
      <w:r>
        <w:tab/>
      </w:r>
      <w:r>
        <w:fldChar w:fldCharType="begin"/>
      </w:r>
      <w:r>
        <w:instrText xml:space="preserve"> PAGEREF _Toc67940335 \h </w:instrText>
      </w:r>
      <w:r>
        <w:fldChar w:fldCharType="separate"/>
      </w:r>
      <w:r>
        <w:t>10</w:t>
      </w:r>
      <w:r>
        <w:fldChar w:fldCharType="end"/>
      </w:r>
    </w:p>
    <w:p w:rsidR="000D229F" w:rsidRDefault="000D2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37223">
        <w:rPr>
          <w:b/>
          <w:lang w:val="pt-BR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37223">
        <w:rPr>
          <w:b/>
        </w:rPr>
        <w:t>Correction to f_NR5GC_RRC_Idle_Steps16_20</w:t>
      </w:r>
      <w:r>
        <w:tab/>
      </w:r>
      <w:r>
        <w:fldChar w:fldCharType="begin"/>
      </w:r>
      <w:r>
        <w:instrText xml:space="preserve"> PAGEREF _Toc67940336 \h </w:instrText>
      </w:r>
      <w:r>
        <w:fldChar w:fldCharType="separate"/>
      </w:r>
      <w:r>
        <w:t>12</w:t>
      </w:r>
      <w:r>
        <w:fldChar w:fldCharType="end"/>
      </w:r>
    </w:p>
    <w:p w:rsidR="000D229F" w:rsidRDefault="000D2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37223">
        <w:rPr>
          <w:b/>
          <w:lang w:val="pt-BR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37223">
        <w:rPr>
          <w:b/>
        </w:rPr>
        <w:t>Correction to f_NR5GC_RRC_Idle_Extension</w:t>
      </w:r>
      <w:r>
        <w:tab/>
      </w:r>
      <w:r>
        <w:fldChar w:fldCharType="begin"/>
      </w:r>
      <w:r>
        <w:instrText xml:space="preserve"> PAGEREF _Toc67940337 \h </w:instrText>
      </w:r>
      <w:r>
        <w:fldChar w:fldCharType="separate"/>
      </w:r>
      <w:r>
        <w:t>15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7940331"/>
      <w:r w:rsidRPr="00854C55">
        <w:rPr>
          <w:b/>
        </w:rPr>
        <w:t>Corrections required</w:t>
      </w:r>
      <w:bookmarkEnd w:id="3"/>
      <w:bookmarkEnd w:id="4"/>
      <w:bookmarkEnd w:id="5"/>
    </w:p>
    <w:p w:rsidR="00446488" w:rsidRPr="001D3FBA" w:rsidRDefault="00034678" w:rsidP="0003467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6" w:name="_Toc67940332"/>
      <w:r w:rsidRPr="001D3FBA">
        <w:rPr>
          <w:b/>
          <w:sz w:val="28"/>
          <w:szCs w:val="28"/>
        </w:rPr>
        <w:t xml:space="preserve">Correction to </w:t>
      </w:r>
      <w:r w:rsidR="005E57AC" w:rsidRPr="005E57AC">
        <w:rPr>
          <w:b/>
          <w:sz w:val="28"/>
          <w:szCs w:val="28"/>
        </w:rPr>
        <w:t>f_TC_10_1_4_1_NR5GC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B340BC" w:rsidP="00B340B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="005C576A"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:rsidR="005C576A" w:rsidRDefault="005E57AC" w:rsidP="001D3FBA">
            <w:pPr>
              <w:pStyle w:val="CRCoverPage"/>
              <w:spacing w:after="0"/>
              <w:rPr>
                <w:noProof/>
              </w:rPr>
            </w:pPr>
            <w:r w:rsidRPr="005E57AC">
              <w:rPr>
                <w:rFonts w:cs="Arial"/>
                <w:noProof/>
                <w:lang w:val="en-US"/>
              </w:rPr>
              <w:t>f_TC_10_1_4_1_NR5GC</w:t>
            </w:r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current implementation of function </w:t>
            </w:r>
            <w:r w:rsidRPr="00FB4123">
              <w:rPr>
                <w:noProof/>
                <w:lang w:val="en-US"/>
              </w:rPr>
              <w:t>f_TC_10_1_4_1_NR5GC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f_NR5GC_Preamble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f_NR5GC_RRC_IdleState1N_Def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f_NR5GC_RRC_Idle_Steps5_20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f_NR5GC_RRC_Idle_Steps16_20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f_NR5GC_RRC_Idle_Extension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f_UT_RequestPDUSession</w:t>
            </w:r>
            <w:r>
              <w:rPr>
                <w:noProof/>
                <w:lang w:val="en-US"/>
              </w:rPr>
              <w:t xml:space="preserve"> is called in preamble which establishes a PDU Session.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However, this AT command does not include the parameter for S-NSSAI, and his results in the UE not including a S-NSSAI in the UL NAS Transport message during PDU Session establishment procedure.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Later in function </w:t>
            </w:r>
            <w:r w:rsidRPr="00FB4123">
              <w:rPr>
                <w:noProof/>
                <w:lang w:val="en-US"/>
              </w:rPr>
              <w:t>fl_TC_10_1_4_1_Body</w:t>
            </w:r>
            <w:r>
              <w:rPr>
                <w:noProof/>
                <w:lang w:val="en-US"/>
              </w:rPr>
              <w:t xml:space="preserve">, variable assignment </w:t>
            </w:r>
            <w:r w:rsidRPr="00FB4123">
              <w:rPr>
                <w:noProof/>
                <w:lang w:val="en-US"/>
              </w:rPr>
              <w:t>v_RequestedNSSAI:= f_Get_NSSAIForPDUSessionId(v_PDUSessionInfoList, v_PDUSessionIdToRelease);</w:t>
            </w:r>
            <w:r>
              <w:rPr>
                <w:noProof/>
                <w:lang w:val="en-US"/>
              </w:rPr>
              <w:t xml:space="preserve"> is done. This results in variable </w:t>
            </w:r>
            <w:r w:rsidRPr="00FB4123">
              <w:rPr>
                <w:noProof/>
                <w:lang w:val="en-US"/>
              </w:rPr>
              <w:t>v_RequestedNSSAI</w:t>
            </w:r>
            <w:r>
              <w:rPr>
                <w:noProof/>
                <w:lang w:val="en-US"/>
              </w:rPr>
              <w:t xml:space="preserve"> being set to OMIT.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causes runtime errors when at Step 16 the following assignment I done: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v_NSSAI := f_ConvertS_NSSAI_ForATCommand (v_RequestedNSSAI);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Moreover, the Prose is trying to test that the UE includes the Same DNN and S-NSSAI in the attempts of PDU Session Establishment.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Thus it is important that in preamble the PDU Session Establishment takes place with a S-NSSAI.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5C576A" w:rsidRPr="00617F63" w:rsidRDefault="00D302BF" w:rsidP="00D302BF">
            <w:pPr>
              <w:pStyle w:val="CRCoverPage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>This needs to be addressed.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an additional parameter </w:t>
            </w:r>
            <w:r w:rsidRPr="00FB4123">
              <w:rPr>
                <w:noProof/>
                <w:lang w:val="en-US"/>
              </w:rPr>
              <w:t>p_Include_S_NSSAI</w:t>
            </w:r>
            <w:r>
              <w:rPr>
                <w:noProof/>
                <w:lang w:val="en-US"/>
              </w:rPr>
              <w:t xml:space="preserve"> in following functions :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f_NR5GC_Preamble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f_NR5GC_RRC_IdleState1N_Def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f_NR5GC_RRC_Idle_Steps5_20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f_NR5GC_RRC_Idle_Steps16_20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f_NR5GC_RRC_Idle_Extension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Based on this parameter, in function </w:t>
            </w:r>
            <w:r w:rsidRPr="00FB4123">
              <w:rPr>
                <w:noProof/>
                <w:lang w:val="en-US"/>
              </w:rPr>
              <w:t>f_NR5GC_RRC_Idle_Extension</w:t>
            </w:r>
            <w:r>
              <w:rPr>
                <w:noProof/>
                <w:lang w:val="en-US"/>
              </w:rPr>
              <w:t xml:space="preserve"> decided whether the AT comamnd trigger function should include a S-NSSAI or not.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617F63" w:rsidRPr="00300C5B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17F63" w:rsidRPr="00F0313E" w:rsidRDefault="00E2672E" w:rsidP="00617F6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GSM_TestCases_NR5GC.ttcn</w:t>
            </w:r>
          </w:p>
        </w:tc>
      </w:tr>
      <w:tr w:rsidR="00617F63" w:rsidRPr="00E751F5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17F63" w:rsidRPr="00E751F5" w:rsidRDefault="00617F63" w:rsidP="00617F63">
            <w:pPr>
              <w:rPr>
                <w:rFonts w:ascii="Arial" w:hAnsi="Arial"/>
                <w:highlight w:val="cyan"/>
              </w:rPr>
            </w:pPr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>//Preamble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//The UE is in 5GS state 3N-A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f_NR5GC_Preamble (</w:t>
            </w:r>
            <w:proofErr w:type="spellStart"/>
            <w:r w:rsidRPr="005E57AC">
              <w:rPr>
                <w:rFonts w:ascii="Arial" w:hAnsi="Arial"/>
                <w:lang w:eastAsia="en-GB"/>
              </w:rPr>
              <w:t>v_NGC_NASCellA</w:t>
            </w:r>
            <w:proofErr w:type="spellEnd"/>
            <w:r w:rsidRPr="005E57AC">
              <w:rPr>
                <w:rFonts w:ascii="Arial" w:hAnsi="Arial"/>
                <w:lang w:eastAsia="en-GB"/>
              </w:rPr>
              <w:t>, STATE_CONNECTED_3A);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if (f_NR5GC_MobileInfo_</w:t>
            </w:r>
            <w:proofErr w:type="gramStart"/>
            <w:r w:rsidRPr="005E57AC">
              <w:rPr>
                <w:rFonts w:ascii="Arial" w:hAnsi="Arial"/>
                <w:lang w:eastAsia="en-GB"/>
              </w:rPr>
              <w:t>GetNoOfSessions(</w:t>
            </w:r>
            <w:proofErr w:type="gramEnd"/>
            <w:r w:rsidRPr="005E57AC">
              <w:rPr>
                <w:rFonts w:ascii="Arial" w:hAnsi="Arial"/>
                <w:lang w:eastAsia="en-GB"/>
              </w:rPr>
              <w:t>) == 0){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lastRenderedPageBreak/>
              <w:t xml:space="preserve">        f_NR5GC_</w:t>
            </w:r>
            <w:proofErr w:type="gramStart"/>
            <w:r w:rsidRPr="005E57AC">
              <w:rPr>
                <w:rFonts w:ascii="Arial" w:hAnsi="Arial"/>
                <w:lang w:eastAsia="en-GB"/>
              </w:rPr>
              <w:t>TriggerSinglePDUSession(</w:t>
            </w:r>
            <w:proofErr w:type="spellStart"/>
            <w:proofErr w:type="gramEnd"/>
            <w:r w:rsidRPr="005E57AC">
              <w:rPr>
                <w:rFonts w:ascii="Arial" w:hAnsi="Arial"/>
                <w:lang w:eastAsia="en-GB"/>
              </w:rPr>
              <w:t>v_NGC_NASCellA</w:t>
            </w:r>
            <w:proofErr w:type="spellEnd"/>
            <w:r w:rsidRPr="005E57AC">
              <w:rPr>
                <w:rFonts w:ascii="Arial" w:hAnsi="Arial"/>
                <w:lang w:eastAsia="en-GB"/>
              </w:rPr>
              <w:t xml:space="preserve">, 1, -, </w:t>
            </w:r>
            <w:proofErr w:type="spellStart"/>
            <w:r w:rsidRPr="005E57AC">
              <w:rPr>
                <w:rFonts w:ascii="Arial" w:hAnsi="Arial"/>
                <w:lang w:eastAsia="en-GB"/>
              </w:rPr>
              <w:t>tsc_RandomAPN</w:t>
            </w:r>
            <w:proofErr w:type="spellEnd"/>
            <w:r w:rsidRPr="005E57AC">
              <w:rPr>
                <w:rFonts w:ascii="Arial" w:hAnsi="Arial"/>
                <w:lang w:eastAsia="en-GB"/>
              </w:rPr>
              <w:t>, cs_S_NSSAI_SST1eMBB);</w:t>
            </w:r>
          </w:p>
          <w:p w:rsidR="005E57AC" w:rsidRDefault="005E57AC" w:rsidP="005E57A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}</w:t>
            </w:r>
          </w:p>
          <w:p w:rsidR="00300C5B" w:rsidRPr="004031F3" w:rsidRDefault="00300C5B" w:rsidP="005E57A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:rsidTr="000441DD">
        <w:tc>
          <w:tcPr>
            <w:tcW w:w="9855" w:type="dxa"/>
          </w:tcPr>
          <w:p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>//Preamble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//The UE is in 5GS state 3N-A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f_NR5GC_Preamble (</w:t>
            </w:r>
            <w:proofErr w:type="spellStart"/>
            <w:r w:rsidRPr="005E57AC">
              <w:rPr>
                <w:rFonts w:ascii="Arial" w:hAnsi="Arial"/>
                <w:lang w:eastAsia="en-GB"/>
              </w:rPr>
              <w:t>v_NGC_NASCellA</w:t>
            </w:r>
            <w:proofErr w:type="spellEnd"/>
            <w:r w:rsidRPr="005E57AC">
              <w:rPr>
                <w:rFonts w:ascii="Arial" w:hAnsi="Arial"/>
                <w:lang w:eastAsia="en-GB"/>
              </w:rPr>
              <w:t>, STATE_CONNECTED_3A,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                  </w:t>
            </w:r>
            <w:proofErr w:type="gramStart"/>
            <w:r w:rsidRPr="005E57AC">
              <w:rPr>
                <w:rFonts w:ascii="Arial" w:hAnsi="Arial"/>
                <w:highlight w:val="yellow"/>
                <w:lang w:eastAsia="en-GB"/>
              </w:rPr>
              <w:t>-,-</w:t>
            </w:r>
            <w:proofErr w:type="gramEnd"/>
            <w:r w:rsidRPr="005E57AC">
              <w:rPr>
                <w:rFonts w:ascii="Arial" w:hAnsi="Arial"/>
                <w:highlight w:val="yellow"/>
                <w:lang w:eastAsia="en-GB"/>
              </w:rPr>
              <w:t>,-,-,-, true /*WA#10_1_4_1*/);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if (f_NR5GC_MobileInfo_</w:t>
            </w:r>
            <w:proofErr w:type="gramStart"/>
            <w:r w:rsidRPr="005E57AC">
              <w:rPr>
                <w:rFonts w:ascii="Arial" w:hAnsi="Arial"/>
                <w:lang w:eastAsia="en-GB"/>
              </w:rPr>
              <w:t>GetNoOfSessions(</w:t>
            </w:r>
            <w:proofErr w:type="gramEnd"/>
            <w:r w:rsidRPr="005E57AC">
              <w:rPr>
                <w:rFonts w:ascii="Arial" w:hAnsi="Arial"/>
                <w:lang w:eastAsia="en-GB"/>
              </w:rPr>
              <w:t>) == 0){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    f_NR5GC_</w:t>
            </w:r>
            <w:proofErr w:type="gramStart"/>
            <w:r w:rsidRPr="005E57AC">
              <w:rPr>
                <w:rFonts w:ascii="Arial" w:hAnsi="Arial"/>
                <w:lang w:eastAsia="en-GB"/>
              </w:rPr>
              <w:t>TriggerSinglePDUSession(</w:t>
            </w:r>
            <w:proofErr w:type="spellStart"/>
            <w:proofErr w:type="gramEnd"/>
            <w:r w:rsidRPr="005E57AC">
              <w:rPr>
                <w:rFonts w:ascii="Arial" w:hAnsi="Arial"/>
                <w:lang w:eastAsia="en-GB"/>
              </w:rPr>
              <w:t>v_NGC_NASCellA</w:t>
            </w:r>
            <w:proofErr w:type="spellEnd"/>
            <w:r w:rsidRPr="005E57AC">
              <w:rPr>
                <w:rFonts w:ascii="Arial" w:hAnsi="Arial"/>
                <w:lang w:eastAsia="en-GB"/>
              </w:rPr>
              <w:t xml:space="preserve">, 1, -, </w:t>
            </w:r>
            <w:proofErr w:type="spellStart"/>
            <w:r w:rsidRPr="005E57AC">
              <w:rPr>
                <w:rFonts w:ascii="Arial" w:hAnsi="Arial"/>
                <w:lang w:eastAsia="en-GB"/>
              </w:rPr>
              <w:t>tsc_RandomAPN</w:t>
            </w:r>
            <w:proofErr w:type="spellEnd"/>
            <w:r w:rsidRPr="005E57AC">
              <w:rPr>
                <w:rFonts w:ascii="Arial" w:hAnsi="Arial"/>
                <w:lang w:eastAsia="en-GB"/>
              </w:rPr>
              <w:t>, cs_S_NSSAI_SST1eMBB);</w:t>
            </w:r>
          </w:p>
          <w:p w:rsidR="005E57AC" w:rsidRDefault="005E57AC" w:rsidP="005E57A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}</w:t>
            </w:r>
          </w:p>
          <w:p w:rsidR="00300C5B" w:rsidRPr="004031F3" w:rsidRDefault="00300C5B" w:rsidP="005E57A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F3772C" w:rsidRDefault="00F3772C" w:rsidP="00300C5B">
      <w:pPr>
        <w:rPr>
          <w:noProof/>
          <w:lang w:val="en-US"/>
        </w:rPr>
      </w:pPr>
    </w:p>
    <w:p w:rsidR="00F3772C" w:rsidRDefault="00F3772C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:rsidR="00F3772C" w:rsidRPr="001D3FBA" w:rsidRDefault="00F3772C" w:rsidP="00F3772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7" w:name="_Toc67940333"/>
      <w:r w:rsidRPr="001D3FBA">
        <w:rPr>
          <w:b/>
          <w:sz w:val="28"/>
          <w:szCs w:val="28"/>
        </w:rPr>
        <w:lastRenderedPageBreak/>
        <w:t xml:space="preserve">Correction to </w:t>
      </w:r>
      <w:r w:rsidRPr="00F3772C">
        <w:rPr>
          <w:b/>
          <w:sz w:val="28"/>
          <w:szCs w:val="28"/>
        </w:rPr>
        <w:t>f_NR5GC_Preamble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3772C" w:rsidTr="00240176">
        <w:trPr>
          <w:trHeight w:val="447"/>
        </w:trPr>
        <w:tc>
          <w:tcPr>
            <w:tcW w:w="1985" w:type="dxa"/>
          </w:tcPr>
          <w:p w:rsidR="00F3772C" w:rsidRPr="00E751F5" w:rsidRDefault="00F3772C" w:rsidP="002401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:rsidR="00F3772C" w:rsidRDefault="00F3772C" w:rsidP="00240176">
            <w:pPr>
              <w:pStyle w:val="CRCoverPage"/>
              <w:spacing w:after="0"/>
              <w:rPr>
                <w:noProof/>
              </w:rPr>
            </w:pPr>
            <w:r w:rsidRPr="00F3772C">
              <w:rPr>
                <w:rFonts w:cs="Arial"/>
                <w:noProof/>
                <w:lang w:val="en-US"/>
              </w:rPr>
              <w:t>f_NR5GC_Preamble</w:t>
            </w:r>
          </w:p>
        </w:tc>
      </w:tr>
      <w:tr w:rsidR="00F3772C" w:rsidTr="00240176">
        <w:trPr>
          <w:trHeight w:val="452"/>
        </w:trPr>
        <w:tc>
          <w:tcPr>
            <w:tcW w:w="1985" w:type="dxa"/>
          </w:tcPr>
          <w:p w:rsidR="00F3772C" w:rsidRPr="00E751F5" w:rsidRDefault="00F3772C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F3772C" w:rsidRPr="00617F63" w:rsidRDefault="00F3772C" w:rsidP="00240176">
            <w:pPr>
              <w:pStyle w:val="CRCoverPage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 xml:space="preserve">Please see the change </w:t>
            </w:r>
            <w:r w:rsidR="00612F79">
              <w:rPr>
                <w:noProof/>
                <w:lang w:val="en-US"/>
              </w:rPr>
              <w:t xml:space="preserve">1.1 </w:t>
            </w:r>
            <w:r>
              <w:rPr>
                <w:noProof/>
                <w:lang w:val="en-US"/>
              </w:rPr>
              <w:t>above</w:t>
            </w:r>
          </w:p>
        </w:tc>
      </w:tr>
      <w:tr w:rsidR="00F3772C" w:rsidTr="00240176">
        <w:tc>
          <w:tcPr>
            <w:tcW w:w="1985" w:type="dxa"/>
          </w:tcPr>
          <w:p w:rsidR="00F3772C" w:rsidRPr="00E751F5" w:rsidRDefault="00F3772C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F3772C" w:rsidRDefault="00F3772C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an additional parameter </w:t>
            </w:r>
            <w:r w:rsidRPr="00FB4123">
              <w:rPr>
                <w:noProof/>
                <w:lang w:val="en-US"/>
              </w:rPr>
              <w:t>p_Include_S_NSSAI</w:t>
            </w:r>
            <w:r>
              <w:rPr>
                <w:noProof/>
                <w:lang w:val="en-US"/>
              </w:rPr>
              <w:t xml:space="preserve"> in </w:t>
            </w:r>
            <w:r w:rsidRPr="00FB4123">
              <w:rPr>
                <w:noProof/>
                <w:lang w:val="en-US"/>
              </w:rPr>
              <w:t>f_NR5GC_Preamble</w:t>
            </w:r>
            <w:r>
              <w:rPr>
                <w:noProof/>
                <w:lang w:val="en-US"/>
              </w:rPr>
              <w:t xml:space="preserve">, and passed this value to </w:t>
            </w:r>
            <w:r w:rsidRPr="00FB4123">
              <w:rPr>
                <w:noProof/>
                <w:lang w:val="en-US"/>
              </w:rPr>
              <w:t>f_NR5GC_RRC_IdleState1N_Def</w:t>
            </w:r>
          </w:p>
          <w:p w:rsidR="00F3772C" w:rsidRDefault="00F3772C" w:rsidP="00240176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F3772C" w:rsidRPr="00300C5B" w:rsidRDefault="00F3772C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F3772C" w:rsidTr="00240176">
        <w:tc>
          <w:tcPr>
            <w:tcW w:w="1985" w:type="dxa"/>
          </w:tcPr>
          <w:p w:rsidR="00F3772C" w:rsidRPr="00E751F5" w:rsidRDefault="00F3772C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F3772C" w:rsidRPr="00F0313E" w:rsidRDefault="00F3772C" w:rsidP="00240176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NR5GC_NASSteps.ttcn</w:t>
            </w:r>
          </w:p>
        </w:tc>
      </w:tr>
      <w:tr w:rsidR="00F3772C" w:rsidRPr="00E751F5" w:rsidTr="00240176">
        <w:tc>
          <w:tcPr>
            <w:tcW w:w="1985" w:type="dxa"/>
          </w:tcPr>
          <w:p w:rsidR="00F3772C" w:rsidRPr="00E751F5" w:rsidRDefault="00F3772C" w:rsidP="0024017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F3772C" w:rsidRPr="00E751F5" w:rsidRDefault="00F3772C" w:rsidP="00240176">
            <w:pPr>
              <w:rPr>
                <w:rFonts w:ascii="Arial" w:hAnsi="Arial"/>
                <w:highlight w:val="cyan"/>
              </w:rPr>
            </w:pPr>
          </w:p>
        </w:tc>
      </w:tr>
    </w:tbl>
    <w:p w:rsidR="00F3772C" w:rsidRDefault="00F3772C" w:rsidP="00F3772C">
      <w:pPr>
        <w:rPr>
          <w:noProof/>
          <w:lang w:val="en-US"/>
        </w:rPr>
      </w:pPr>
    </w:p>
    <w:p w:rsidR="00F3772C" w:rsidRDefault="00F3772C" w:rsidP="00F3772C">
      <w:pPr>
        <w:rPr>
          <w:noProof/>
        </w:rPr>
      </w:pPr>
    </w:p>
    <w:p w:rsidR="00F3772C" w:rsidRDefault="00F3772C" w:rsidP="00F3772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3772C" w:rsidRPr="004031F3" w:rsidTr="00240176">
        <w:tc>
          <w:tcPr>
            <w:tcW w:w="9855" w:type="dxa"/>
          </w:tcPr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>function f_NR5GC_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Preamble(</w:t>
            </w:r>
            <w:proofErr w:type="spellStart"/>
            <w:proofErr w:type="gramEnd"/>
            <w:r w:rsidRPr="00BA289F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>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NG_STATE_Type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>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NR_TESTMODE_STATE_Type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TestMode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TESTMode_OFF</w:t>
            </w:r>
            <w:proofErr w:type="spellEnd"/>
            <w:r w:rsidRPr="00BA289F">
              <w:rPr>
                <w:rFonts w:ascii="Arial" w:hAnsi="Arial"/>
                <w:lang w:eastAsia="en-GB"/>
              </w:rPr>
              <w:t>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boolean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ActivateSecurityInactiveState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>= true,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BA289F">
              <w:rPr>
                <w:rFonts w:ascii="Arial" w:hAnsi="Arial"/>
                <w:lang w:eastAsia="en-GB"/>
              </w:rPr>
              <w:t>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UE_TestLoopModeB_LB_Setup_Type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>= '00'O,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template (present) B4_Type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ServiceType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>= '0000'B)  runs on NR5GC_PTC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BA289F">
              <w:rPr>
                <w:rFonts w:ascii="Arial" w:hAnsi="Arial"/>
                <w:lang w:eastAsia="en-GB"/>
              </w:rPr>
              <w:t>{ /</w:t>
            </w:r>
            <w:proofErr w:type="gramEnd"/>
            <w:r w:rsidRPr="00BA289F">
              <w:rPr>
                <w:rFonts w:ascii="Arial" w:hAnsi="Arial"/>
                <w:lang w:eastAsia="en-GB"/>
              </w:rPr>
              <w:t xml:space="preserve">/@sic R5s190505: added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p_ActivateSecurityInactiveState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sic@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//@sic R5-199036: added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sic@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v_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BA289F">
              <w:rPr>
                <w:rFonts w:ascii="Arial" w:hAnsi="Arial"/>
                <w:lang w:eastAsia="en-GB"/>
              </w:rPr>
              <w:t>; // @sic R5-197077 sic@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== STATE_INACTIVE_2A) {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v_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noRrcConnectionRelease</w:t>
            </w:r>
            <w:proofErr w:type="spellEnd"/>
            <w:r w:rsidRPr="00BA289F">
              <w:rPr>
                <w:rFonts w:ascii="Arial" w:hAnsi="Arial"/>
                <w:lang w:eastAsia="en-GB"/>
              </w:rPr>
              <w:t>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}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// turn on NR cell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f_NR_SetCellPower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>, tsc_NR_ServingCellSSS_EPRE_FR1, tsc_NR_ServingCellSSS_EPRE_FR2);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!</w:t>
            </w:r>
            <w:proofErr w:type="gramEnd"/>
            <w:r w:rsidRPr="00BA289F">
              <w:rPr>
                <w:rFonts w:ascii="Arial" w:hAnsi="Arial"/>
                <w:lang w:eastAsia="en-GB"/>
              </w:rPr>
              <w:t>= STATE_OFF_0A ) { // Turn on, Register and establish 1 PDU session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// Switch on UE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f_NR5GC_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SwitchOnAndResetIMS(</w:t>
            </w:r>
            <w:proofErr w:type="gramEnd"/>
            <w:r w:rsidRPr="00BA289F">
              <w:rPr>
                <w:rFonts w:ascii="Arial" w:hAnsi="Arial"/>
                <w:lang w:eastAsia="en-GB"/>
              </w:rPr>
              <w:t>);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// Go to RRC_IDLE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f_NR5GC_RRC_IdleState1N_Def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v_ReleaseConnection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Initial_NoSecurity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p_ServiceType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>); // @sic R5s210189 sic@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}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select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>) {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case (STATE_OFF_0B) {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// Now turn off again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f_NR_UE_DeRegisterOnSwitchOff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>, STATE_IDLE_1A);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}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case (STATE_INACTIVE_2A) {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f_NR_RRC_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InactiveDef</w:t>
            </w:r>
            <w:proofErr w:type="spellEnd"/>
            <w:r w:rsidRPr="00BA289F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p_ActivateSecurityInactiveState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>);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}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case (STATE_CONNECTED_3A) {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// Go to RRC_CONNECTED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f_NR5GC_RRC_ConnectedState3N_Def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BA289F">
              <w:rPr>
                <w:rFonts w:ascii="Arial" w:hAnsi="Arial"/>
                <w:lang w:eastAsia="en-GB"/>
              </w:rPr>
              <w:t>);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}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}</w:t>
            </w:r>
          </w:p>
          <w:p w:rsidR="00F3772C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lastRenderedPageBreak/>
              <w:t xml:space="preserve">  }</w:t>
            </w:r>
          </w:p>
        </w:tc>
      </w:tr>
      <w:tr w:rsidR="00F3772C" w:rsidRPr="004031F3" w:rsidTr="00240176">
        <w:tc>
          <w:tcPr>
            <w:tcW w:w="9855" w:type="dxa"/>
          </w:tcPr>
          <w:p w:rsidR="00F3772C" w:rsidRPr="00BA289F" w:rsidRDefault="00F3772C" w:rsidP="00240176">
            <w:pPr>
              <w:spacing w:after="0"/>
              <w:rPr>
                <w:rFonts w:ascii="Arial" w:hAnsi="Arial"/>
                <w:lang w:eastAsia="en-GB"/>
              </w:rPr>
            </w:pPr>
          </w:p>
        </w:tc>
      </w:tr>
    </w:tbl>
    <w:p w:rsidR="00F3772C" w:rsidRPr="004031F3" w:rsidRDefault="00F3772C" w:rsidP="00F3772C">
      <w:pPr>
        <w:spacing w:after="0"/>
        <w:rPr>
          <w:rFonts w:ascii="Arial" w:hAnsi="Arial"/>
          <w:b/>
          <w:lang w:eastAsia="en-GB"/>
        </w:rPr>
      </w:pPr>
    </w:p>
    <w:p w:rsidR="00F3772C" w:rsidRPr="004031F3" w:rsidRDefault="00F3772C" w:rsidP="00F3772C">
      <w:pPr>
        <w:spacing w:after="0"/>
        <w:rPr>
          <w:rFonts w:ascii="Arial" w:hAnsi="Arial"/>
          <w:b/>
          <w:lang w:eastAsia="en-GB"/>
        </w:rPr>
      </w:pPr>
    </w:p>
    <w:p w:rsidR="00F3772C" w:rsidRPr="004031F3" w:rsidRDefault="00F3772C" w:rsidP="00F3772C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3772C" w:rsidRPr="004031F3" w:rsidTr="00240176">
        <w:tc>
          <w:tcPr>
            <w:tcW w:w="9855" w:type="dxa"/>
          </w:tcPr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>function f_NR5GC_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Preamble(</w:t>
            </w:r>
            <w:proofErr w:type="spellStart"/>
            <w:proofErr w:type="gramEnd"/>
            <w:r w:rsidRPr="00BA289F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>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NG_STATE_Type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>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NR_TESTMODE_STATE_Type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TestMode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TESTMode_OFF</w:t>
            </w:r>
            <w:proofErr w:type="spellEnd"/>
            <w:r w:rsidRPr="00BA289F">
              <w:rPr>
                <w:rFonts w:ascii="Arial" w:hAnsi="Arial"/>
                <w:lang w:eastAsia="en-GB"/>
              </w:rPr>
              <w:t>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boolean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ActivateSecurityInactiveState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>= true,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BA289F">
              <w:rPr>
                <w:rFonts w:ascii="Arial" w:hAnsi="Arial"/>
                <w:lang w:eastAsia="en-GB"/>
              </w:rPr>
              <w:t>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UE_TestLoopModeB_LB_Setup_Type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>= '00'O,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template (present) B4_Type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ServiceType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>= '0000'B,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</w:t>
            </w:r>
            <w:proofErr w:type="spellStart"/>
            <w:r w:rsidRPr="00BA289F">
              <w:rPr>
                <w:rFonts w:ascii="Arial" w:hAnsi="Arial"/>
                <w:highlight w:val="yellow"/>
                <w:lang w:eastAsia="en-GB"/>
              </w:rPr>
              <w:t>boolean</w:t>
            </w:r>
            <w:proofErr w:type="spellEnd"/>
            <w:r w:rsidRPr="00BA289F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highlight w:val="yellow"/>
                <w:lang w:eastAsia="en-GB"/>
              </w:rPr>
              <w:t>p_Include_S_</w:t>
            </w:r>
            <w:proofErr w:type="gramStart"/>
            <w:r w:rsidRPr="00BA289F">
              <w:rPr>
                <w:rFonts w:ascii="Arial" w:hAnsi="Arial"/>
                <w:highlight w:val="yellow"/>
                <w:lang w:eastAsia="en-GB"/>
              </w:rPr>
              <w:t>NSSAI</w:t>
            </w:r>
            <w:proofErr w:type="spellEnd"/>
            <w:r w:rsidRPr="00BA289F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highlight w:val="yellow"/>
                <w:lang w:eastAsia="en-GB"/>
              </w:rPr>
              <w:t>= false /*WA#10_1_4_1*/)</w:t>
            </w:r>
            <w:r w:rsidRPr="00BA289F">
              <w:rPr>
                <w:rFonts w:ascii="Arial" w:hAnsi="Arial"/>
                <w:lang w:eastAsia="en-GB"/>
              </w:rPr>
              <w:t xml:space="preserve">  runs on NR5GC_PTC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BA289F">
              <w:rPr>
                <w:rFonts w:ascii="Arial" w:hAnsi="Arial"/>
                <w:lang w:eastAsia="en-GB"/>
              </w:rPr>
              <w:t>{ /</w:t>
            </w:r>
            <w:proofErr w:type="gramEnd"/>
            <w:r w:rsidRPr="00BA289F">
              <w:rPr>
                <w:rFonts w:ascii="Arial" w:hAnsi="Arial"/>
                <w:lang w:eastAsia="en-GB"/>
              </w:rPr>
              <w:t xml:space="preserve">/@sic R5s190505: added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p_ActivateSecurityInactiveState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sic@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//@sic R5-199036: added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sic@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v_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BA289F">
              <w:rPr>
                <w:rFonts w:ascii="Arial" w:hAnsi="Arial"/>
                <w:lang w:eastAsia="en-GB"/>
              </w:rPr>
              <w:t>; // @sic R5-197077 sic@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== STATE_INACTIVE_2A) {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v_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noRrcConnectionRelease</w:t>
            </w:r>
            <w:proofErr w:type="spellEnd"/>
            <w:r w:rsidRPr="00BA289F">
              <w:rPr>
                <w:rFonts w:ascii="Arial" w:hAnsi="Arial"/>
                <w:lang w:eastAsia="en-GB"/>
              </w:rPr>
              <w:t>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}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// turn on NR cell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f_NR_SetCellPower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>, tsc_NR_ServingCellSSS_EPRE_FR1, tsc_NR_ServingCellSSS_EPRE_FR2);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!</w:t>
            </w:r>
            <w:proofErr w:type="gramEnd"/>
            <w:r w:rsidRPr="00BA289F">
              <w:rPr>
                <w:rFonts w:ascii="Arial" w:hAnsi="Arial"/>
                <w:lang w:eastAsia="en-GB"/>
              </w:rPr>
              <w:t>= STATE_OFF_0A ) { // Turn on, Register and establish 1 PDU session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// Switch on UE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f_NR5GC_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SwitchOnAndResetIMS(</w:t>
            </w:r>
            <w:proofErr w:type="gramEnd"/>
            <w:r w:rsidRPr="00BA289F">
              <w:rPr>
                <w:rFonts w:ascii="Arial" w:hAnsi="Arial"/>
                <w:lang w:eastAsia="en-GB"/>
              </w:rPr>
              <w:t>);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// Go to RRC_IDLE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f_NR5GC_RRC_IdleState1N_Def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v_ReleaseConnection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Initial_NoSecurity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p_ServiceType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A289F">
              <w:rPr>
                <w:rFonts w:ascii="Arial" w:hAnsi="Arial"/>
                <w:highlight w:val="yellow"/>
                <w:lang w:eastAsia="en-GB"/>
              </w:rPr>
              <w:t>p_Include_S_NSSAI</w:t>
            </w:r>
            <w:proofErr w:type="spellEnd"/>
            <w:r w:rsidRPr="00BA289F">
              <w:rPr>
                <w:rFonts w:ascii="Arial" w:hAnsi="Arial"/>
                <w:highlight w:val="yellow"/>
                <w:lang w:eastAsia="en-GB"/>
              </w:rPr>
              <w:t xml:space="preserve"> /*WA#10_1_4_1*/);</w:t>
            </w:r>
            <w:r w:rsidRPr="00BA289F">
              <w:rPr>
                <w:rFonts w:ascii="Arial" w:hAnsi="Arial"/>
                <w:lang w:eastAsia="en-GB"/>
              </w:rPr>
              <w:t xml:space="preserve"> // @sic R5s210189 sic@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}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select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>) {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case (STATE_OFF_0B) {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// Now turn off again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f_NR_UE_DeRegisterOnSwitchOff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>, STATE_IDLE_1A);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}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case (STATE_INACTIVE_2A) {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f_NR_RRC_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InactiveDef</w:t>
            </w:r>
            <w:proofErr w:type="spellEnd"/>
            <w:r w:rsidRPr="00BA289F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p_ActivateSecurityInactiveState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>);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}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case (STATE_CONNECTED_3A) {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// Go to RRC_CONNECTED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f_NR5GC_RRC_ConnectedState3N_Def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BA289F">
              <w:rPr>
                <w:rFonts w:ascii="Arial" w:hAnsi="Arial"/>
                <w:lang w:eastAsia="en-GB"/>
              </w:rPr>
              <w:t>);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}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}</w:t>
            </w:r>
          </w:p>
          <w:p w:rsidR="00F3772C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11519C" w:rsidRDefault="0011519C" w:rsidP="00F3772C">
      <w:pPr>
        <w:rPr>
          <w:noProof/>
          <w:lang w:val="en-US"/>
        </w:rPr>
      </w:pPr>
    </w:p>
    <w:p w:rsidR="0011519C" w:rsidRDefault="0011519C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:rsidR="0011519C" w:rsidRPr="004B4596" w:rsidRDefault="0011519C" w:rsidP="0011519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8" w:name="_Toc67940334"/>
      <w:r w:rsidRPr="004B4596">
        <w:rPr>
          <w:b/>
          <w:sz w:val="28"/>
          <w:szCs w:val="28"/>
        </w:rPr>
        <w:lastRenderedPageBreak/>
        <w:t xml:space="preserve">Correction to </w:t>
      </w:r>
      <w:r w:rsidR="004B4596" w:rsidRPr="004B4596">
        <w:rPr>
          <w:b/>
          <w:sz w:val="28"/>
          <w:szCs w:val="28"/>
          <w:lang w:eastAsia="en-GB"/>
        </w:rPr>
        <w:t>f_NR5GC_RRC_IdleState1N_Def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1519C" w:rsidTr="00240176">
        <w:trPr>
          <w:trHeight w:val="447"/>
        </w:trPr>
        <w:tc>
          <w:tcPr>
            <w:tcW w:w="1985" w:type="dxa"/>
          </w:tcPr>
          <w:p w:rsidR="0011519C" w:rsidRPr="00E751F5" w:rsidRDefault="0011519C" w:rsidP="002401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:rsidR="0011519C" w:rsidRDefault="004B4596" w:rsidP="00240176">
            <w:pPr>
              <w:pStyle w:val="CRCoverPage"/>
              <w:spacing w:after="0"/>
              <w:rPr>
                <w:noProof/>
              </w:rPr>
            </w:pPr>
            <w:r w:rsidRPr="00FB4123">
              <w:rPr>
                <w:noProof/>
                <w:lang w:val="en-US"/>
              </w:rPr>
              <w:t>f_NR5GC_RRC_IdleState1N_Def</w:t>
            </w:r>
          </w:p>
        </w:tc>
      </w:tr>
      <w:tr w:rsidR="0011519C" w:rsidTr="00240176">
        <w:trPr>
          <w:trHeight w:val="452"/>
        </w:trPr>
        <w:tc>
          <w:tcPr>
            <w:tcW w:w="1985" w:type="dxa"/>
          </w:tcPr>
          <w:p w:rsidR="0011519C" w:rsidRPr="00E751F5" w:rsidRDefault="0011519C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11519C" w:rsidRPr="00617F63" w:rsidRDefault="00612F79" w:rsidP="00240176">
            <w:pPr>
              <w:pStyle w:val="CRCoverPage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>Please see change 1.1</w:t>
            </w:r>
          </w:p>
        </w:tc>
      </w:tr>
      <w:tr w:rsidR="0011519C" w:rsidTr="00240176">
        <w:tc>
          <w:tcPr>
            <w:tcW w:w="1985" w:type="dxa"/>
          </w:tcPr>
          <w:p w:rsidR="0011519C" w:rsidRPr="00E751F5" w:rsidRDefault="0011519C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430D00" w:rsidRDefault="0011519C" w:rsidP="00430D0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an additional parameter </w:t>
            </w:r>
            <w:r w:rsidRPr="00FB4123">
              <w:rPr>
                <w:noProof/>
                <w:lang w:val="en-US"/>
              </w:rPr>
              <w:t>p_Include_S_NSSAI</w:t>
            </w:r>
            <w:r>
              <w:rPr>
                <w:noProof/>
                <w:lang w:val="en-US"/>
              </w:rPr>
              <w:t xml:space="preserve"> in </w:t>
            </w:r>
            <w:r w:rsidR="00430D00" w:rsidRPr="00FB4123">
              <w:rPr>
                <w:noProof/>
                <w:lang w:val="en-US"/>
              </w:rPr>
              <w:t>f_NR5GC_RRC_IdleState1N_Def</w:t>
            </w:r>
          </w:p>
          <w:p w:rsidR="00430D00" w:rsidRDefault="0011519C" w:rsidP="00430D0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, and passed this value to </w:t>
            </w:r>
            <w:r w:rsidR="00430D00" w:rsidRPr="00FB4123">
              <w:rPr>
                <w:noProof/>
                <w:lang w:val="en-US"/>
              </w:rPr>
              <w:t>f_NR5GC_RRC_Idle_Steps5_20</w:t>
            </w:r>
          </w:p>
          <w:p w:rsidR="0011519C" w:rsidRDefault="0011519C" w:rsidP="0011519C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11519C" w:rsidRPr="00300C5B" w:rsidRDefault="0011519C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11519C" w:rsidTr="00240176">
        <w:tc>
          <w:tcPr>
            <w:tcW w:w="1985" w:type="dxa"/>
          </w:tcPr>
          <w:p w:rsidR="0011519C" w:rsidRPr="00E751F5" w:rsidRDefault="0011519C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11519C" w:rsidRPr="00F0313E" w:rsidRDefault="00430D00" w:rsidP="00240176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NR5GC_NASSteps.ttcn</w:t>
            </w:r>
          </w:p>
        </w:tc>
      </w:tr>
      <w:tr w:rsidR="0011519C" w:rsidRPr="00E751F5" w:rsidTr="00240176">
        <w:tc>
          <w:tcPr>
            <w:tcW w:w="1985" w:type="dxa"/>
          </w:tcPr>
          <w:p w:rsidR="0011519C" w:rsidRPr="00E751F5" w:rsidRDefault="0011519C" w:rsidP="0024017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11519C" w:rsidRPr="00E751F5" w:rsidRDefault="0011519C" w:rsidP="00240176">
            <w:pPr>
              <w:rPr>
                <w:rFonts w:ascii="Arial" w:hAnsi="Arial"/>
                <w:highlight w:val="cyan"/>
              </w:rPr>
            </w:pPr>
          </w:p>
        </w:tc>
      </w:tr>
    </w:tbl>
    <w:p w:rsidR="0011519C" w:rsidRDefault="0011519C" w:rsidP="0011519C">
      <w:pPr>
        <w:rPr>
          <w:noProof/>
        </w:rPr>
      </w:pPr>
    </w:p>
    <w:p w:rsidR="0011519C" w:rsidRDefault="0011519C" w:rsidP="0011519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1519C" w:rsidRPr="004031F3" w:rsidTr="00240176">
        <w:tc>
          <w:tcPr>
            <w:tcW w:w="9855" w:type="dxa"/>
          </w:tcPr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>function f_NR5GC_RRC_IdleState1N_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Def(</w:t>
            </w:r>
            <w:proofErr w:type="spellStart"/>
            <w:proofErr w:type="gramEnd"/>
            <w:r w:rsidRPr="00794E09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794E09">
              <w:rPr>
                <w:rFonts w:ascii="Arial" w:hAnsi="Arial"/>
                <w:lang w:eastAsia="en-GB"/>
              </w:rPr>
              <w:t>,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 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NR_TESTMODE_STATE_Type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TestMode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TESTMode_OFF</w:t>
            </w:r>
            <w:proofErr w:type="spellEnd"/>
            <w:r w:rsidRPr="00794E09">
              <w:rPr>
                <w:rFonts w:ascii="Arial" w:hAnsi="Arial"/>
                <w:lang w:eastAsia="en-GB"/>
              </w:rPr>
              <w:t>,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 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794E09">
              <w:rPr>
                <w:rFonts w:ascii="Arial" w:hAnsi="Arial"/>
                <w:lang w:eastAsia="en-GB"/>
              </w:rPr>
              <w:t>,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 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TypeOfRegistration_Type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RegType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Initial_Secure</w:t>
            </w:r>
            <w:proofErr w:type="spellEnd"/>
            <w:r w:rsidRPr="00794E09">
              <w:rPr>
                <w:rFonts w:ascii="Arial" w:hAnsi="Arial"/>
                <w:lang w:eastAsia="en-GB"/>
              </w:rPr>
              <w:t>,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 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UE_TestLoopModeB_LB_Setup_Type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>= '00'O,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       template (present) B4_Type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ServiceType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>= '0000'B)  runs on NR5GC_PTC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794E09">
              <w:rPr>
                <w:rFonts w:ascii="Arial" w:hAnsi="Arial"/>
                <w:lang w:eastAsia="en-GB"/>
              </w:rPr>
              <w:t>{ /</w:t>
            </w:r>
            <w:proofErr w:type="gramEnd"/>
            <w:r w:rsidRPr="00794E09">
              <w:rPr>
                <w:rFonts w:ascii="Arial" w:hAnsi="Arial"/>
                <w:lang w:eastAsia="en-GB"/>
              </w:rPr>
              <w:t xml:space="preserve">/@sic R5-199036: added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sic@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NG_NAS_MSG_Indication_Type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v_ReceivedMsg</w:t>
            </w:r>
            <w:proofErr w:type="spellEnd"/>
            <w:r w:rsidRPr="00794E09">
              <w:rPr>
                <w:rFonts w:ascii="Arial" w:hAnsi="Arial"/>
                <w:lang w:eastAsia="en-GB"/>
              </w:rPr>
              <w:t>;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GMM_MobilityInfo_Type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v_GMM_MobilityInfo</w:t>
            </w:r>
            <w:proofErr w:type="spellEnd"/>
            <w:r w:rsidRPr="00794E09">
              <w:rPr>
                <w:rFonts w:ascii="Arial" w:hAnsi="Arial"/>
                <w:lang w:eastAsia="en-GB"/>
              </w:rPr>
              <w:t>;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// Steps 2 - 4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// RRC Connection Setup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ReceivedMsg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f_NR_RRC_ConnEst_DefWithNas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tsc_NR_RRC_TI_Def</w:t>
            </w:r>
            <w:proofErr w:type="spellEnd"/>
            <w:r w:rsidRPr="00794E09">
              <w:rPr>
                <w:rFonts w:ascii="Arial" w:hAnsi="Arial"/>
                <w:lang w:eastAsia="en-GB"/>
              </w:rPr>
              <w:t>, ?, (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tsc_SHT_NoSecurityProtection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tsc_SHT_IntegrityProtected</w:t>
            </w:r>
            <w:proofErr w:type="spellEnd"/>
            <w:r w:rsidRPr="00794E09">
              <w:rPr>
                <w:rFonts w:ascii="Arial" w:hAnsi="Arial"/>
                <w:lang w:eastAsia="en-GB"/>
              </w:rPr>
              <w:t>));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if (not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f_Check_NG_RegistrationReqMsg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v_GMM_MobilityInfo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v_ReceivedMsg.Pdu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p_RegType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>)) {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f_NR_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794E09">
              <w:rPr>
                <w:rFonts w:ascii="Arial" w:hAnsi="Arial"/>
                <w:lang w:eastAsia="en-GB"/>
              </w:rPr>
              <w:t>(</w:t>
            </w:r>
            <w:proofErr w:type="gramEnd"/>
            <w:r w:rsidRPr="00794E09">
              <w:rPr>
                <w:rFonts w:ascii="Arial" w:hAnsi="Arial"/>
                <w:lang w:eastAsia="en-GB"/>
              </w:rPr>
              <w:t>__FILE__, __LINE__, "Registration Request Message Failed");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}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// Steps 5 - 20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f_NR5GC_RRC_Idle_Steps5_20 (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v_GMM_MobilityInfo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v_ReceivedMsg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p_RegType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p_ServiceType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>); // @sic R5s210189 sic@</w:t>
            </w:r>
          </w:p>
          <w:p w:rsidR="0011519C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}</w:t>
            </w:r>
          </w:p>
        </w:tc>
      </w:tr>
      <w:tr w:rsidR="0011519C" w:rsidRPr="004031F3" w:rsidTr="00240176">
        <w:tc>
          <w:tcPr>
            <w:tcW w:w="9855" w:type="dxa"/>
          </w:tcPr>
          <w:p w:rsidR="0011519C" w:rsidRPr="00794E09" w:rsidRDefault="0011519C" w:rsidP="00240176">
            <w:pPr>
              <w:spacing w:after="0"/>
              <w:rPr>
                <w:rFonts w:ascii="Arial" w:hAnsi="Arial"/>
                <w:lang w:eastAsia="en-GB"/>
              </w:rPr>
            </w:pPr>
          </w:p>
        </w:tc>
      </w:tr>
    </w:tbl>
    <w:p w:rsidR="0011519C" w:rsidRPr="004031F3" w:rsidRDefault="0011519C" w:rsidP="0011519C">
      <w:pPr>
        <w:spacing w:after="0"/>
        <w:rPr>
          <w:rFonts w:ascii="Arial" w:hAnsi="Arial"/>
          <w:b/>
          <w:lang w:eastAsia="en-GB"/>
        </w:rPr>
      </w:pPr>
    </w:p>
    <w:p w:rsidR="0011519C" w:rsidRPr="004031F3" w:rsidRDefault="0011519C" w:rsidP="0011519C">
      <w:pPr>
        <w:spacing w:after="0"/>
        <w:rPr>
          <w:rFonts w:ascii="Arial" w:hAnsi="Arial"/>
          <w:b/>
          <w:lang w:eastAsia="en-GB"/>
        </w:rPr>
      </w:pPr>
    </w:p>
    <w:p w:rsidR="0011519C" w:rsidRPr="004031F3" w:rsidRDefault="0011519C" w:rsidP="0011519C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1519C" w:rsidRPr="004031F3" w:rsidTr="00240176">
        <w:tc>
          <w:tcPr>
            <w:tcW w:w="9855" w:type="dxa"/>
          </w:tcPr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>function f_NR5GC_RRC_IdleState1N_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Def(</w:t>
            </w:r>
            <w:proofErr w:type="spellStart"/>
            <w:proofErr w:type="gramEnd"/>
            <w:r w:rsidRPr="00794E09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794E09">
              <w:rPr>
                <w:rFonts w:ascii="Arial" w:hAnsi="Arial"/>
                <w:lang w:eastAsia="en-GB"/>
              </w:rPr>
              <w:t>,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 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NR_TESTMODE_STATE_Type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TestMode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TESTMode_OFF</w:t>
            </w:r>
            <w:proofErr w:type="spellEnd"/>
            <w:r w:rsidRPr="00794E09">
              <w:rPr>
                <w:rFonts w:ascii="Arial" w:hAnsi="Arial"/>
                <w:lang w:eastAsia="en-GB"/>
              </w:rPr>
              <w:t>,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 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794E09">
              <w:rPr>
                <w:rFonts w:ascii="Arial" w:hAnsi="Arial"/>
                <w:lang w:eastAsia="en-GB"/>
              </w:rPr>
              <w:t>,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 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TypeOfRegistration_Type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RegType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Initial_Secure</w:t>
            </w:r>
            <w:proofErr w:type="spellEnd"/>
            <w:r w:rsidRPr="00794E09">
              <w:rPr>
                <w:rFonts w:ascii="Arial" w:hAnsi="Arial"/>
                <w:lang w:eastAsia="en-GB"/>
              </w:rPr>
              <w:t>,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 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UE_TestLoopModeB_LB_Setup_Type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>= '00'O,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       template (present) B4_Type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ServiceType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>= '0000'B,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       </w:t>
            </w:r>
            <w:proofErr w:type="spellStart"/>
            <w:r w:rsidRPr="00FE1849">
              <w:rPr>
                <w:rFonts w:ascii="Arial" w:hAnsi="Arial"/>
                <w:highlight w:val="yellow"/>
                <w:lang w:eastAsia="en-GB"/>
              </w:rPr>
              <w:t>boolean</w:t>
            </w:r>
            <w:proofErr w:type="spellEnd"/>
            <w:r w:rsidRPr="00FE1849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FE1849">
              <w:rPr>
                <w:rFonts w:ascii="Arial" w:hAnsi="Arial"/>
                <w:highlight w:val="yellow"/>
                <w:lang w:eastAsia="en-GB"/>
              </w:rPr>
              <w:t>p_Include_S_</w:t>
            </w:r>
            <w:proofErr w:type="gramStart"/>
            <w:r w:rsidRPr="00FE1849">
              <w:rPr>
                <w:rFonts w:ascii="Arial" w:hAnsi="Arial"/>
                <w:highlight w:val="yellow"/>
                <w:lang w:eastAsia="en-GB"/>
              </w:rPr>
              <w:t>NSSAI</w:t>
            </w:r>
            <w:proofErr w:type="spellEnd"/>
            <w:r w:rsidRPr="00FE1849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FE1849">
              <w:rPr>
                <w:rFonts w:ascii="Arial" w:hAnsi="Arial"/>
                <w:highlight w:val="yellow"/>
                <w:lang w:eastAsia="en-GB"/>
              </w:rPr>
              <w:t>= false /*WA#10_1_4_1*/)</w:t>
            </w:r>
            <w:r w:rsidRPr="00794E09">
              <w:rPr>
                <w:rFonts w:ascii="Arial" w:hAnsi="Arial"/>
                <w:lang w:eastAsia="en-GB"/>
              </w:rPr>
              <w:t xml:space="preserve">  runs on NR5GC_PTC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794E09">
              <w:rPr>
                <w:rFonts w:ascii="Arial" w:hAnsi="Arial"/>
                <w:lang w:eastAsia="en-GB"/>
              </w:rPr>
              <w:t>{ /</w:t>
            </w:r>
            <w:proofErr w:type="gramEnd"/>
            <w:r w:rsidRPr="00794E09">
              <w:rPr>
                <w:rFonts w:ascii="Arial" w:hAnsi="Arial"/>
                <w:lang w:eastAsia="en-GB"/>
              </w:rPr>
              <w:t xml:space="preserve">/@sic R5-199036: added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sic@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NG_NAS_MSG_Indication_Type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v_ReceivedMsg</w:t>
            </w:r>
            <w:proofErr w:type="spellEnd"/>
            <w:r w:rsidRPr="00794E09">
              <w:rPr>
                <w:rFonts w:ascii="Arial" w:hAnsi="Arial"/>
                <w:lang w:eastAsia="en-GB"/>
              </w:rPr>
              <w:t>;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GMM_MobilityInfo_Type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v_GMM_MobilityInfo</w:t>
            </w:r>
            <w:proofErr w:type="spellEnd"/>
            <w:r w:rsidRPr="00794E09">
              <w:rPr>
                <w:rFonts w:ascii="Arial" w:hAnsi="Arial"/>
                <w:lang w:eastAsia="en-GB"/>
              </w:rPr>
              <w:t>;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// Steps 2 - 4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// RRC Connection Setup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ReceivedMsg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f_NR_RRC_ConnEst_DefWithNas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tsc_NR_RRC_TI_Def</w:t>
            </w:r>
            <w:proofErr w:type="spellEnd"/>
            <w:r w:rsidRPr="00794E09">
              <w:rPr>
                <w:rFonts w:ascii="Arial" w:hAnsi="Arial"/>
                <w:lang w:eastAsia="en-GB"/>
              </w:rPr>
              <w:t>, ?, (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tsc_SHT_NoSecurityProtection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tsc_SHT_IntegrityProtected</w:t>
            </w:r>
            <w:proofErr w:type="spellEnd"/>
            <w:r w:rsidRPr="00794E09">
              <w:rPr>
                <w:rFonts w:ascii="Arial" w:hAnsi="Arial"/>
                <w:lang w:eastAsia="en-GB"/>
              </w:rPr>
              <w:t>));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lastRenderedPageBreak/>
              <w:t xml:space="preserve">    if (not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f_Check_NG_RegistrationReqMsg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v_GMM_MobilityInfo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v_ReceivedMsg.Pdu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p_RegType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>)) {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f_NR_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794E09">
              <w:rPr>
                <w:rFonts w:ascii="Arial" w:hAnsi="Arial"/>
                <w:lang w:eastAsia="en-GB"/>
              </w:rPr>
              <w:t>(</w:t>
            </w:r>
            <w:proofErr w:type="gramEnd"/>
            <w:r w:rsidRPr="00794E09">
              <w:rPr>
                <w:rFonts w:ascii="Arial" w:hAnsi="Arial"/>
                <w:lang w:eastAsia="en-GB"/>
              </w:rPr>
              <w:t>__FILE__, __LINE__, "Registration Request Message Failed");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}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// Steps 5 - 20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f_NR5GC_RRC_Idle_Steps5_20 (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v_GMM_MobilityInfo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v_ReceivedMsg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p_RegType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p_ServiceType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FE1849">
              <w:rPr>
                <w:rFonts w:ascii="Arial" w:hAnsi="Arial"/>
                <w:highlight w:val="yellow"/>
                <w:lang w:eastAsia="en-GB"/>
              </w:rPr>
              <w:t>p_Include_S_NSSAI</w:t>
            </w:r>
            <w:proofErr w:type="spellEnd"/>
            <w:r w:rsidRPr="00FE1849">
              <w:rPr>
                <w:rFonts w:ascii="Arial" w:hAnsi="Arial"/>
                <w:highlight w:val="yellow"/>
                <w:lang w:eastAsia="en-GB"/>
              </w:rPr>
              <w:t xml:space="preserve"> /*WA#10_1_4_1*/)</w:t>
            </w:r>
            <w:r w:rsidRPr="00794E09">
              <w:rPr>
                <w:rFonts w:ascii="Arial" w:hAnsi="Arial"/>
                <w:lang w:eastAsia="en-GB"/>
              </w:rPr>
              <w:t>; // @sic R5s210189 sic@</w:t>
            </w:r>
          </w:p>
          <w:p w:rsidR="0011519C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4B4596" w:rsidRDefault="004B4596" w:rsidP="00F3772C">
      <w:pPr>
        <w:rPr>
          <w:noProof/>
          <w:lang w:val="en-US"/>
        </w:rPr>
      </w:pPr>
    </w:p>
    <w:p w:rsidR="004B4596" w:rsidRDefault="004B4596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:rsidR="004B4596" w:rsidRPr="001D3FBA" w:rsidRDefault="004B4596" w:rsidP="004B459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9" w:name="_Toc67940335"/>
      <w:r w:rsidRPr="001D3FBA">
        <w:rPr>
          <w:b/>
          <w:sz w:val="28"/>
          <w:szCs w:val="28"/>
        </w:rPr>
        <w:lastRenderedPageBreak/>
        <w:t xml:space="preserve">Correction to </w:t>
      </w:r>
      <w:r w:rsidR="00632861" w:rsidRPr="00632861">
        <w:rPr>
          <w:b/>
          <w:sz w:val="28"/>
          <w:szCs w:val="28"/>
        </w:rPr>
        <w:t>f_NR5GC_RRC_Idle_Steps5_20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B4596" w:rsidTr="00240176">
        <w:trPr>
          <w:trHeight w:val="447"/>
        </w:trPr>
        <w:tc>
          <w:tcPr>
            <w:tcW w:w="1985" w:type="dxa"/>
          </w:tcPr>
          <w:p w:rsidR="004B4596" w:rsidRPr="00E751F5" w:rsidRDefault="004B4596" w:rsidP="002401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:rsidR="004B4596" w:rsidRDefault="00632861" w:rsidP="00240176">
            <w:pPr>
              <w:pStyle w:val="CRCoverPage"/>
              <w:spacing w:after="0"/>
              <w:rPr>
                <w:noProof/>
              </w:rPr>
            </w:pPr>
            <w:r w:rsidRPr="00632861">
              <w:rPr>
                <w:rFonts w:cs="Arial"/>
                <w:noProof/>
                <w:lang w:val="en-US"/>
              </w:rPr>
              <w:t>f_NR5GC_RRC_Idle_Steps5_20</w:t>
            </w:r>
          </w:p>
        </w:tc>
      </w:tr>
      <w:tr w:rsidR="004B4596" w:rsidTr="00240176">
        <w:trPr>
          <w:trHeight w:val="452"/>
        </w:trPr>
        <w:tc>
          <w:tcPr>
            <w:tcW w:w="1985" w:type="dxa"/>
          </w:tcPr>
          <w:p w:rsidR="004B4596" w:rsidRPr="00E751F5" w:rsidRDefault="004B4596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4B4596" w:rsidRPr="00617F63" w:rsidRDefault="004B4596" w:rsidP="00240176">
            <w:pPr>
              <w:pStyle w:val="CRCoverPage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>Please see change 1.1</w:t>
            </w:r>
          </w:p>
        </w:tc>
      </w:tr>
      <w:tr w:rsidR="004B4596" w:rsidTr="00240176">
        <w:tc>
          <w:tcPr>
            <w:tcW w:w="1985" w:type="dxa"/>
          </w:tcPr>
          <w:p w:rsidR="004B4596" w:rsidRPr="00E751F5" w:rsidRDefault="004B4596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4B4596" w:rsidRDefault="004B4596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an additional parameter </w:t>
            </w:r>
            <w:r w:rsidRPr="00FB4123">
              <w:rPr>
                <w:noProof/>
                <w:lang w:val="en-US"/>
              </w:rPr>
              <w:t>p_Include_S_NSSAI</w:t>
            </w:r>
            <w:r>
              <w:rPr>
                <w:noProof/>
                <w:lang w:val="en-US"/>
              </w:rPr>
              <w:t xml:space="preserve"> in </w:t>
            </w:r>
            <w:r w:rsidR="00EC005B" w:rsidRPr="00FB4123">
              <w:rPr>
                <w:noProof/>
                <w:lang w:val="en-US"/>
              </w:rPr>
              <w:t>f_NR5GC_RRC_Idle_Steps5_20</w:t>
            </w:r>
            <w:r>
              <w:rPr>
                <w:noProof/>
                <w:lang w:val="en-US"/>
              </w:rPr>
              <w:t xml:space="preserve">, and passed this value to </w:t>
            </w:r>
            <w:r w:rsidRPr="00FB4123">
              <w:rPr>
                <w:noProof/>
                <w:lang w:val="en-US"/>
              </w:rPr>
              <w:t>f_NR5GC_RRC_Idle_Steps</w:t>
            </w:r>
            <w:r w:rsidR="00EC005B">
              <w:rPr>
                <w:noProof/>
                <w:lang w:val="en-US"/>
              </w:rPr>
              <w:t>16</w:t>
            </w:r>
            <w:r w:rsidRPr="00FB4123">
              <w:rPr>
                <w:noProof/>
                <w:lang w:val="en-US"/>
              </w:rPr>
              <w:t>_20</w:t>
            </w:r>
          </w:p>
          <w:p w:rsidR="004B4596" w:rsidRDefault="004B4596" w:rsidP="00240176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4B4596" w:rsidRPr="00300C5B" w:rsidRDefault="004B4596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4B4596" w:rsidTr="00240176">
        <w:tc>
          <w:tcPr>
            <w:tcW w:w="1985" w:type="dxa"/>
          </w:tcPr>
          <w:p w:rsidR="004B4596" w:rsidRPr="00E751F5" w:rsidRDefault="004B4596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4B4596" w:rsidRPr="00F0313E" w:rsidRDefault="004B4596" w:rsidP="00240176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NR5GC_NASSteps.ttcn</w:t>
            </w:r>
          </w:p>
        </w:tc>
      </w:tr>
      <w:tr w:rsidR="004B4596" w:rsidRPr="00E751F5" w:rsidTr="00240176">
        <w:tc>
          <w:tcPr>
            <w:tcW w:w="1985" w:type="dxa"/>
          </w:tcPr>
          <w:p w:rsidR="004B4596" w:rsidRPr="00E751F5" w:rsidRDefault="004B4596" w:rsidP="0024017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4B4596" w:rsidRPr="00E751F5" w:rsidRDefault="004B4596" w:rsidP="00240176">
            <w:pPr>
              <w:rPr>
                <w:rFonts w:ascii="Arial" w:hAnsi="Arial"/>
                <w:highlight w:val="cyan"/>
              </w:rPr>
            </w:pPr>
          </w:p>
        </w:tc>
      </w:tr>
    </w:tbl>
    <w:p w:rsidR="004B4596" w:rsidRDefault="004B4596" w:rsidP="004B4596">
      <w:pPr>
        <w:rPr>
          <w:noProof/>
        </w:rPr>
      </w:pPr>
    </w:p>
    <w:p w:rsidR="004B4596" w:rsidRDefault="004B4596" w:rsidP="004B45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4596" w:rsidRPr="004031F3" w:rsidTr="00240176">
        <w:tc>
          <w:tcPr>
            <w:tcW w:w="9855" w:type="dxa"/>
          </w:tcPr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>function f_NR5GC_RRC_Idle_Steps5_20(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GMM_MobilityInfo_Type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p_GMM_MobilityInfo_Type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NG_NAS_MSG_Indication_Type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p_ReceivedMsg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NR_TESTMODE_STATE_Type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TypeOfRegistration_Type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RegType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Initial_Secure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UE_TestLoopModeA_NR_LB_Setup_Type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p_UE_TestLoopModeA_NR_LB_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Setup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cs_UE_TestLoopModeA_NR_LB_Setup_NoScaling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UE_TestLoopModeB_LB_Setup_Type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>= '00'O,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InterworkWithoutN26 p_IwkN</w:t>
            </w:r>
            <w:proofErr w:type="gramStart"/>
            <w:r w:rsidRPr="00C6427B">
              <w:rPr>
                <w:rFonts w:ascii="Arial" w:hAnsi="Arial"/>
                <w:lang w:eastAsia="en-GB"/>
              </w:rPr>
              <w:t>26 :</w:t>
            </w:r>
            <w:proofErr w:type="gramEnd"/>
            <w:r w:rsidRPr="00C6427B">
              <w:rPr>
                <w:rFonts w:ascii="Arial" w:hAnsi="Arial"/>
                <w:lang w:eastAsia="en-GB"/>
              </w:rPr>
              <w:t>= NOT_SUPPORTED,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template (present) B4_Type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ServiceType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>= '0000'B)  runs on NR5GC_PTC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{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PLMN_Identity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v_ASN_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PLMN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f_NR_CellInfo_GetPLMN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C6427B">
              <w:rPr>
                <w:rFonts w:ascii="Arial" w:hAnsi="Arial"/>
                <w:lang w:eastAsia="en-GB"/>
              </w:rPr>
              <w:t>);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NAS_PlmnId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v_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PLMN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>= f_NR_Asn2Nas_PlmnId(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v_ASN_PLMN</w:t>
            </w:r>
            <w:proofErr w:type="spellEnd"/>
            <w:r w:rsidRPr="00C6427B">
              <w:rPr>
                <w:rFonts w:ascii="Arial" w:hAnsi="Arial"/>
                <w:lang w:eastAsia="en-GB"/>
              </w:rPr>
              <w:t>);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// Steps 5-15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f_NR5GC_RRC_Idle_Steps5_15(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p_GMM_MobilityInfo_Type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p_ReceivedMsg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v_PLMN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p_RegType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 -, -, p_IwkN26); // @sic R5-202564 sic@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//Steps 16 - 20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f_NR5GC_RRC_Idle_Steps16_20 (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-,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p_UE_TestLoopModeA_NR_LB_Setup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  /</w:t>
            </w:r>
            <w:proofErr w:type="gramEnd"/>
            <w:r w:rsidRPr="00C6427B">
              <w:rPr>
                <w:rFonts w:ascii="Arial" w:hAnsi="Arial"/>
                <w:lang w:eastAsia="en-GB"/>
              </w:rPr>
              <w:t>/ @sic R5s200751 sic@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-, -, -, -, -, -, -, -, -,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p_ServiceType</w:t>
            </w:r>
            <w:proofErr w:type="spellEnd"/>
            <w:proofErr w:type="gramStart"/>
            <w:r w:rsidRPr="00C6427B">
              <w:rPr>
                <w:rFonts w:ascii="Arial" w:hAnsi="Arial"/>
                <w:lang w:eastAsia="en-GB"/>
              </w:rPr>
              <w:t xml:space="preserve">);   </w:t>
            </w:r>
            <w:proofErr w:type="gramEnd"/>
            <w:r w:rsidRPr="00C6427B">
              <w:rPr>
                <w:rFonts w:ascii="Arial" w:hAnsi="Arial"/>
                <w:lang w:eastAsia="en-GB"/>
              </w:rPr>
              <w:t xml:space="preserve"> // @sic R5s210189 sic@</w:t>
            </w:r>
          </w:p>
          <w:p w:rsidR="004B4596" w:rsidRPr="00794E09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}</w:t>
            </w:r>
          </w:p>
        </w:tc>
      </w:tr>
      <w:tr w:rsidR="004B4596" w:rsidRPr="004031F3" w:rsidTr="00240176">
        <w:tc>
          <w:tcPr>
            <w:tcW w:w="9855" w:type="dxa"/>
          </w:tcPr>
          <w:p w:rsidR="004B4596" w:rsidRPr="00794E09" w:rsidRDefault="004B4596" w:rsidP="00240176">
            <w:pPr>
              <w:spacing w:after="0"/>
              <w:rPr>
                <w:rFonts w:ascii="Arial" w:hAnsi="Arial"/>
                <w:lang w:eastAsia="en-GB"/>
              </w:rPr>
            </w:pPr>
          </w:p>
        </w:tc>
      </w:tr>
    </w:tbl>
    <w:p w:rsidR="004B4596" w:rsidRPr="004031F3" w:rsidRDefault="004B4596" w:rsidP="004B4596">
      <w:pPr>
        <w:spacing w:after="0"/>
        <w:rPr>
          <w:rFonts w:ascii="Arial" w:hAnsi="Arial"/>
          <w:b/>
          <w:lang w:eastAsia="en-GB"/>
        </w:rPr>
      </w:pPr>
    </w:p>
    <w:p w:rsidR="004B4596" w:rsidRPr="004031F3" w:rsidRDefault="004B4596" w:rsidP="004B4596">
      <w:pPr>
        <w:spacing w:after="0"/>
        <w:rPr>
          <w:rFonts w:ascii="Arial" w:hAnsi="Arial"/>
          <w:b/>
          <w:lang w:eastAsia="en-GB"/>
        </w:rPr>
      </w:pPr>
    </w:p>
    <w:p w:rsidR="004B4596" w:rsidRPr="004031F3" w:rsidRDefault="004B4596" w:rsidP="004B4596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4596" w:rsidRPr="004031F3" w:rsidTr="00240176">
        <w:tc>
          <w:tcPr>
            <w:tcW w:w="9855" w:type="dxa"/>
          </w:tcPr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>function f_NR5GC_RRC_Idle_Steps5_20(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GMM_MobilityInfo_Type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p_GMM_MobilityInfo_Type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NG_NAS_MSG_Indication_Type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p_ReceivedMsg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NR_TESTMODE_STATE_Type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TypeOfRegistration_Type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RegType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Initial_Secure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UE_TestLoopModeA_NR_LB_Setup_Type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p_UE_TestLoopModeA_NR_LB_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Setup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cs_UE_TestLoopModeA_NR_LB_Setup_NoScaling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UE_TestLoopModeB_LB_Setup_Type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>= '00'O,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lastRenderedPageBreak/>
              <w:t xml:space="preserve">                                      InterworkWithoutN26 p_IwkN</w:t>
            </w:r>
            <w:proofErr w:type="gramStart"/>
            <w:r w:rsidRPr="00C6427B">
              <w:rPr>
                <w:rFonts w:ascii="Arial" w:hAnsi="Arial"/>
                <w:lang w:eastAsia="en-GB"/>
              </w:rPr>
              <w:t>26 :</w:t>
            </w:r>
            <w:proofErr w:type="gramEnd"/>
            <w:r w:rsidRPr="00C6427B">
              <w:rPr>
                <w:rFonts w:ascii="Arial" w:hAnsi="Arial"/>
                <w:lang w:eastAsia="en-GB"/>
              </w:rPr>
              <w:t>= NOT_SUPPORTED,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template (present) B4_Type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ServiceType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>= '0000'B,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highlight w:val="yellow"/>
                <w:lang w:eastAsia="en-GB"/>
              </w:rPr>
              <w:t>boolean</w:t>
            </w:r>
            <w:proofErr w:type="spellEnd"/>
            <w:r w:rsidRPr="00C6427B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highlight w:val="yellow"/>
                <w:lang w:eastAsia="en-GB"/>
              </w:rPr>
              <w:t>p_Include_S_</w:t>
            </w:r>
            <w:proofErr w:type="gramStart"/>
            <w:r w:rsidRPr="00C6427B">
              <w:rPr>
                <w:rFonts w:ascii="Arial" w:hAnsi="Arial"/>
                <w:highlight w:val="yellow"/>
                <w:lang w:eastAsia="en-GB"/>
              </w:rPr>
              <w:t>NSSAI</w:t>
            </w:r>
            <w:proofErr w:type="spellEnd"/>
            <w:r w:rsidRPr="00C6427B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highlight w:val="yellow"/>
                <w:lang w:eastAsia="en-GB"/>
              </w:rPr>
              <w:t>= false /*WA#10_1_4_1*/)</w:t>
            </w:r>
            <w:r w:rsidRPr="00C6427B">
              <w:rPr>
                <w:rFonts w:ascii="Arial" w:hAnsi="Arial"/>
                <w:lang w:eastAsia="en-GB"/>
              </w:rPr>
              <w:t xml:space="preserve">  runs on NR5GC_PTC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{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PLMN_Identity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v_ASN_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PLMN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f_NR_CellInfo_GetPLMN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C6427B">
              <w:rPr>
                <w:rFonts w:ascii="Arial" w:hAnsi="Arial"/>
                <w:lang w:eastAsia="en-GB"/>
              </w:rPr>
              <w:t>);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NAS_PlmnId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v_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PLMN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>= f_NR_Asn2Nas_PlmnId(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v_ASN_PLMN</w:t>
            </w:r>
            <w:proofErr w:type="spellEnd"/>
            <w:r w:rsidRPr="00C6427B">
              <w:rPr>
                <w:rFonts w:ascii="Arial" w:hAnsi="Arial"/>
                <w:lang w:eastAsia="en-GB"/>
              </w:rPr>
              <w:t>);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// Steps 5-15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f_NR5GC_RRC_Idle_Steps5_15(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p_GMM_MobilityInfo_Type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p_ReceivedMsg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v_PLMN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p_RegType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 -, -, p_IwkN26); // @sic R5-202564 sic@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//Steps 16 - 20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f_NR5GC_RRC_Idle_Steps16_20 (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-,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p_UE_TestLoopModeA_NR_LB_Setup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  /</w:t>
            </w:r>
            <w:proofErr w:type="gramEnd"/>
            <w:r w:rsidRPr="00C6427B">
              <w:rPr>
                <w:rFonts w:ascii="Arial" w:hAnsi="Arial"/>
                <w:lang w:eastAsia="en-GB"/>
              </w:rPr>
              <w:t>/ @sic R5s200751 sic@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-, -, -, -, -, -, -, -, -,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p_ServiceType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C6427B">
              <w:rPr>
                <w:rFonts w:ascii="Arial" w:hAnsi="Arial"/>
                <w:highlight w:val="yellow"/>
                <w:lang w:eastAsia="en-GB"/>
              </w:rPr>
              <w:t>p_Include_S_NSSAI</w:t>
            </w:r>
            <w:proofErr w:type="spellEnd"/>
            <w:r w:rsidRPr="00C6427B">
              <w:rPr>
                <w:rFonts w:ascii="Arial" w:hAnsi="Arial"/>
                <w:highlight w:val="yellow"/>
                <w:lang w:eastAsia="en-GB"/>
              </w:rPr>
              <w:t xml:space="preserve"> /*WA#10_1_4_1*/</w:t>
            </w:r>
            <w:proofErr w:type="gramStart"/>
            <w:r w:rsidRPr="00C6427B">
              <w:rPr>
                <w:rFonts w:ascii="Arial" w:hAnsi="Arial"/>
                <w:highlight w:val="yellow"/>
                <w:lang w:eastAsia="en-GB"/>
              </w:rPr>
              <w:t>);</w:t>
            </w:r>
            <w:r w:rsidRPr="00C6427B">
              <w:rPr>
                <w:rFonts w:ascii="Arial" w:hAnsi="Arial"/>
                <w:lang w:eastAsia="en-GB"/>
              </w:rPr>
              <w:t xml:space="preserve">   </w:t>
            </w:r>
            <w:proofErr w:type="gramEnd"/>
            <w:r w:rsidRPr="00C6427B">
              <w:rPr>
                <w:rFonts w:ascii="Arial" w:hAnsi="Arial"/>
                <w:lang w:eastAsia="en-GB"/>
              </w:rPr>
              <w:t xml:space="preserve"> // @sic R5s210189 sic@</w:t>
            </w:r>
          </w:p>
          <w:p w:rsidR="004B4596" w:rsidRPr="00794E09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0C42A8" w:rsidRDefault="000C42A8" w:rsidP="00F3772C">
      <w:pPr>
        <w:rPr>
          <w:noProof/>
          <w:lang w:val="en-US"/>
        </w:rPr>
      </w:pPr>
    </w:p>
    <w:p w:rsidR="000C42A8" w:rsidRDefault="000C42A8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:rsidR="000C42A8" w:rsidRPr="001D3FBA" w:rsidRDefault="000C42A8" w:rsidP="000C42A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10" w:name="_Toc67940336"/>
      <w:r w:rsidRPr="001D3FBA">
        <w:rPr>
          <w:b/>
          <w:sz w:val="28"/>
          <w:szCs w:val="28"/>
        </w:rPr>
        <w:lastRenderedPageBreak/>
        <w:t xml:space="preserve">Correction to </w:t>
      </w:r>
      <w:r w:rsidRPr="000C42A8">
        <w:rPr>
          <w:b/>
          <w:sz w:val="28"/>
          <w:szCs w:val="28"/>
        </w:rPr>
        <w:t>f_NR5GC_RRC_Idle_Steps16_20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C42A8" w:rsidTr="00240176">
        <w:trPr>
          <w:trHeight w:val="447"/>
        </w:trPr>
        <w:tc>
          <w:tcPr>
            <w:tcW w:w="1985" w:type="dxa"/>
          </w:tcPr>
          <w:p w:rsidR="000C42A8" w:rsidRPr="00E751F5" w:rsidRDefault="000C42A8" w:rsidP="002401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:rsidR="000C42A8" w:rsidRDefault="000C42A8" w:rsidP="00240176">
            <w:pPr>
              <w:pStyle w:val="CRCoverPage"/>
              <w:spacing w:after="0"/>
              <w:rPr>
                <w:noProof/>
              </w:rPr>
            </w:pPr>
            <w:r w:rsidRPr="000C42A8">
              <w:rPr>
                <w:rFonts w:cs="Arial"/>
                <w:noProof/>
                <w:lang w:val="en-US"/>
              </w:rPr>
              <w:t>f_NR5GC_RRC_Idle_Steps16_20</w:t>
            </w:r>
          </w:p>
        </w:tc>
      </w:tr>
      <w:tr w:rsidR="000C42A8" w:rsidTr="00240176">
        <w:trPr>
          <w:trHeight w:val="452"/>
        </w:trPr>
        <w:tc>
          <w:tcPr>
            <w:tcW w:w="1985" w:type="dxa"/>
          </w:tcPr>
          <w:p w:rsidR="000C42A8" w:rsidRPr="00E751F5" w:rsidRDefault="000C42A8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0C42A8" w:rsidRPr="00617F63" w:rsidRDefault="000C42A8" w:rsidP="00240176">
            <w:pPr>
              <w:pStyle w:val="CRCoverPage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>Please see change 1.1</w:t>
            </w:r>
          </w:p>
        </w:tc>
      </w:tr>
      <w:tr w:rsidR="000C42A8" w:rsidTr="00240176">
        <w:tc>
          <w:tcPr>
            <w:tcW w:w="1985" w:type="dxa"/>
          </w:tcPr>
          <w:p w:rsidR="000C42A8" w:rsidRPr="00E751F5" w:rsidRDefault="000C42A8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0C42A8" w:rsidRDefault="000C42A8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an additional parameter </w:t>
            </w:r>
            <w:r w:rsidRPr="00FB4123">
              <w:rPr>
                <w:noProof/>
                <w:lang w:val="en-US"/>
              </w:rPr>
              <w:t>p_Include_S_NSSAI</w:t>
            </w:r>
            <w:r>
              <w:rPr>
                <w:noProof/>
                <w:lang w:val="en-US"/>
              </w:rPr>
              <w:t xml:space="preserve"> in </w:t>
            </w:r>
            <w:r w:rsidRPr="00FB4123">
              <w:rPr>
                <w:noProof/>
                <w:lang w:val="en-US"/>
              </w:rPr>
              <w:t>f_NR5GC_RRC_Idle_Steps</w:t>
            </w:r>
            <w:r>
              <w:rPr>
                <w:noProof/>
                <w:lang w:val="en-US"/>
              </w:rPr>
              <w:t>16</w:t>
            </w:r>
            <w:r w:rsidRPr="00FB4123">
              <w:rPr>
                <w:noProof/>
                <w:lang w:val="en-US"/>
              </w:rPr>
              <w:t>_20</w:t>
            </w:r>
            <w:r>
              <w:rPr>
                <w:noProof/>
                <w:lang w:val="en-US"/>
              </w:rPr>
              <w:t xml:space="preserve">, and passed this value to </w:t>
            </w:r>
            <w:r w:rsidRPr="000C42A8">
              <w:rPr>
                <w:noProof/>
                <w:lang w:val="en-US"/>
              </w:rPr>
              <w:t>f_NR5GC_RRC_Idle_Extension</w:t>
            </w:r>
          </w:p>
          <w:p w:rsidR="000C42A8" w:rsidRDefault="000C42A8" w:rsidP="00240176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0C42A8" w:rsidRPr="00300C5B" w:rsidRDefault="000C42A8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0C42A8" w:rsidTr="00240176">
        <w:tc>
          <w:tcPr>
            <w:tcW w:w="1985" w:type="dxa"/>
          </w:tcPr>
          <w:p w:rsidR="000C42A8" w:rsidRPr="00E751F5" w:rsidRDefault="000C42A8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0C42A8" w:rsidRPr="00F0313E" w:rsidRDefault="000C42A8" w:rsidP="00240176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NR5GC_NASSteps.ttcn</w:t>
            </w:r>
          </w:p>
        </w:tc>
      </w:tr>
      <w:tr w:rsidR="000C42A8" w:rsidRPr="00E751F5" w:rsidTr="00240176">
        <w:tc>
          <w:tcPr>
            <w:tcW w:w="1985" w:type="dxa"/>
          </w:tcPr>
          <w:p w:rsidR="000C42A8" w:rsidRPr="00E751F5" w:rsidRDefault="000C42A8" w:rsidP="0024017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0C42A8" w:rsidRPr="00E751F5" w:rsidRDefault="000C42A8" w:rsidP="00240176">
            <w:pPr>
              <w:rPr>
                <w:rFonts w:ascii="Arial" w:hAnsi="Arial"/>
                <w:highlight w:val="cyan"/>
              </w:rPr>
            </w:pPr>
          </w:p>
        </w:tc>
      </w:tr>
    </w:tbl>
    <w:p w:rsidR="000C42A8" w:rsidRDefault="000C42A8" w:rsidP="000C42A8">
      <w:pPr>
        <w:rPr>
          <w:noProof/>
        </w:rPr>
      </w:pPr>
    </w:p>
    <w:p w:rsidR="000C42A8" w:rsidRDefault="000C42A8" w:rsidP="000C42A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C42A8" w:rsidRPr="004031F3" w:rsidTr="00240176">
        <w:tc>
          <w:tcPr>
            <w:tcW w:w="9855" w:type="dxa"/>
          </w:tcPr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>function f_NR5GC_RRC_Idle_Steps16_20(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integer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ExpectedNumberOfNewPDUSessions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pc_noOf_PDUsSameConnection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>,  // @sic R5s201358 sic@,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NR_TESTMODE_STATE_Type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TestMode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TESTMode_OFF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noRrcConnectionRelease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UE_TestLoopModeA_NR_LB_Setup_Type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p_UE_TestLoopModeA_NR_LB_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Setup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cs_UE_TestLoopModeA_NR_LB_Setup_NoScaling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UE_TestLoopModeB_LB_Setup_Type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'00'O,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SDAP_Config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p_SDAP_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Config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omit,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S_NSSAI_Type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p_ExpectedS_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NSSAI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*,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DNN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ExpectedDNN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*,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SSC_Mode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p_SSC_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crs_SSC_Mode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>(-, '001'B),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de-DE"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4C1CE7">
              <w:rPr>
                <w:rFonts w:ascii="Arial" w:hAnsi="Arial"/>
                <w:lang w:val="de-DE" w:eastAsia="en-GB"/>
              </w:rPr>
              <w:t>template</w:t>
            </w:r>
            <w:proofErr w:type="spellEnd"/>
            <w:r w:rsidRPr="004C1CE7">
              <w:rPr>
                <w:rFonts w:ascii="Arial" w:hAnsi="Arial"/>
                <w:lang w:val="de-DE" w:eastAsia="en-GB"/>
              </w:rPr>
              <w:t xml:space="preserve"> (</w:t>
            </w:r>
            <w:proofErr w:type="spellStart"/>
            <w:r w:rsidRPr="004C1CE7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4C1CE7">
              <w:rPr>
                <w:rFonts w:ascii="Arial" w:hAnsi="Arial"/>
                <w:lang w:val="de-DE" w:eastAsia="en-GB"/>
              </w:rPr>
              <w:t xml:space="preserve">) DNN </w:t>
            </w:r>
            <w:proofErr w:type="spellStart"/>
            <w:r w:rsidRPr="004C1CE7">
              <w:rPr>
                <w:rFonts w:ascii="Arial" w:hAnsi="Arial"/>
                <w:lang w:val="de-DE"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val="de-DE" w:eastAsia="en-GB"/>
              </w:rPr>
              <w:t>DNN</w:t>
            </w:r>
            <w:proofErr w:type="spellEnd"/>
            <w:r w:rsidRPr="004C1CE7">
              <w:rPr>
                <w:rFonts w:ascii="Arial" w:hAnsi="Arial"/>
                <w:lang w:val="de-DE"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val="de-DE"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4C1CE7">
              <w:rPr>
                <w:rFonts w:ascii="Arial" w:hAnsi="Arial"/>
                <w:lang w:val="de-DE"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val="de-DE" w:eastAsia="en-GB"/>
              </w:rPr>
              <w:t xml:space="preserve">                                      </w:t>
            </w:r>
            <w:r w:rsidRPr="004C1CE7">
              <w:rPr>
                <w:rFonts w:ascii="Arial" w:hAnsi="Arial"/>
                <w:lang w:eastAsia="en-GB"/>
              </w:rPr>
              <w:t xml:space="preserve">template (omit)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QoS_Rules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p_QoS_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Rules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omit,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Session_AMBR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p_Session_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AMBR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cs_Session_AMBR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('06'O, '05'O, '0004'O, '05'O, '0004'O),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S_NSSAI_Type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NSSAI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cs_S_NSSAI_SST1eMBB_WithIEI, // @sic R5s190919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QoSFlowDescr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QoSFlowDescr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omit,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(present) B4_Type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ServiceType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'0000'B)  runs on NR5GC_PTC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{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//Steps 16 - 19a1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// No SRB2 so must be on SRB1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p_ExpectedNumberOfNewPDUSessions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&lt; </w:t>
            </w:r>
            <w:proofErr w:type="gramStart"/>
            <w:r w:rsidRPr="004C1CE7">
              <w:rPr>
                <w:rFonts w:ascii="Arial" w:hAnsi="Arial"/>
                <w:lang w:eastAsia="en-GB"/>
              </w:rPr>
              <w:t>0 )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 { // @sic R5-194797, R5-199075, R5-204329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f_NR_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4C1CE7">
              <w:rPr>
                <w:rFonts w:ascii="Arial" w:hAnsi="Arial"/>
                <w:lang w:eastAsia="en-GB"/>
              </w:rPr>
              <w:t>(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__FILE__, __LINE__, "3GPP RAN5 5GS test specifications do not support UEs configured with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pc_noOf_PDUsSameConnection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 // @sic R5s201358 sic@ &lt; 0");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f_NR5GC_PDUSessionEstablishment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p_ExpectedNumberOfNewPDUSessions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tsc_NR_RbId_SRB1,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p_SDAP_Config</w:t>
            </w:r>
            <w:proofErr w:type="spellEnd"/>
            <w:r w:rsidRPr="004C1CE7">
              <w:rPr>
                <w:rFonts w:ascii="Arial" w:hAnsi="Arial"/>
                <w:lang w:eastAsia="en-GB"/>
              </w:rPr>
              <w:t>, // @sic R5s210134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p_ExpectedS_NSSAI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p_ExpectedDNN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p_SSC_Mode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p_DNN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p_QoS_Rules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p_Session_AMBR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p_S_NSSAI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p_QoSFlowDescr</w:t>
            </w:r>
            <w:proofErr w:type="spellEnd"/>
            <w:r w:rsidRPr="004C1CE7">
              <w:rPr>
                <w:rFonts w:ascii="Arial" w:hAnsi="Arial"/>
                <w:lang w:eastAsia="en-GB"/>
              </w:rPr>
              <w:t>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//Step 20a1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==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or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pc_noOf_PDUsNewConnection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&gt;0) {// @sic R5-199075, R5s200489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lastRenderedPageBreak/>
              <w:t xml:space="preserve">      // Release RRC to enter RRC_IDLE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f_NR_RRCRelease</w:t>
            </w:r>
            <w:proofErr w:type="spellEnd"/>
            <w:r w:rsidRPr="004C1CE7">
              <w:rPr>
                <w:rFonts w:ascii="Arial" w:hAnsi="Arial"/>
                <w:lang w:eastAsia="en-GB"/>
              </w:rPr>
              <w:t>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>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} else </w:t>
            </w:r>
            <w:proofErr w:type="gramStart"/>
            <w:r w:rsidRPr="004C1CE7">
              <w:rPr>
                <w:rFonts w:ascii="Arial" w:hAnsi="Arial"/>
                <w:lang w:eastAsia="en-GB"/>
              </w:rPr>
              <w:t>{ /</w:t>
            </w:r>
            <w:proofErr w:type="gramEnd"/>
            <w:r w:rsidRPr="004C1CE7">
              <w:rPr>
                <w:rFonts w:ascii="Arial" w:hAnsi="Arial"/>
                <w:lang w:eastAsia="en-GB"/>
              </w:rPr>
              <w:t>/ @sic R5s200489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// Step 19Aa1 - 19Aa2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select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) </w:t>
            </w:r>
            <w:proofErr w:type="gramStart"/>
            <w:r w:rsidRPr="004C1CE7">
              <w:rPr>
                <w:rFonts w:ascii="Arial" w:hAnsi="Arial"/>
                <w:lang w:eastAsia="en-GB"/>
              </w:rPr>
              <w:t>{ /</w:t>
            </w:r>
            <w:proofErr w:type="gramEnd"/>
            <w:r w:rsidRPr="004C1CE7">
              <w:rPr>
                <w:rFonts w:ascii="Arial" w:hAnsi="Arial"/>
                <w:lang w:eastAsia="en-GB"/>
              </w:rPr>
              <w:t>/ @sic R5-194797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TEST_LOOPModeA_ON</w:t>
            </w:r>
            <w:proofErr w:type="spellEnd"/>
            <w:r w:rsidRPr="004C1CE7">
              <w:rPr>
                <w:rFonts w:ascii="Arial" w:hAnsi="Arial"/>
                <w:lang w:eastAsia="en-GB"/>
              </w:rPr>
              <w:t>) {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f_NR5GC_CloseUE_TestLoopModeA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p_UE_TestLoopModeA_NR_LB_Setup</w:t>
            </w:r>
            <w:proofErr w:type="spellEnd"/>
            <w:r w:rsidRPr="004C1CE7">
              <w:rPr>
                <w:rFonts w:ascii="Arial" w:hAnsi="Arial"/>
                <w:lang w:eastAsia="en-GB"/>
              </w:rPr>
              <w:t>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TEST_LOOPModeB_ON</w:t>
            </w:r>
            <w:proofErr w:type="spellEnd"/>
            <w:r w:rsidRPr="004C1CE7">
              <w:rPr>
                <w:rFonts w:ascii="Arial" w:hAnsi="Arial"/>
                <w:lang w:eastAsia="en-GB"/>
              </w:rPr>
              <w:t>) {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f_NR5GC_CloseUE_TestLoopModeB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4C1CE7">
              <w:rPr>
                <w:rFonts w:ascii="Arial" w:hAnsi="Arial"/>
                <w:lang w:eastAsia="en-GB"/>
              </w:rPr>
              <w:t>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PING_Or_TEST_LOOPModeB_ON</w:t>
            </w:r>
            <w:proofErr w:type="spellEnd"/>
            <w:r w:rsidRPr="004C1CE7">
              <w:rPr>
                <w:rFonts w:ascii="Arial" w:hAnsi="Arial"/>
                <w:lang w:eastAsia="en-GB"/>
              </w:rPr>
              <w:t>) {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if (not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pc_IP_Ping</w:t>
            </w:r>
            <w:proofErr w:type="spellEnd"/>
            <w:r w:rsidRPr="004C1CE7">
              <w:rPr>
                <w:rFonts w:ascii="Arial" w:hAnsi="Arial"/>
                <w:lang w:eastAsia="en-GB"/>
              </w:rPr>
              <w:t>) {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f_NR5GC_CloseUE_TestLoopModeB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4C1CE7">
              <w:rPr>
                <w:rFonts w:ascii="Arial" w:hAnsi="Arial"/>
                <w:lang w:eastAsia="en-GB"/>
              </w:rPr>
              <w:t>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pc_noOf_PDUsNewConnection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&gt;</w:t>
            </w:r>
            <w:proofErr w:type="gramStart"/>
            <w:r w:rsidRPr="004C1CE7">
              <w:rPr>
                <w:rFonts w:ascii="Arial" w:hAnsi="Arial"/>
                <w:lang w:eastAsia="en-GB"/>
              </w:rPr>
              <w:t>0 )</w:t>
            </w:r>
            <w:proofErr w:type="gramEnd"/>
            <w:r w:rsidRPr="004C1CE7">
              <w:rPr>
                <w:rFonts w:ascii="Arial" w:hAnsi="Arial"/>
                <w:lang w:eastAsia="en-GB"/>
              </w:rPr>
              <w:t>{ // @sic R5s200026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// @sic R5-199075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f_NR5GC_RRC_Idle_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Extension(</w:t>
            </w:r>
            <w:proofErr w:type="spellStart"/>
            <w:proofErr w:type="gramEnd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p_UE_TestLoopModeA_NR_LB_Setup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-, -, -, -, -, -, -, -, -,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p_ServiceType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>); // @sic R5s210189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}</w:t>
            </w:r>
          </w:p>
          <w:p w:rsidR="000C42A8" w:rsidRPr="00794E09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}</w:t>
            </w:r>
          </w:p>
        </w:tc>
      </w:tr>
      <w:tr w:rsidR="000C42A8" w:rsidRPr="004031F3" w:rsidTr="00240176">
        <w:tc>
          <w:tcPr>
            <w:tcW w:w="9855" w:type="dxa"/>
          </w:tcPr>
          <w:p w:rsidR="000C42A8" w:rsidRPr="00794E09" w:rsidRDefault="000C42A8" w:rsidP="00240176">
            <w:pPr>
              <w:spacing w:after="0"/>
              <w:rPr>
                <w:rFonts w:ascii="Arial" w:hAnsi="Arial"/>
                <w:lang w:eastAsia="en-GB"/>
              </w:rPr>
            </w:pPr>
          </w:p>
        </w:tc>
      </w:tr>
    </w:tbl>
    <w:p w:rsidR="000C42A8" w:rsidRPr="004031F3" w:rsidRDefault="000C42A8" w:rsidP="000C42A8">
      <w:pPr>
        <w:spacing w:after="0"/>
        <w:rPr>
          <w:rFonts w:ascii="Arial" w:hAnsi="Arial"/>
          <w:b/>
          <w:lang w:eastAsia="en-GB"/>
        </w:rPr>
      </w:pPr>
    </w:p>
    <w:p w:rsidR="000C42A8" w:rsidRPr="004031F3" w:rsidRDefault="000C42A8" w:rsidP="000C42A8">
      <w:pPr>
        <w:spacing w:after="0"/>
        <w:rPr>
          <w:rFonts w:ascii="Arial" w:hAnsi="Arial"/>
          <w:b/>
          <w:lang w:eastAsia="en-GB"/>
        </w:rPr>
      </w:pPr>
    </w:p>
    <w:p w:rsidR="000C42A8" w:rsidRPr="004031F3" w:rsidRDefault="000C42A8" w:rsidP="000C42A8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C42A8" w:rsidRPr="004031F3" w:rsidTr="00240176">
        <w:tc>
          <w:tcPr>
            <w:tcW w:w="9855" w:type="dxa"/>
          </w:tcPr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>function f_NR5GC_RRC_Idle_Steps16_20(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integer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ExpectedNumberOfNewPDUSessions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pc_noOf_PDUsSameConnection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>,  // @sic R5s201358 sic@,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NR_TESTMODE_STATE_Type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TestMode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TESTMode_OFF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noRrcConnectionRelease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UE_TestLoopModeA_NR_LB_Setup_Type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p_UE_TestLoopModeA_NR_LB_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Setup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cs_UE_TestLoopModeA_NR_LB_Setup_NoScaling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UE_TestLoopModeB_LB_Setup_Type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'00'O,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SDAP_Config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p_SDAP_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Config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omit,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S_NSSAI_Type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p_ExpectedS_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NSSAI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*,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DNN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ExpectedDNN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*,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SSC_Mode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p_SSC_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crs_SSC_Mode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>(-, '001'B),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de-DE"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4C1CE7">
              <w:rPr>
                <w:rFonts w:ascii="Arial" w:hAnsi="Arial"/>
                <w:lang w:val="de-DE" w:eastAsia="en-GB"/>
              </w:rPr>
              <w:t>template</w:t>
            </w:r>
            <w:proofErr w:type="spellEnd"/>
            <w:r w:rsidRPr="004C1CE7">
              <w:rPr>
                <w:rFonts w:ascii="Arial" w:hAnsi="Arial"/>
                <w:lang w:val="de-DE" w:eastAsia="en-GB"/>
              </w:rPr>
              <w:t xml:space="preserve"> (</w:t>
            </w:r>
            <w:proofErr w:type="spellStart"/>
            <w:r w:rsidRPr="004C1CE7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4C1CE7">
              <w:rPr>
                <w:rFonts w:ascii="Arial" w:hAnsi="Arial"/>
                <w:lang w:val="de-DE" w:eastAsia="en-GB"/>
              </w:rPr>
              <w:t xml:space="preserve">) DNN </w:t>
            </w:r>
            <w:proofErr w:type="spellStart"/>
            <w:r w:rsidRPr="004C1CE7">
              <w:rPr>
                <w:rFonts w:ascii="Arial" w:hAnsi="Arial"/>
                <w:lang w:val="de-DE"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val="de-DE" w:eastAsia="en-GB"/>
              </w:rPr>
              <w:t>DNN</w:t>
            </w:r>
            <w:proofErr w:type="spellEnd"/>
            <w:r w:rsidRPr="004C1CE7">
              <w:rPr>
                <w:rFonts w:ascii="Arial" w:hAnsi="Arial"/>
                <w:lang w:val="de-DE"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val="de-DE"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4C1CE7">
              <w:rPr>
                <w:rFonts w:ascii="Arial" w:hAnsi="Arial"/>
                <w:lang w:val="de-DE"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val="de-DE" w:eastAsia="en-GB"/>
              </w:rPr>
              <w:t xml:space="preserve">                                      </w:t>
            </w:r>
            <w:r w:rsidRPr="004C1CE7">
              <w:rPr>
                <w:rFonts w:ascii="Arial" w:hAnsi="Arial"/>
                <w:lang w:eastAsia="en-GB"/>
              </w:rPr>
              <w:t xml:space="preserve">template (omit)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QoS_Rules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p_QoS_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Rules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omit,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Session_AMBR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p_Session_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AMBR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cs_Session_AMBR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('06'O, '05'O, '0004'O, '05'O, '0004'O),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S_NSSAI_Type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NSSAI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cs_S_NSSAI_SST1eMBB_WithIEI, // @sic R5s190919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QoSFlowDescr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QoSFlowDescr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omit,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(present) B4_Type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ServiceType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'0000'B,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4C1CE7">
              <w:rPr>
                <w:rFonts w:ascii="Arial" w:hAnsi="Arial"/>
                <w:highlight w:val="yellow"/>
                <w:lang w:eastAsia="en-GB"/>
              </w:rPr>
              <w:t>boolean</w:t>
            </w:r>
            <w:proofErr w:type="spellEnd"/>
            <w:r w:rsidRPr="004C1CE7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highlight w:val="yellow"/>
                <w:lang w:eastAsia="en-GB"/>
              </w:rPr>
              <w:t>p_Include_S_</w:t>
            </w:r>
            <w:proofErr w:type="gramStart"/>
            <w:r w:rsidRPr="004C1CE7">
              <w:rPr>
                <w:rFonts w:ascii="Arial" w:hAnsi="Arial"/>
                <w:highlight w:val="yellow"/>
                <w:lang w:eastAsia="en-GB"/>
              </w:rPr>
              <w:t>NSSAI</w:t>
            </w:r>
            <w:proofErr w:type="spellEnd"/>
            <w:r w:rsidRPr="004C1CE7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highlight w:val="yellow"/>
                <w:lang w:eastAsia="en-GB"/>
              </w:rPr>
              <w:t>= false /*WA#10_1_4_1*/)</w:t>
            </w:r>
            <w:r w:rsidRPr="004C1CE7">
              <w:rPr>
                <w:rFonts w:ascii="Arial" w:hAnsi="Arial"/>
                <w:lang w:eastAsia="en-GB"/>
              </w:rPr>
              <w:t xml:space="preserve">  runs on NR5GC_PTC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{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//Steps 16 - 19a1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// No SRB2 so must be on SRB1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p_ExpectedNumberOfNewPDUSessions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&lt; </w:t>
            </w:r>
            <w:proofErr w:type="gramStart"/>
            <w:r w:rsidRPr="004C1CE7">
              <w:rPr>
                <w:rFonts w:ascii="Arial" w:hAnsi="Arial"/>
                <w:lang w:eastAsia="en-GB"/>
              </w:rPr>
              <w:t>0 )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 { // @sic R5-194797, R5-199075, R5-204329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f_NR_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4C1CE7">
              <w:rPr>
                <w:rFonts w:ascii="Arial" w:hAnsi="Arial"/>
                <w:lang w:eastAsia="en-GB"/>
              </w:rPr>
              <w:t>(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__FILE__, __LINE__, "3GPP RAN5 5GS test specifications do not support UEs configured with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pc_noOf_PDUsSameConnection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 // @sic R5s201358 sic@ &lt; 0");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f_NR5GC_PDUSessionEstablishment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p_ExpectedNumberOfNewPDUSessions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tsc_NR_RbId_SRB1,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lastRenderedPageBreak/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p_SDAP_Config</w:t>
            </w:r>
            <w:proofErr w:type="spellEnd"/>
            <w:r w:rsidRPr="004C1CE7">
              <w:rPr>
                <w:rFonts w:ascii="Arial" w:hAnsi="Arial"/>
                <w:lang w:eastAsia="en-GB"/>
              </w:rPr>
              <w:t>, // @sic R5s210134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p_ExpectedS_NSSAI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p_ExpectedDNN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p_SSC_Mode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p_DNN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p_QoS_Rules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p_Session_AMBR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p_S_NSSAI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p_QoSFlowDescr</w:t>
            </w:r>
            <w:proofErr w:type="spellEnd"/>
            <w:r w:rsidRPr="004C1CE7">
              <w:rPr>
                <w:rFonts w:ascii="Arial" w:hAnsi="Arial"/>
                <w:lang w:eastAsia="en-GB"/>
              </w:rPr>
              <w:t>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//Step 20a1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==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or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pc_noOf_PDUsNewConnection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&gt;0) {// @sic R5-199075, R5s200489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// Release RRC to enter RRC_IDLE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f_NR_RRCRelease</w:t>
            </w:r>
            <w:proofErr w:type="spellEnd"/>
            <w:r w:rsidRPr="004C1CE7">
              <w:rPr>
                <w:rFonts w:ascii="Arial" w:hAnsi="Arial"/>
                <w:lang w:eastAsia="en-GB"/>
              </w:rPr>
              <w:t>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>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} else </w:t>
            </w:r>
            <w:proofErr w:type="gramStart"/>
            <w:r w:rsidRPr="004C1CE7">
              <w:rPr>
                <w:rFonts w:ascii="Arial" w:hAnsi="Arial"/>
                <w:lang w:eastAsia="en-GB"/>
              </w:rPr>
              <w:t>{ /</w:t>
            </w:r>
            <w:proofErr w:type="gramEnd"/>
            <w:r w:rsidRPr="004C1CE7">
              <w:rPr>
                <w:rFonts w:ascii="Arial" w:hAnsi="Arial"/>
                <w:lang w:eastAsia="en-GB"/>
              </w:rPr>
              <w:t>/ @sic R5s200489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// Step 19Aa1 - 19Aa2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select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) </w:t>
            </w:r>
            <w:proofErr w:type="gramStart"/>
            <w:r w:rsidRPr="004C1CE7">
              <w:rPr>
                <w:rFonts w:ascii="Arial" w:hAnsi="Arial"/>
                <w:lang w:eastAsia="en-GB"/>
              </w:rPr>
              <w:t>{ /</w:t>
            </w:r>
            <w:proofErr w:type="gramEnd"/>
            <w:r w:rsidRPr="004C1CE7">
              <w:rPr>
                <w:rFonts w:ascii="Arial" w:hAnsi="Arial"/>
                <w:lang w:eastAsia="en-GB"/>
              </w:rPr>
              <w:t>/ @sic R5-194797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TEST_LOOPModeA_ON</w:t>
            </w:r>
            <w:proofErr w:type="spellEnd"/>
            <w:r w:rsidRPr="004C1CE7">
              <w:rPr>
                <w:rFonts w:ascii="Arial" w:hAnsi="Arial"/>
                <w:lang w:eastAsia="en-GB"/>
              </w:rPr>
              <w:t>) {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f_NR5GC_CloseUE_TestLoopModeA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p_UE_TestLoopModeA_NR_LB_Setup</w:t>
            </w:r>
            <w:proofErr w:type="spellEnd"/>
            <w:r w:rsidRPr="004C1CE7">
              <w:rPr>
                <w:rFonts w:ascii="Arial" w:hAnsi="Arial"/>
                <w:lang w:eastAsia="en-GB"/>
              </w:rPr>
              <w:t>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TEST_LOOPModeB_ON</w:t>
            </w:r>
            <w:proofErr w:type="spellEnd"/>
            <w:r w:rsidRPr="004C1CE7">
              <w:rPr>
                <w:rFonts w:ascii="Arial" w:hAnsi="Arial"/>
                <w:lang w:eastAsia="en-GB"/>
              </w:rPr>
              <w:t>) {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f_NR5GC_CloseUE_TestLoopModeB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4C1CE7">
              <w:rPr>
                <w:rFonts w:ascii="Arial" w:hAnsi="Arial"/>
                <w:lang w:eastAsia="en-GB"/>
              </w:rPr>
              <w:t>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PING_Or_TEST_LOOPModeB_ON</w:t>
            </w:r>
            <w:proofErr w:type="spellEnd"/>
            <w:r w:rsidRPr="004C1CE7">
              <w:rPr>
                <w:rFonts w:ascii="Arial" w:hAnsi="Arial"/>
                <w:lang w:eastAsia="en-GB"/>
              </w:rPr>
              <w:t>) {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if (not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pc_IP_Ping</w:t>
            </w:r>
            <w:proofErr w:type="spellEnd"/>
            <w:r w:rsidRPr="004C1CE7">
              <w:rPr>
                <w:rFonts w:ascii="Arial" w:hAnsi="Arial"/>
                <w:lang w:eastAsia="en-GB"/>
              </w:rPr>
              <w:t>) {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f_NR5GC_CloseUE_TestLoopModeB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4C1CE7">
              <w:rPr>
                <w:rFonts w:ascii="Arial" w:hAnsi="Arial"/>
                <w:lang w:eastAsia="en-GB"/>
              </w:rPr>
              <w:t>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pc_noOf_PDUsNewConnection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&gt;</w:t>
            </w:r>
            <w:proofErr w:type="gramStart"/>
            <w:r w:rsidRPr="004C1CE7">
              <w:rPr>
                <w:rFonts w:ascii="Arial" w:hAnsi="Arial"/>
                <w:lang w:eastAsia="en-GB"/>
              </w:rPr>
              <w:t>0 )</w:t>
            </w:r>
            <w:proofErr w:type="gramEnd"/>
            <w:r w:rsidRPr="004C1CE7">
              <w:rPr>
                <w:rFonts w:ascii="Arial" w:hAnsi="Arial"/>
                <w:lang w:eastAsia="en-GB"/>
              </w:rPr>
              <w:t>{ // @sic R5s200026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// @sic R5-199075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f_NR5GC_RRC_Idle_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Extension(</w:t>
            </w:r>
            <w:proofErr w:type="spellStart"/>
            <w:proofErr w:type="gramEnd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p_UE_TestLoopModeA_NR_LB_Setup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-, -, -, -, -, -, -, -, -,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p_ServiceType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highlight w:val="yellow"/>
                <w:lang w:eastAsia="en-GB"/>
              </w:rPr>
              <w:t>p_Include_S_NSSAI</w:t>
            </w:r>
            <w:proofErr w:type="spellEnd"/>
            <w:r w:rsidRPr="004C1CE7">
              <w:rPr>
                <w:rFonts w:ascii="Arial" w:hAnsi="Arial"/>
                <w:highlight w:val="yellow"/>
                <w:lang w:eastAsia="en-GB"/>
              </w:rPr>
              <w:t xml:space="preserve"> /*WA#10_1_4_1*/</w:t>
            </w:r>
            <w:r w:rsidRPr="004C1CE7">
              <w:rPr>
                <w:rFonts w:ascii="Arial" w:hAnsi="Arial"/>
                <w:lang w:eastAsia="en-GB"/>
              </w:rPr>
              <w:t>); // @sic R5s210189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}</w:t>
            </w:r>
          </w:p>
          <w:p w:rsidR="000C42A8" w:rsidRPr="00794E09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2D4E4B" w:rsidRDefault="002D4E4B" w:rsidP="000C42A8">
      <w:pPr>
        <w:rPr>
          <w:noProof/>
          <w:lang w:val="en-US"/>
        </w:rPr>
      </w:pPr>
    </w:p>
    <w:p w:rsidR="002D4E4B" w:rsidRDefault="002D4E4B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:rsidR="002D4E4B" w:rsidRPr="001D3FBA" w:rsidRDefault="002D4E4B" w:rsidP="002D4E4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11" w:name="_Toc67940337"/>
      <w:r w:rsidRPr="001D3FBA">
        <w:rPr>
          <w:b/>
          <w:sz w:val="28"/>
          <w:szCs w:val="28"/>
        </w:rPr>
        <w:lastRenderedPageBreak/>
        <w:t xml:space="preserve">Correction to </w:t>
      </w:r>
      <w:r w:rsidRPr="002D4E4B">
        <w:rPr>
          <w:b/>
          <w:sz w:val="28"/>
          <w:szCs w:val="28"/>
        </w:rPr>
        <w:t>f_NR5GC_RRC_Idle_Extension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D4E4B" w:rsidTr="00240176">
        <w:trPr>
          <w:trHeight w:val="447"/>
        </w:trPr>
        <w:tc>
          <w:tcPr>
            <w:tcW w:w="1985" w:type="dxa"/>
          </w:tcPr>
          <w:p w:rsidR="002D4E4B" w:rsidRPr="00E751F5" w:rsidRDefault="002D4E4B" w:rsidP="002401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:rsidR="002D4E4B" w:rsidRDefault="002D4E4B" w:rsidP="00240176">
            <w:pPr>
              <w:pStyle w:val="CRCoverPage"/>
              <w:spacing w:after="0"/>
              <w:rPr>
                <w:noProof/>
              </w:rPr>
            </w:pPr>
            <w:r w:rsidRPr="002D4E4B">
              <w:rPr>
                <w:rFonts w:cs="Arial"/>
                <w:noProof/>
                <w:lang w:val="en-US"/>
              </w:rPr>
              <w:t>f_NR5GC_RRC_Idle_Extension</w:t>
            </w:r>
          </w:p>
        </w:tc>
      </w:tr>
      <w:tr w:rsidR="002D4E4B" w:rsidTr="00240176">
        <w:trPr>
          <w:trHeight w:val="452"/>
        </w:trPr>
        <w:tc>
          <w:tcPr>
            <w:tcW w:w="1985" w:type="dxa"/>
          </w:tcPr>
          <w:p w:rsidR="002D4E4B" w:rsidRPr="00E751F5" w:rsidRDefault="002D4E4B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2D4E4B" w:rsidRPr="00617F63" w:rsidRDefault="002D4E4B" w:rsidP="00240176">
            <w:pPr>
              <w:pStyle w:val="CRCoverPage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>Please see change 1.1</w:t>
            </w:r>
          </w:p>
        </w:tc>
      </w:tr>
      <w:tr w:rsidR="002D4E4B" w:rsidTr="00240176">
        <w:tc>
          <w:tcPr>
            <w:tcW w:w="1985" w:type="dxa"/>
          </w:tcPr>
          <w:p w:rsidR="002D4E4B" w:rsidRPr="00E751F5" w:rsidRDefault="002D4E4B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2D4E4B" w:rsidRDefault="002D4E4B" w:rsidP="002D4E4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an additional parameter </w:t>
            </w:r>
            <w:r w:rsidRPr="00FB4123">
              <w:rPr>
                <w:noProof/>
                <w:lang w:val="en-US"/>
              </w:rPr>
              <w:t>p_Include_S_NSSAI</w:t>
            </w:r>
            <w:r>
              <w:rPr>
                <w:noProof/>
                <w:lang w:val="en-US"/>
              </w:rPr>
              <w:t xml:space="preserve"> in </w:t>
            </w:r>
            <w:r w:rsidRPr="002D4E4B">
              <w:rPr>
                <w:noProof/>
                <w:lang w:val="en-US"/>
              </w:rPr>
              <w:t>f_NR5GC_RRC_Idle_Extension</w:t>
            </w:r>
            <w:r>
              <w:rPr>
                <w:noProof/>
                <w:lang w:val="en-US"/>
              </w:rPr>
              <w:t xml:space="preserve">, and </w:t>
            </w:r>
            <w:r>
              <w:rPr>
                <w:noProof/>
                <w:lang w:val="en-US"/>
              </w:rPr>
              <w:t>b</w:t>
            </w:r>
            <w:r>
              <w:rPr>
                <w:noProof/>
                <w:lang w:val="en-US"/>
              </w:rPr>
              <w:t>ased on this parameter decided whether the AT comamnd trigger function should include a S-NSSAI or not.</w:t>
            </w:r>
          </w:p>
          <w:p w:rsidR="002D4E4B" w:rsidRDefault="002D4E4B" w:rsidP="00240176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2D4E4B" w:rsidRPr="00300C5B" w:rsidRDefault="002D4E4B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2D4E4B" w:rsidTr="00240176">
        <w:tc>
          <w:tcPr>
            <w:tcW w:w="1985" w:type="dxa"/>
          </w:tcPr>
          <w:p w:rsidR="002D4E4B" w:rsidRPr="00E751F5" w:rsidRDefault="002D4E4B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2D4E4B" w:rsidRPr="00F0313E" w:rsidRDefault="002D4E4B" w:rsidP="00240176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NR5GC_NASSteps.ttcn</w:t>
            </w:r>
          </w:p>
        </w:tc>
      </w:tr>
      <w:tr w:rsidR="002D4E4B" w:rsidRPr="00E751F5" w:rsidTr="00240176">
        <w:tc>
          <w:tcPr>
            <w:tcW w:w="1985" w:type="dxa"/>
          </w:tcPr>
          <w:p w:rsidR="002D4E4B" w:rsidRPr="00E751F5" w:rsidRDefault="002D4E4B" w:rsidP="0024017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2D4E4B" w:rsidRPr="00E751F5" w:rsidRDefault="002D4E4B" w:rsidP="00240176">
            <w:pPr>
              <w:rPr>
                <w:rFonts w:ascii="Arial" w:hAnsi="Arial"/>
                <w:highlight w:val="cyan"/>
              </w:rPr>
            </w:pPr>
          </w:p>
        </w:tc>
      </w:tr>
    </w:tbl>
    <w:p w:rsidR="002D4E4B" w:rsidRDefault="002D4E4B" w:rsidP="002D4E4B">
      <w:pPr>
        <w:rPr>
          <w:noProof/>
        </w:rPr>
      </w:pPr>
    </w:p>
    <w:p w:rsidR="002D4E4B" w:rsidRDefault="002D4E4B" w:rsidP="002D4E4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D4E4B" w:rsidRPr="004031F3" w:rsidTr="00240176">
        <w:tc>
          <w:tcPr>
            <w:tcW w:w="9855" w:type="dxa"/>
          </w:tcPr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>function f_NR5GC_RRC_Idle_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Extension(</w:t>
            </w:r>
            <w:proofErr w:type="spellStart"/>
            <w:proofErr w:type="gramEnd"/>
            <w:r w:rsidRPr="00E27486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NR_TESTMODE_STATE_Type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UE_TestLoopModeA_NR_LB_Setup_Type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p_UE_TestLoopModeA_NR_LB_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Setup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cs_UE_TestLoopModeA_NR_LB_Setup_NoScaling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UE_TestLoopModeB_LB_Setup_Type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'00'O,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SDAP_Config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p_SDAP_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Config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omit,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S_NSSAI_Type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p_ExpectedS_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NSSAI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*,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DNN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ExpectedDNN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*,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SSC_Mode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p_SSC_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crs_SSC_Mode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>(-, '001'B),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de-DE"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val="de-DE" w:eastAsia="en-GB"/>
              </w:rPr>
              <w:t>template</w:t>
            </w:r>
            <w:proofErr w:type="spellEnd"/>
            <w:r w:rsidRPr="00E27486">
              <w:rPr>
                <w:rFonts w:ascii="Arial" w:hAnsi="Arial"/>
                <w:lang w:val="de-DE" w:eastAsia="en-GB"/>
              </w:rPr>
              <w:t xml:space="preserve"> (</w:t>
            </w:r>
            <w:proofErr w:type="spellStart"/>
            <w:r w:rsidRPr="00E27486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E27486">
              <w:rPr>
                <w:rFonts w:ascii="Arial" w:hAnsi="Arial"/>
                <w:lang w:val="de-DE" w:eastAsia="en-GB"/>
              </w:rPr>
              <w:t xml:space="preserve">) DNN </w:t>
            </w:r>
            <w:proofErr w:type="spellStart"/>
            <w:r w:rsidRPr="00E27486">
              <w:rPr>
                <w:rFonts w:ascii="Arial" w:hAnsi="Arial"/>
                <w:lang w:val="de-DE"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val="de-DE" w:eastAsia="en-GB"/>
              </w:rPr>
              <w:t>DNN</w:t>
            </w:r>
            <w:proofErr w:type="spellEnd"/>
            <w:r w:rsidRPr="00E27486">
              <w:rPr>
                <w:rFonts w:ascii="Arial" w:hAnsi="Arial"/>
                <w:lang w:val="de-DE"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val="de-DE"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E27486">
              <w:rPr>
                <w:rFonts w:ascii="Arial" w:hAnsi="Arial"/>
                <w:lang w:val="de-DE"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val="de-DE" w:eastAsia="en-GB"/>
              </w:rPr>
              <w:t xml:space="preserve">                                      </w:t>
            </w:r>
            <w:r w:rsidRPr="00E27486">
              <w:rPr>
                <w:rFonts w:ascii="Arial" w:hAnsi="Arial"/>
                <w:lang w:eastAsia="en-GB"/>
              </w:rPr>
              <w:t xml:space="preserve">template (omit)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QoS_Rules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p_QoS_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Rules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omit,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Session_AMBR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p_Session_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AMBR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cs_Session_AMBR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('06'O, '05'O, '0004'O, '05'O, '0004'O),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S_NSSAI_Type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NSSAI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cs_S_NSSAI_SST1eMBB_WithIEI, // @sic R5s190919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QoSFlowDescr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QoSFlowDescr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omit,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(present) B4_Type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ServiceType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'0000'B)  runs on NR5GC_PTC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NG_NAS_MSG_Indication_Type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v_ReceivedMsg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NG_NAS_GutiParameters_Type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GutiParams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f_NR5GC_CellInfo_GetGutiParameters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NG_MobileIdentity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v_S_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TMSI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f_NG_S_TMSI2MobileIdentity(omit,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v_GutiParams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NoOfExistingSessions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f_NR5GC_MobileInfo_GetNoOfSessions(); // @sic R5-206291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PDU_PDN_DNN_Type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v_PDN_Type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"";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Wait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10.0;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Step 0 @sic R5-204399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t_Wait.start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alt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[]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SRB.check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receive(</w:t>
            </w:r>
            <w:proofErr w:type="gramEnd"/>
            <w:r w:rsidRPr="00E27486">
              <w:rPr>
                <w:rFonts w:ascii="Arial" w:hAnsi="Arial"/>
                <w:lang w:eastAsia="en-GB"/>
              </w:rPr>
              <w:t>car_NR_SRB0_RrcPdu_IND(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>, cr_38508_RRCSetupRequest(?, ?))))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t_Wait.stop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[]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t_Wait.timeout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// Step 1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if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v_NoOfExistingSessions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== 0) </w:t>
            </w:r>
            <w:proofErr w:type="gramStart"/>
            <w:r w:rsidRPr="00E27486">
              <w:rPr>
                <w:rFonts w:ascii="Arial" w:hAnsi="Arial"/>
                <w:lang w:eastAsia="en-GB"/>
              </w:rPr>
              <w:t>{ /</w:t>
            </w:r>
            <w:proofErr w:type="gramEnd"/>
            <w:r w:rsidRPr="00E27486">
              <w:rPr>
                <w:rFonts w:ascii="Arial" w:hAnsi="Arial"/>
                <w:lang w:eastAsia="en-GB"/>
              </w:rPr>
              <w:t>/ @sic R5-206291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/* Only trigger if there's no sessions established automatically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to ensure there's (at least) one session established for the test body */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v_PDN_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f_GetDefaultAPN_DNNType_FromPICS</w:t>
            </w:r>
            <w:proofErr w:type="spellEnd"/>
            <w:r w:rsidRPr="00E27486">
              <w:rPr>
                <w:rFonts w:ascii="Arial" w:hAnsi="Arial"/>
                <w:lang w:eastAsia="en-GB"/>
              </w:rPr>
              <w:t>(); // @sic R5-211372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lastRenderedPageBreak/>
              <w:t xml:space="preserve">           select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v_PDN_Type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case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Internet_DNN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>, None)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pc_APN_ID_Internet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case (IMS_DNN)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pc_APN_ID_IMS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}             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f_UT_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RequestPDUSession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UT, 1,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 // @sic R5s210084, R5-211372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} else </w:t>
            </w:r>
            <w:proofErr w:type="gramStart"/>
            <w:r w:rsidRPr="00E27486">
              <w:rPr>
                <w:rFonts w:ascii="Arial" w:hAnsi="Arial"/>
                <w:lang w:eastAsia="en-GB"/>
              </w:rPr>
              <w:t>{ /</w:t>
            </w:r>
            <w:proofErr w:type="gramEnd"/>
            <w:r w:rsidRPr="00E27486">
              <w:rPr>
                <w:rFonts w:ascii="Arial" w:hAnsi="Arial"/>
                <w:lang w:eastAsia="en-GB"/>
              </w:rPr>
              <w:t>/ @sic R5s210084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// if an establishment request message hasn't been sent, or triggered, then don't need to carry on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return;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Steps 2 - 4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ReceivedMsg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f_NR_RRC_ConnEst_DefWithNas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tsc_NR_RRC_TI_Def</w:t>
            </w:r>
            <w:proofErr w:type="spellEnd"/>
            <w:r w:rsidRPr="00E27486">
              <w:rPr>
                <w:rFonts w:ascii="Arial" w:hAnsi="Arial"/>
                <w:lang w:eastAsia="en-GB"/>
              </w:rPr>
              <w:t>, ?); // @sic R5s200489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if (not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f_Check_NG_ServiceReqMsg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v_ReceivedMsg.Pdu</w:t>
            </w:r>
            <w:proofErr w:type="spellEnd"/>
            <w:proofErr w:type="gramStart"/>
            <w:r w:rsidRPr="00E27486">
              <w:rPr>
                <w:rFonts w:ascii="Arial" w:hAnsi="Arial"/>
                <w:lang w:eastAsia="en-GB"/>
              </w:rPr>
              <w:t xml:space="preserve">,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cs</w:t>
            </w:r>
            <w:proofErr w:type="gramEnd"/>
            <w:r w:rsidRPr="00E27486">
              <w:rPr>
                <w:rFonts w:ascii="Arial" w:hAnsi="Arial"/>
                <w:lang w:eastAsia="en-GB"/>
              </w:rPr>
              <w:t>_NAS_KeySetIdentifier_lv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f_NR_SecurityKSIamf_Get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(),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tsc_NasKsi_NativeSecurityContext</w:t>
            </w:r>
            <w:proofErr w:type="spellEnd"/>
            <w:r w:rsidRPr="00E27486">
              <w:rPr>
                <w:rFonts w:ascii="Arial" w:hAnsi="Arial"/>
                <w:lang w:eastAsia="en-GB"/>
              </w:rPr>
              <w:t>),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v_S_TMSI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p_ServiceType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)) </w:t>
            </w:r>
            <w:proofErr w:type="gramStart"/>
            <w:r w:rsidRPr="00E27486">
              <w:rPr>
                <w:rFonts w:ascii="Arial" w:hAnsi="Arial"/>
                <w:lang w:eastAsia="en-GB"/>
              </w:rPr>
              <w:t xml:space="preserve">{  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 // @sic R5s210189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f_NR_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gramEnd"/>
            <w:r w:rsidRPr="00E27486">
              <w:rPr>
                <w:rFonts w:ascii="Arial" w:hAnsi="Arial"/>
                <w:lang w:eastAsia="en-GB"/>
              </w:rPr>
              <w:t>__FILE__, __LINE__, "Service Request Message Failed");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Steps 5-6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RRC Security Mode procedure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f_NR_RRC_ActivateSecurity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valueof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ReceivedMsg.SecurityProtection.NasCount</w:t>
            </w:r>
            <w:proofErr w:type="spellEnd"/>
            <w:proofErr w:type="gramEnd"/>
            <w:r w:rsidRPr="00E27486">
              <w:rPr>
                <w:rFonts w:ascii="Arial" w:hAnsi="Arial"/>
                <w:lang w:eastAsia="en-GB"/>
              </w:rPr>
              <w:t xml:space="preserve">)); // Use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NasCount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returned from Service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Req</w:t>
            </w:r>
            <w:proofErr w:type="spellEnd"/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FFS - Prose DOES NOT specify PDU Session Status to be reflected back from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Req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message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Step 7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SRB.send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cas_NR_SRB_NasPdu_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REQ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tsc_NR_RbId_SRB1, -,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cs_NG_NAS_Request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E27486">
              <w:rPr>
                <w:rFonts w:ascii="Arial" w:hAnsi="Arial"/>
                <w:lang w:eastAsia="en-GB"/>
              </w:rPr>
              <w:t>, f_Get_NG_ServiceAcceptMsg(v_ReceivedMsg.Pdu.Msg.service_Request.pduSessionStatus)))); // @sic R5s201387 Baseline Moving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Step 8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f_NR5GC_PDUSessionEstablishment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pc_noOf_PDUsNewConnection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tsc_NR_RbId_SRB1, // @sic R5-206291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p_SDAP_Config</w:t>
            </w:r>
            <w:proofErr w:type="spellEnd"/>
            <w:r w:rsidRPr="00E27486">
              <w:rPr>
                <w:rFonts w:ascii="Arial" w:hAnsi="Arial"/>
                <w:lang w:eastAsia="en-GB"/>
              </w:rPr>
              <w:t>, // @sic R5s210134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p_ExpectedS_NSSAI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p_ExpectedDNN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p_SSC_Mode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p_QoS_Rules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p_Session_AMBR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p_S_NSSAI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p_QoSFlowDescr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//Step 9a1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==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// Release RRC to enter RRC_IDLE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f_NR_RRCRelease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} else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// Step 8Aa1 - 8Aa2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select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TEST_LOOPModeA_ON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f_NR5GC_CloseUE_TestLoopModeA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p_UE_TestLoopModeA_NR_LB_Setup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lastRenderedPageBreak/>
              <w:t xml:space="preserve">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TEST_LOOPModeB_ON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f_NR5GC_CloseUE_TestLoopModeB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PING_Or_TEST_LOOPModeB_ON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if (not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pc_IP_Ping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f_NR5GC_CloseUE_TestLoopModeB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}</w:t>
            </w:r>
          </w:p>
          <w:p w:rsidR="002D4E4B" w:rsidRPr="00794E09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}</w:t>
            </w:r>
          </w:p>
        </w:tc>
      </w:tr>
      <w:tr w:rsidR="002D4E4B" w:rsidRPr="004031F3" w:rsidTr="00240176">
        <w:tc>
          <w:tcPr>
            <w:tcW w:w="9855" w:type="dxa"/>
          </w:tcPr>
          <w:p w:rsidR="002D4E4B" w:rsidRPr="00794E09" w:rsidRDefault="002D4E4B" w:rsidP="00240176">
            <w:pPr>
              <w:spacing w:after="0"/>
              <w:rPr>
                <w:rFonts w:ascii="Arial" w:hAnsi="Arial"/>
                <w:lang w:eastAsia="en-GB"/>
              </w:rPr>
            </w:pPr>
          </w:p>
        </w:tc>
      </w:tr>
    </w:tbl>
    <w:p w:rsidR="002D4E4B" w:rsidRPr="004031F3" w:rsidRDefault="002D4E4B" w:rsidP="002D4E4B">
      <w:pPr>
        <w:spacing w:after="0"/>
        <w:rPr>
          <w:rFonts w:ascii="Arial" w:hAnsi="Arial"/>
          <w:b/>
          <w:lang w:eastAsia="en-GB"/>
        </w:rPr>
      </w:pPr>
    </w:p>
    <w:p w:rsidR="002D4E4B" w:rsidRPr="004031F3" w:rsidRDefault="002D4E4B" w:rsidP="002D4E4B">
      <w:pPr>
        <w:spacing w:after="0"/>
        <w:rPr>
          <w:rFonts w:ascii="Arial" w:hAnsi="Arial"/>
          <w:b/>
          <w:lang w:eastAsia="en-GB"/>
        </w:rPr>
      </w:pPr>
    </w:p>
    <w:p w:rsidR="002D4E4B" w:rsidRPr="004031F3" w:rsidRDefault="002D4E4B" w:rsidP="002D4E4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D4E4B" w:rsidRPr="004031F3" w:rsidTr="00240176">
        <w:tc>
          <w:tcPr>
            <w:tcW w:w="9855" w:type="dxa"/>
          </w:tcPr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>function f_NR5GC_RRC_Idle_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Extension(</w:t>
            </w:r>
            <w:proofErr w:type="spellStart"/>
            <w:proofErr w:type="gramEnd"/>
            <w:r w:rsidRPr="00E27486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NR_TESTMODE_STATE_Type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UE_TestLoopModeA_NR_LB_Setup_Type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p_UE_TestLoopModeA_NR_LB_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Setup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cs_UE_TestLoopModeA_NR_LB_Setup_NoScaling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UE_TestLoopModeB_LB_Setup_Type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'00'O,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SDAP_Config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p_SDAP_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Config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omit,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S_NSSAI_Type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p_ExpectedS_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NSSAI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*,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DNN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ExpectedDNN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*,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SSC_Mode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p_SSC_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crs_SSC_Mode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>(-, '001'B),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de-DE"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val="de-DE" w:eastAsia="en-GB"/>
              </w:rPr>
              <w:t>template</w:t>
            </w:r>
            <w:proofErr w:type="spellEnd"/>
            <w:r w:rsidRPr="00E27486">
              <w:rPr>
                <w:rFonts w:ascii="Arial" w:hAnsi="Arial"/>
                <w:lang w:val="de-DE" w:eastAsia="en-GB"/>
              </w:rPr>
              <w:t xml:space="preserve"> (</w:t>
            </w:r>
            <w:proofErr w:type="spellStart"/>
            <w:r w:rsidRPr="00E27486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E27486">
              <w:rPr>
                <w:rFonts w:ascii="Arial" w:hAnsi="Arial"/>
                <w:lang w:val="de-DE" w:eastAsia="en-GB"/>
              </w:rPr>
              <w:t xml:space="preserve">) DNN </w:t>
            </w:r>
            <w:proofErr w:type="spellStart"/>
            <w:r w:rsidRPr="00E27486">
              <w:rPr>
                <w:rFonts w:ascii="Arial" w:hAnsi="Arial"/>
                <w:lang w:val="de-DE"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val="de-DE" w:eastAsia="en-GB"/>
              </w:rPr>
              <w:t>DNN</w:t>
            </w:r>
            <w:proofErr w:type="spellEnd"/>
            <w:r w:rsidRPr="00E27486">
              <w:rPr>
                <w:rFonts w:ascii="Arial" w:hAnsi="Arial"/>
                <w:lang w:val="de-DE"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val="de-DE"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E27486">
              <w:rPr>
                <w:rFonts w:ascii="Arial" w:hAnsi="Arial"/>
                <w:lang w:val="de-DE"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val="de-DE" w:eastAsia="en-GB"/>
              </w:rPr>
              <w:t xml:space="preserve">                                      </w:t>
            </w:r>
            <w:r w:rsidRPr="00E27486">
              <w:rPr>
                <w:rFonts w:ascii="Arial" w:hAnsi="Arial"/>
                <w:lang w:eastAsia="en-GB"/>
              </w:rPr>
              <w:t xml:space="preserve">template (omit)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QoS_Rules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p_QoS_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Rules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omit,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Session_AMBR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p_Session_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AMBR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cs_Session_AMBR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('06'O, '05'O, '0004'O, '05'O, '0004'O),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S_NSSAI_Type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NSSAI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cs_S_NSSAI_SST1eMBB_WithIEI, // @sic R5s190919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QoSFlowDescr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QoSFlowDescr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omit,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(present) B4_Type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ServiceType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'0000'B,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highlight w:val="yellow"/>
                <w:lang w:eastAsia="en-GB"/>
              </w:rPr>
              <w:t>boolean</w:t>
            </w:r>
            <w:proofErr w:type="spellEnd"/>
            <w:r w:rsidRPr="00E27486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highlight w:val="yellow"/>
                <w:lang w:eastAsia="en-GB"/>
              </w:rPr>
              <w:t>p_Include_S_</w:t>
            </w:r>
            <w:proofErr w:type="gramStart"/>
            <w:r w:rsidRPr="00E27486">
              <w:rPr>
                <w:rFonts w:ascii="Arial" w:hAnsi="Arial"/>
                <w:highlight w:val="yellow"/>
                <w:lang w:eastAsia="en-GB"/>
              </w:rPr>
              <w:t>NSSAI</w:t>
            </w:r>
            <w:proofErr w:type="spellEnd"/>
            <w:r w:rsidRPr="00E27486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highlight w:val="yellow"/>
                <w:lang w:eastAsia="en-GB"/>
              </w:rPr>
              <w:t>= false /*WA#10_1_4_1*</w:t>
            </w:r>
            <w:r w:rsidRPr="00E27486">
              <w:rPr>
                <w:rFonts w:ascii="Arial" w:hAnsi="Arial"/>
                <w:lang w:eastAsia="en-GB"/>
              </w:rPr>
              <w:t>/)  runs on NR5GC_PTC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NG_NAS_MSG_Indication_Type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v_ReceivedMsg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NG_NAS_GutiParameters_Type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GutiParams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f_NR5GC_CellInfo_GetGutiParameters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NG_MobileIdentity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v_S_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TMSI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f_NG_S_TMSI2MobileIdentity(omit,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v_GutiParams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NoOfExistingSessions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f_NR5GC_MobileInfo_GetNoOfSessions(); // @sic R5-206291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PDU_PDN_DNN_Type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v_PDN_Type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"";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Wait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10.0;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Step 0 @sic R5-204399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t_Wait.start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alt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[]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SRB.check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receive(</w:t>
            </w:r>
            <w:proofErr w:type="gramEnd"/>
            <w:r w:rsidRPr="00E27486">
              <w:rPr>
                <w:rFonts w:ascii="Arial" w:hAnsi="Arial"/>
                <w:lang w:eastAsia="en-GB"/>
              </w:rPr>
              <w:t>car_NR_SRB0_RrcPdu_IND(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>, cr_38508_RRCSetupRequest(?, ?))))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t_Wait.stop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[]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t_Wait.timeout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// Step 1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if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v_NoOfExistingSessions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== 0) </w:t>
            </w:r>
            <w:proofErr w:type="gramStart"/>
            <w:r w:rsidRPr="00E27486">
              <w:rPr>
                <w:rFonts w:ascii="Arial" w:hAnsi="Arial"/>
                <w:lang w:eastAsia="en-GB"/>
              </w:rPr>
              <w:t>{ /</w:t>
            </w:r>
            <w:proofErr w:type="gramEnd"/>
            <w:r w:rsidRPr="00E27486">
              <w:rPr>
                <w:rFonts w:ascii="Arial" w:hAnsi="Arial"/>
                <w:lang w:eastAsia="en-GB"/>
              </w:rPr>
              <w:t>/ @sic R5-206291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/* Only trigger if there's no sessions established automatically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to ensure there's (at least) one session established for the test body */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v_PDN_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f_GetDefaultAPN_DNNType_FromPICS</w:t>
            </w:r>
            <w:proofErr w:type="spellEnd"/>
            <w:r w:rsidRPr="00E27486">
              <w:rPr>
                <w:rFonts w:ascii="Arial" w:hAnsi="Arial"/>
                <w:lang w:eastAsia="en-GB"/>
              </w:rPr>
              <w:t>(); // @sic R5-211372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lastRenderedPageBreak/>
              <w:t xml:space="preserve">           select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v_PDN_Type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case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Internet_DNN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>, None)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pc_APN_ID_Internet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case (IMS_DNN)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pc_APN_ID_IMS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</w:t>
            </w:r>
            <w:r w:rsidRPr="00E27486">
              <w:rPr>
                <w:rFonts w:ascii="Arial" w:hAnsi="Arial"/>
                <w:highlight w:val="yellow"/>
                <w:lang w:eastAsia="en-GB"/>
              </w:rPr>
              <w:t>if(</w:t>
            </w:r>
            <w:proofErr w:type="spellStart"/>
            <w:r w:rsidRPr="00E27486">
              <w:rPr>
                <w:rFonts w:ascii="Arial" w:hAnsi="Arial"/>
                <w:highlight w:val="yellow"/>
                <w:lang w:eastAsia="en-GB"/>
              </w:rPr>
              <w:t>p_Include_S_</w:t>
            </w:r>
            <w:proofErr w:type="gramStart"/>
            <w:r w:rsidRPr="00E27486">
              <w:rPr>
                <w:rFonts w:ascii="Arial" w:hAnsi="Arial"/>
                <w:highlight w:val="yellow"/>
                <w:lang w:eastAsia="en-GB"/>
              </w:rPr>
              <w:t>NSSAI</w:t>
            </w:r>
            <w:proofErr w:type="spellEnd"/>
            <w:r w:rsidRPr="00E27486">
              <w:rPr>
                <w:rFonts w:ascii="Arial" w:hAnsi="Arial"/>
                <w:highlight w:val="yellow"/>
                <w:lang w:eastAsia="en-GB"/>
              </w:rPr>
              <w:t>){</w:t>
            </w:r>
            <w:proofErr w:type="gramEnd"/>
            <w:r w:rsidRPr="00E27486">
              <w:rPr>
                <w:rFonts w:ascii="Arial" w:hAnsi="Arial"/>
                <w:highlight w:val="yellow"/>
                <w:lang w:eastAsia="en-GB"/>
              </w:rPr>
              <w:t xml:space="preserve"> //WA#10_1_4_1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E27486">
              <w:rPr>
                <w:rFonts w:ascii="Arial" w:hAnsi="Arial"/>
                <w:highlight w:val="yellow"/>
                <w:lang w:eastAsia="en-GB"/>
              </w:rPr>
              <w:t xml:space="preserve">                 </w:t>
            </w:r>
            <w:proofErr w:type="spellStart"/>
            <w:r w:rsidRPr="00E27486">
              <w:rPr>
                <w:rFonts w:ascii="Arial" w:hAnsi="Arial"/>
                <w:highlight w:val="yellow"/>
                <w:lang w:eastAsia="en-GB"/>
              </w:rPr>
              <w:t>f_UT_</w:t>
            </w:r>
            <w:proofErr w:type="gramStart"/>
            <w:r w:rsidRPr="00E27486">
              <w:rPr>
                <w:rFonts w:ascii="Arial" w:hAnsi="Arial"/>
                <w:highlight w:val="yellow"/>
                <w:lang w:eastAsia="en-GB"/>
              </w:rPr>
              <w:t>RequestPDUSession</w:t>
            </w:r>
            <w:proofErr w:type="spellEnd"/>
            <w:r w:rsidRPr="00E27486">
              <w:rPr>
                <w:rFonts w:ascii="Arial" w:hAnsi="Arial"/>
                <w:highlight w:val="yellow"/>
                <w:lang w:eastAsia="en-GB"/>
              </w:rPr>
              <w:t>(</w:t>
            </w:r>
            <w:proofErr w:type="gramEnd"/>
            <w:r w:rsidRPr="00E27486">
              <w:rPr>
                <w:rFonts w:ascii="Arial" w:hAnsi="Arial"/>
                <w:highlight w:val="yellow"/>
                <w:lang w:eastAsia="en-GB"/>
              </w:rPr>
              <w:t xml:space="preserve">UT, 1, </w:t>
            </w:r>
            <w:proofErr w:type="spellStart"/>
            <w:r w:rsidRPr="00E27486">
              <w:rPr>
                <w:rFonts w:ascii="Arial" w:hAnsi="Arial"/>
                <w:highlight w:val="yellow"/>
                <w:lang w:eastAsia="en-GB"/>
              </w:rPr>
              <w:t>v_DNN</w:t>
            </w:r>
            <w:proofErr w:type="spellEnd"/>
            <w:r w:rsidRPr="00E27486">
              <w:rPr>
                <w:rFonts w:ascii="Arial" w:hAnsi="Arial"/>
                <w:highlight w:val="yellow"/>
                <w:lang w:eastAsia="en-GB"/>
              </w:rPr>
              <w:t xml:space="preserve">, -, -, </w:t>
            </w:r>
            <w:proofErr w:type="spellStart"/>
            <w:r w:rsidRPr="00E27486">
              <w:rPr>
                <w:rFonts w:ascii="Arial" w:hAnsi="Arial"/>
                <w:highlight w:val="yellow"/>
                <w:lang w:eastAsia="en-GB"/>
              </w:rPr>
              <w:t>f_ConvertS_NSSAI_ForATCommand</w:t>
            </w:r>
            <w:proofErr w:type="spellEnd"/>
            <w:r w:rsidRPr="00E27486">
              <w:rPr>
                <w:rFonts w:ascii="Arial" w:hAnsi="Arial"/>
                <w:highlight w:val="yellow"/>
                <w:lang w:eastAsia="en-GB"/>
              </w:rPr>
              <w:t xml:space="preserve"> (</w:t>
            </w:r>
            <w:proofErr w:type="spellStart"/>
            <w:r w:rsidRPr="00E27486">
              <w:rPr>
                <w:rFonts w:ascii="Arial" w:hAnsi="Arial"/>
                <w:highlight w:val="yellow"/>
                <w:lang w:eastAsia="en-GB"/>
              </w:rPr>
              <w:t>p_S_NSSAI</w:t>
            </w:r>
            <w:proofErr w:type="spellEnd"/>
            <w:r w:rsidRPr="00E27486">
              <w:rPr>
                <w:rFonts w:ascii="Arial" w:hAnsi="Arial"/>
                <w:highlight w:val="yellow"/>
                <w:lang w:eastAsia="en-GB"/>
              </w:rPr>
              <w:t>));//WA#10_1_4_1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E27486">
              <w:rPr>
                <w:rFonts w:ascii="Arial" w:hAnsi="Arial"/>
                <w:highlight w:val="yellow"/>
                <w:lang w:eastAsia="en-GB"/>
              </w:rPr>
              <w:t xml:space="preserve">             </w:t>
            </w:r>
            <w:proofErr w:type="gramStart"/>
            <w:r w:rsidRPr="00E27486">
              <w:rPr>
                <w:rFonts w:ascii="Arial" w:hAnsi="Arial"/>
                <w:highlight w:val="yellow"/>
                <w:lang w:eastAsia="en-GB"/>
              </w:rPr>
              <w:t>}else</w:t>
            </w:r>
            <w:proofErr w:type="gramEnd"/>
            <w:r w:rsidRPr="00E27486">
              <w:rPr>
                <w:rFonts w:ascii="Arial" w:hAnsi="Arial"/>
                <w:highlight w:val="yellow"/>
                <w:lang w:eastAsia="en-GB"/>
              </w:rPr>
              <w:t xml:space="preserve">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E27486">
              <w:rPr>
                <w:rFonts w:ascii="Arial" w:hAnsi="Arial"/>
                <w:highlight w:val="yellow"/>
                <w:lang w:eastAsia="en-GB"/>
              </w:rPr>
              <w:t xml:space="preserve">                 </w:t>
            </w:r>
            <w:proofErr w:type="spellStart"/>
            <w:r w:rsidRPr="00E27486">
              <w:rPr>
                <w:rFonts w:ascii="Arial" w:hAnsi="Arial"/>
                <w:highlight w:val="yellow"/>
                <w:lang w:eastAsia="en-GB"/>
              </w:rPr>
              <w:t>f_UT_</w:t>
            </w:r>
            <w:proofErr w:type="gramStart"/>
            <w:r w:rsidRPr="00E27486">
              <w:rPr>
                <w:rFonts w:ascii="Arial" w:hAnsi="Arial"/>
                <w:highlight w:val="yellow"/>
                <w:lang w:eastAsia="en-GB"/>
              </w:rPr>
              <w:t>RequestPDUSession</w:t>
            </w:r>
            <w:proofErr w:type="spellEnd"/>
            <w:r w:rsidRPr="00E27486">
              <w:rPr>
                <w:rFonts w:ascii="Arial" w:hAnsi="Arial"/>
                <w:highlight w:val="yellow"/>
                <w:lang w:eastAsia="en-GB"/>
              </w:rPr>
              <w:t>(</w:t>
            </w:r>
            <w:proofErr w:type="gramEnd"/>
            <w:r w:rsidRPr="00E27486">
              <w:rPr>
                <w:rFonts w:ascii="Arial" w:hAnsi="Arial"/>
                <w:highlight w:val="yellow"/>
                <w:lang w:eastAsia="en-GB"/>
              </w:rPr>
              <w:t xml:space="preserve">UT, 1, </w:t>
            </w:r>
            <w:proofErr w:type="spellStart"/>
            <w:r w:rsidRPr="00E27486">
              <w:rPr>
                <w:rFonts w:ascii="Arial" w:hAnsi="Arial"/>
                <w:highlight w:val="yellow"/>
                <w:lang w:eastAsia="en-GB"/>
              </w:rPr>
              <w:t>v_DNN</w:t>
            </w:r>
            <w:proofErr w:type="spellEnd"/>
            <w:r w:rsidRPr="00E27486">
              <w:rPr>
                <w:rFonts w:ascii="Arial" w:hAnsi="Arial"/>
                <w:highlight w:val="yellow"/>
                <w:lang w:eastAsia="en-GB"/>
              </w:rPr>
              <w:t>); // @sic R5s210084, R5-211372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highlight w:val="yellow"/>
                <w:lang w:eastAsia="en-GB"/>
              </w:rPr>
              <w:t xml:space="preserve">     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} else </w:t>
            </w:r>
            <w:proofErr w:type="gramStart"/>
            <w:r w:rsidRPr="00E27486">
              <w:rPr>
                <w:rFonts w:ascii="Arial" w:hAnsi="Arial"/>
                <w:lang w:eastAsia="en-GB"/>
              </w:rPr>
              <w:t>{ /</w:t>
            </w:r>
            <w:proofErr w:type="gramEnd"/>
            <w:r w:rsidRPr="00E27486">
              <w:rPr>
                <w:rFonts w:ascii="Arial" w:hAnsi="Arial"/>
                <w:lang w:eastAsia="en-GB"/>
              </w:rPr>
              <w:t>/ @sic R5s210084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// if an establishment request message hasn't been sent, or triggered, then don't need to carry on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return;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Steps 2 - 4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ReceivedMsg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f_NR_RRC_ConnEst_DefWithNas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tsc_NR_RRC_TI_Def</w:t>
            </w:r>
            <w:proofErr w:type="spellEnd"/>
            <w:r w:rsidRPr="00E27486">
              <w:rPr>
                <w:rFonts w:ascii="Arial" w:hAnsi="Arial"/>
                <w:lang w:eastAsia="en-GB"/>
              </w:rPr>
              <w:t>, ?); // @sic R5s200489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if (not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f_Check_NG_ServiceReqMsg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v_ReceivedMsg.Pdu</w:t>
            </w:r>
            <w:proofErr w:type="spellEnd"/>
            <w:proofErr w:type="gramStart"/>
            <w:r w:rsidRPr="00E27486">
              <w:rPr>
                <w:rFonts w:ascii="Arial" w:hAnsi="Arial"/>
                <w:lang w:eastAsia="en-GB"/>
              </w:rPr>
              <w:t xml:space="preserve">,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cs</w:t>
            </w:r>
            <w:proofErr w:type="gramEnd"/>
            <w:r w:rsidRPr="00E27486">
              <w:rPr>
                <w:rFonts w:ascii="Arial" w:hAnsi="Arial"/>
                <w:lang w:eastAsia="en-GB"/>
              </w:rPr>
              <w:t>_NAS_KeySetIdentifier_lv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f_NR_SecurityKSIamf_Get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(),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tsc_NasKsi_NativeSecurityContext</w:t>
            </w:r>
            <w:proofErr w:type="spellEnd"/>
            <w:r w:rsidRPr="00E27486">
              <w:rPr>
                <w:rFonts w:ascii="Arial" w:hAnsi="Arial"/>
                <w:lang w:eastAsia="en-GB"/>
              </w:rPr>
              <w:t>),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v_S_TMSI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p_ServiceType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)) </w:t>
            </w:r>
            <w:proofErr w:type="gramStart"/>
            <w:r w:rsidRPr="00E27486">
              <w:rPr>
                <w:rFonts w:ascii="Arial" w:hAnsi="Arial"/>
                <w:lang w:eastAsia="en-GB"/>
              </w:rPr>
              <w:t xml:space="preserve">{  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 // @sic R5s210189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f_NR_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gramEnd"/>
            <w:r w:rsidRPr="00E27486">
              <w:rPr>
                <w:rFonts w:ascii="Arial" w:hAnsi="Arial"/>
                <w:lang w:eastAsia="en-GB"/>
              </w:rPr>
              <w:t>__FILE__, __LINE__, "Service Request Message Failed");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Steps 5-6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RRC Security Mode procedure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f_NR_RRC_ActivateSecurity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valueof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ReceivedMsg.SecurityProtection.NasCount</w:t>
            </w:r>
            <w:proofErr w:type="spellEnd"/>
            <w:proofErr w:type="gramEnd"/>
            <w:r w:rsidRPr="00E27486">
              <w:rPr>
                <w:rFonts w:ascii="Arial" w:hAnsi="Arial"/>
                <w:lang w:eastAsia="en-GB"/>
              </w:rPr>
              <w:t xml:space="preserve">)); // Use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NasCount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returned from Service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Req</w:t>
            </w:r>
            <w:proofErr w:type="spellEnd"/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FFS - Prose DOES NOT specify PDU Session Status to be reflected back from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Req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message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Step 7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SRB.send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cas_NR_SRB_NasPdu_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REQ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tsc_NR_RbId_SRB1, -,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cs_NG_NAS_Request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E27486">
              <w:rPr>
                <w:rFonts w:ascii="Arial" w:hAnsi="Arial"/>
                <w:lang w:eastAsia="en-GB"/>
              </w:rPr>
              <w:t>, f_Get_NG_ServiceAcceptMsg(v_ReceivedMsg.Pdu.Msg.service_Request.pduSessionStatus)))); // @sic R5s201387 Baseline Moving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Step 8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f_NR5GC_PDUSessionEstablishment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pc_noOf_PDUsNewConnection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tsc_NR_RbId_SRB1, // @sic R5-206291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p_SDAP_Config</w:t>
            </w:r>
            <w:proofErr w:type="spellEnd"/>
            <w:r w:rsidRPr="00E27486">
              <w:rPr>
                <w:rFonts w:ascii="Arial" w:hAnsi="Arial"/>
                <w:lang w:eastAsia="en-GB"/>
              </w:rPr>
              <w:t>, // @sic R5s210134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p_ExpectedS_NSSAI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p_ExpectedDNN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p_SSC_Mode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p_QoS_Rules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p_Session_AMBR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p_S_NSSAI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p_QoSFlowDescr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//Step 9a1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==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// Release RRC to enter RRC_IDLE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f_NR_RRCRelease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} else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lastRenderedPageBreak/>
              <w:t xml:space="preserve">      // Step 8Aa1 - 8Aa2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select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TEST_LOOPModeA_ON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f_NR5GC_CloseUE_TestLoopModeA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p_UE_TestLoopModeA_NR_LB_Setup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TEST_LOOPModeB_ON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f_NR5GC_CloseUE_TestLoopModeB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PING_Or_TEST_LOOPModeB_ON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if (not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pc_IP_Ping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f_NR5GC_CloseUE_TestLoopModeB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}</w:t>
            </w:r>
          </w:p>
          <w:p w:rsidR="002D4E4B" w:rsidRPr="00794E09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0C42A8" w:rsidRDefault="000C42A8" w:rsidP="000C42A8">
      <w:pPr>
        <w:rPr>
          <w:noProof/>
          <w:lang w:val="en-US"/>
        </w:rPr>
      </w:pPr>
    </w:p>
    <w:p w:rsidR="00F3772C" w:rsidRDefault="00F3772C" w:rsidP="00F3772C">
      <w:pPr>
        <w:rPr>
          <w:noProof/>
          <w:lang w:val="en-US"/>
        </w:rPr>
      </w:pPr>
    </w:p>
    <w:p w:rsidR="00300C5B" w:rsidRDefault="00300C5B" w:rsidP="00300C5B">
      <w:pPr>
        <w:rPr>
          <w:noProof/>
          <w:lang w:val="en-US"/>
        </w:rPr>
      </w:pPr>
    </w:p>
    <w:p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5D1F" w:rsidRDefault="00D25D1F">
      <w:r>
        <w:separator/>
      </w:r>
    </w:p>
  </w:endnote>
  <w:endnote w:type="continuationSeparator" w:id="0">
    <w:p w:rsidR="00D25D1F" w:rsidRDefault="00D25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5D1F" w:rsidRDefault="00D25D1F">
      <w:r>
        <w:separator/>
      </w:r>
    </w:p>
  </w:footnote>
  <w:footnote w:type="continuationSeparator" w:id="0">
    <w:p w:rsidR="00D25D1F" w:rsidRDefault="00D25D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70017"/>
    <w:rsid w:val="0008163C"/>
    <w:rsid w:val="000914DA"/>
    <w:rsid w:val="000A1C38"/>
    <w:rsid w:val="000A3AC1"/>
    <w:rsid w:val="000A6394"/>
    <w:rsid w:val="000A73D5"/>
    <w:rsid w:val="000B15D2"/>
    <w:rsid w:val="000B19C3"/>
    <w:rsid w:val="000B7FED"/>
    <w:rsid w:val="000C038A"/>
    <w:rsid w:val="000C42A8"/>
    <w:rsid w:val="000C6598"/>
    <w:rsid w:val="000D229F"/>
    <w:rsid w:val="000D34A7"/>
    <w:rsid w:val="000E40ED"/>
    <w:rsid w:val="001053EB"/>
    <w:rsid w:val="00106C43"/>
    <w:rsid w:val="0011519C"/>
    <w:rsid w:val="0012052F"/>
    <w:rsid w:val="00143F82"/>
    <w:rsid w:val="00145D43"/>
    <w:rsid w:val="00154DA1"/>
    <w:rsid w:val="00154EF6"/>
    <w:rsid w:val="00157804"/>
    <w:rsid w:val="00192C46"/>
    <w:rsid w:val="001A08B3"/>
    <w:rsid w:val="001A6949"/>
    <w:rsid w:val="001A7B60"/>
    <w:rsid w:val="001B52F0"/>
    <w:rsid w:val="001B7A65"/>
    <w:rsid w:val="001C4EB9"/>
    <w:rsid w:val="001D3FBA"/>
    <w:rsid w:val="001E1F7D"/>
    <w:rsid w:val="001E41F3"/>
    <w:rsid w:val="00217D9A"/>
    <w:rsid w:val="00241722"/>
    <w:rsid w:val="0026004D"/>
    <w:rsid w:val="002640DD"/>
    <w:rsid w:val="00272338"/>
    <w:rsid w:val="00275D12"/>
    <w:rsid w:val="0028018E"/>
    <w:rsid w:val="00284C95"/>
    <w:rsid w:val="00284FEB"/>
    <w:rsid w:val="002860C4"/>
    <w:rsid w:val="002945B3"/>
    <w:rsid w:val="002969EE"/>
    <w:rsid w:val="002B5741"/>
    <w:rsid w:val="002D390D"/>
    <w:rsid w:val="002D4E4B"/>
    <w:rsid w:val="00300C5B"/>
    <w:rsid w:val="00304F33"/>
    <w:rsid w:val="00305409"/>
    <w:rsid w:val="0032541E"/>
    <w:rsid w:val="0033762D"/>
    <w:rsid w:val="003415FE"/>
    <w:rsid w:val="00354E2A"/>
    <w:rsid w:val="003609EF"/>
    <w:rsid w:val="0036231A"/>
    <w:rsid w:val="003738FD"/>
    <w:rsid w:val="00374DD4"/>
    <w:rsid w:val="003C11B4"/>
    <w:rsid w:val="003C6C80"/>
    <w:rsid w:val="003D106E"/>
    <w:rsid w:val="003E1A36"/>
    <w:rsid w:val="003E49B6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30D00"/>
    <w:rsid w:val="00440986"/>
    <w:rsid w:val="00446488"/>
    <w:rsid w:val="00461F12"/>
    <w:rsid w:val="004B14BC"/>
    <w:rsid w:val="004B39C4"/>
    <w:rsid w:val="004B4596"/>
    <w:rsid w:val="004B75B7"/>
    <w:rsid w:val="004C1CE7"/>
    <w:rsid w:val="004D1245"/>
    <w:rsid w:val="004D63AB"/>
    <w:rsid w:val="004E2639"/>
    <w:rsid w:val="004E709B"/>
    <w:rsid w:val="00501FBE"/>
    <w:rsid w:val="0051580D"/>
    <w:rsid w:val="0052248D"/>
    <w:rsid w:val="00525C11"/>
    <w:rsid w:val="00535ABD"/>
    <w:rsid w:val="00547111"/>
    <w:rsid w:val="005608A5"/>
    <w:rsid w:val="005732E8"/>
    <w:rsid w:val="005916DF"/>
    <w:rsid w:val="00592D74"/>
    <w:rsid w:val="00594C6C"/>
    <w:rsid w:val="005C576A"/>
    <w:rsid w:val="005D4E20"/>
    <w:rsid w:val="005E2C44"/>
    <w:rsid w:val="005E57AC"/>
    <w:rsid w:val="00612F79"/>
    <w:rsid w:val="00617D68"/>
    <w:rsid w:val="00617F63"/>
    <w:rsid w:val="00621188"/>
    <w:rsid w:val="006257ED"/>
    <w:rsid w:val="00632861"/>
    <w:rsid w:val="00673933"/>
    <w:rsid w:val="00681541"/>
    <w:rsid w:val="00695808"/>
    <w:rsid w:val="006B46FB"/>
    <w:rsid w:val="006E21FB"/>
    <w:rsid w:val="006E6703"/>
    <w:rsid w:val="006F1B10"/>
    <w:rsid w:val="0071206F"/>
    <w:rsid w:val="007631E5"/>
    <w:rsid w:val="00772610"/>
    <w:rsid w:val="00780EBA"/>
    <w:rsid w:val="00792342"/>
    <w:rsid w:val="00794E09"/>
    <w:rsid w:val="007977A8"/>
    <w:rsid w:val="007B4BE6"/>
    <w:rsid w:val="007B512A"/>
    <w:rsid w:val="007C2097"/>
    <w:rsid w:val="007D21AD"/>
    <w:rsid w:val="007D6A07"/>
    <w:rsid w:val="007D6B14"/>
    <w:rsid w:val="007E1A04"/>
    <w:rsid w:val="007F7259"/>
    <w:rsid w:val="008040A8"/>
    <w:rsid w:val="00811A71"/>
    <w:rsid w:val="00825417"/>
    <w:rsid w:val="008279FA"/>
    <w:rsid w:val="00834740"/>
    <w:rsid w:val="00855B12"/>
    <w:rsid w:val="008626E7"/>
    <w:rsid w:val="008639B7"/>
    <w:rsid w:val="00870EE7"/>
    <w:rsid w:val="0088219B"/>
    <w:rsid w:val="008863B9"/>
    <w:rsid w:val="008A45A6"/>
    <w:rsid w:val="008C03D4"/>
    <w:rsid w:val="008C271D"/>
    <w:rsid w:val="008D3D26"/>
    <w:rsid w:val="008F658C"/>
    <w:rsid w:val="008F686C"/>
    <w:rsid w:val="009148DE"/>
    <w:rsid w:val="00941E30"/>
    <w:rsid w:val="009452AD"/>
    <w:rsid w:val="00945473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C4F88"/>
    <w:rsid w:val="009D2782"/>
    <w:rsid w:val="009E3297"/>
    <w:rsid w:val="009F734F"/>
    <w:rsid w:val="00A11FAC"/>
    <w:rsid w:val="00A21166"/>
    <w:rsid w:val="00A246B6"/>
    <w:rsid w:val="00A27A06"/>
    <w:rsid w:val="00A47E70"/>
    <w:rsid w:val="00A50CF0"/>
    <w:rsid w:val="00A5128F"/>
    <w:rsid w:val="00A52F6F"/>
    <w:rsid w:val="00A7671C"/>
    <w:rsid w:val="00A8270D"/>
    <w:rsid w:val="00A82885"/>
    <w:rsid w:val="00A901B5"/>
    <w:rsid w:val="00AA2CBC"/>
    <w:rsid w:val="00AB3323"/>
    <w:rsid w:val="00AC5820"/>
    <w:rsid w:val="00AC77AD"/>
    <w:rsid w:val="00AD1CD8"/>
    <w:rsid w:val="00AF2172"/>
    <w:rsid w:val="00AF4FE0"/>
    <w:rsid w:val="00B00E66"/>
    <w:rsid w:val="00B258BB"/>
    <w:rsid w:val="00B340BC"/>
    <w:rsid w:val="00B35AA5"/>
    <w:rsid w:val="00B43DB1"/>
    <w:rsid w:val="00B67B97"/>
    <w:rsid w:val="00B75E77"/>
    <w:rsid w:val="00B968C8"/>
    <w:rsid w:val="00B97AC8"/>
    <w:rsid w:val="00BA289F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C01E37"/>
    <w:rsid w:val="00C14ED2"/>
    <w:rsid w:val="00C259BF"/>
    <w:rsid w:val="00C44541"/>
    <w:rsid w:val="00C452B3"/>
    <w:rsid w:val="00C51E37"/>
    <w:rsid w:val="00C6427B"/>
    <w:rsid w:val="00C6540F"/>
    <w:rsid w:val="00C66BA2"/>
    <w:rsid w:val="00C76694"/>
    <w:rsid w:val="00C86D54"/>
    <w:rsid w:val="00C93D5F"/>
    <w:rsid w:val="00C95985"/>
    <w:rsid w:val="00C979AE"/>
    <w:rsid w:val="00CA4625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5D1F"/>
    <w:rsid w:val="00D27DD1"/>
    <w:rsid w:val="00D302BF"/>
    <w:rsid w:val="00D30E2E"/>
    <w:rsid w:val="00D50255"/>
    <w:rsid w:val="00D533C9"/>
    <w:rsid w:val="00D62158"/>
    <w:rsid w:val="00D66520"/>
    <w:rsid w:val="00D714E5"/>
    <w:rsid w:val="00D74BDE"/>
    <w:rsid w:val="00D80E11"/>
    <w:rsid w:val="00D921DC"/>
    <w:rsid w:val="00DA686F"/>
    <w:rsid w:val="00DC4BFF"/>
    <w:rsid w:val="00DD11FD"/>
    <w:rsid w:val="00DE26B2"/>
    <w:rsid w:val="00DE34CF"/>
    <w:rsid w:val="00DF3126"/>
    <w:rsid w:val="00DF7933"/>
    <w:rsid w:val="00E13F3D"/>
    <w:rsid w:val="00E14D7D"/>
    <w:rsid w:val="00E2672E"/>
    <w:rsid w:val="00E27486"/>
    <w:rsid w:val="00E34898"/>
    <w:rsid w:val="00E37029"/>
    <w:rsid w:val="00E5057D"/>
    <w:rsid w:val="00E51A91"/>
    <w:rsid w:val="00E615BE"/>
    <w:rsid w:val="00E87E94"/>
    <w:rsid w:val="00EB09B7"/>
    <w:rsid w:val="00EB7057"/>
    <w:rsid w:val="00EC005B"/>
    <w:rsid w:val="00EC55A5"/>
    <w:rsid w:val="00EE7D7C"/>
    <w:rsid w:val="00F0313E"/>
    <w:rsid w:val="00F10C23"/>
    <w:rsid w:val="00F124A3"/>
    <w:rsid w:val="00F25D98"/>
    <w:rsid w:val="00F300FB"/>
    <w:rsid w:val="00F35BDB"/>
    <w:rsid w:val="00F3772C"/>
    <w:rsid w:val="00F86140"/>
    <w:rsid w:val="00F90DF6"/>
    <w:rsid w:val="00FA1A94"/>
    <w:rsid w:val="00FA7EE8"/>
    <w:rsid w:val="00FB4123"/>
    <w:rsid w:val="00FB6386"/>
    <w:rsid w:val="00FD6988"/>
    <w:rsid w:val="00FE1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CC7674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4E4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79E26-B8DC-4E1F-9C96-2976F1CF5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19</Pages>
  <Words>5632</Words>
  <Characters>32104</Characters>
  <Application>Microsoft Office Word</Application>
  <DocSecurity>0</DocSecurity>
  <Lines>267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37661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2021-03-29T19:04:00Z</dcterms:created>
  <dcterms:modified xsi:type="dcterms:W3CDTF">2021-03-29T19:05:00Z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