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6A0FFB74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5E9E" w:rsidRPr="00FA5E9E">
        <w:rPr>
          <w:rFonts w:cs="Arial"/>
          <w:b/>
          <w:bCs/>
          <w:i/>
          <w:iCs/>
          <w:sz w:val="28"/>
          <w:szCs w:val="28"/>
        </w:rPr>
        <w:t>R5s210</w:t>
      </w:r>
      <w:r w:rsidR="00AC60DC">
        <w:rPr>
          <w:rFonts w:cs="Arial"/>
          <w:b/>
          <w:bCs/>
          <w:i/>
          <w:iCs/>
          <w:sz w:val="28"/>
          <w:szCs w:val="28"/>
        </w:rPr>
        <w:t>370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FA5E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FA5E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4667AC8E" w:rsidR="00185AC5" w:rsidRPr="00FA5E9E" w:rsidRDefault="00AC60DC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C60DC">
              <w:rPr>
                <w:rFonts w:cs="Arial"/>
                <w:b/>
                <w:bCs/>
                <w:color w:val="000000"/>
                <w:sz w:val="28"/>
                <w:szCs w:val="28"/>
              </w:rPr>
              <w:t>1636</w:t>
            </w:r>
          </w:p>
        </w:tc>
        <w:tc>
          <w:tcPr>
            <w:tcW w:w="709" w:type="dxa"/>
          </w:tcPr>
          <w:p w14:paraId="0920BD9E" w14:textId="77777777" w:rsidR="00185AC5" w:rsidRDefault="00185AC5" w:rsidP="00FA5E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FA5E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FA5E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FA5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FA5E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FA5E9E">
        <w:tc>
          <w:tcPr>
            <w:tcW w:w="2835" w:type="dxa"/>
          </w:tcPr>
          <w:p w14:paraId="7965302E" w14:textId="77777777" w:rsidR="00185AC5" w:rsidRDefault="00185AC5" w:rsidP="00FA5E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FA5E9E">
        <w:tc>
          <w:tcPr>
            <w:tcW w:w="9640" w:type="dxa"/>
            <w:gridSpan w:val="11"/>
          </w:tcPr>
          <w:p w14:paraId="6075CC3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FA5E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5B3D30BC" w:rsidR="00185AC5" w:rsidRDefault="00D44C69" w:rsidP="0042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6380">
              <w:t xml:space="preserve"> Correction to NR5GC testcase </w:t>
            </w:r>
            <w:r w:rsidR="00D035B8">
              <w:t>8</w:t>
            </w:r>
            <w:r w:rsidR="00E06380">
              <w:t>.1.5.</w:t>
            </w:r>
            <w:r w:rsidR="00D035B8">
              <w:t>4</w:t>
            </w:r>
            <w:r w:rsidR="00E06380">
              <w:t>.</w:t>
            </w:r>
            <w:r w:rsidR="00D035B8">
              <w:t>1</w:t>
            </w:r>
            <w:r w:rsidR="00185AC5">
              <w:t xml:space="preserve"> </w:t>
            </w:r>
            <w:r>
              <w:fldChar w:fldCharType="end"/>
            </w:r>
          </w:p>
        </w:tc>
      </w:tr>
      <w:tr w:rsidR="00185AC5" w14:paraId="25BFB319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FA5E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47F4CAD1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E06380">
              <w:rPr>
                <w:noProof/>
              </w:rPr>
              <w:t>03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35B8">
              <w:rPr>
                <w:noProof/>
              </w:rPr>
              <w:t>20</w:t>
            </w:r>
          </w:p>
        </w:tc>
      </w:tr>
      <w:tr w:rsidR="00185AC5" w14:paraId="049616CC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FA5E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FA5E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FA5E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FA5E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FA5E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FA5E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FA5E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FA5E9E">
        <w:tc>
          <w:tcPr>
            <w:tcW w:w="1843" w:type="dxa"/>
          </w:tcPr>
          <w:p w14:paraId="57433596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3E02D" w14:textId="77777777" w:rsidR="00D035B8" w:rsidRDefault="00D035B8" w:rsidP="00D035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test case 8.1.5.4.1, in case UE supports s1Cap, it will lead to TTCN error </w:t>
            </w:r>
            <w:r w:rsidRPr="00D032E1">
              <w:rPr>
                <w:rFonts w:cs="Arial"/>
                <w:lang w:val="en-SG" w:eastAsia="ja-JP"/>
              </w:rPr>
              <w:t>"EPS Supported but no bearer id calculated"</w:t>
            </w:r>
            <w:r>
              <w:rPr>
                <w:rFonts w:cs="Arial"/>
                <w:lang w:val="en-SG" w:eastAsia="ja-JP"/>
              </w:rPr>
              <w:t xml:space="preserve"> because EPS bearer ID is not initialized.</w:t>
            </w:r>
          </w:p>
          <w:p w14:paraId="48FC090C" w14:textId="77777777" w:rsidR="00D035B8" w:rsidRDefault="00D035B8" w:rsidP="00D035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03B3A8F9" w14:textId="07F3DE04" w:rsidR="004E7C2F" w:rsidRDefault="00D035B8" w:rsidP="00D035B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 w:eastAsia="ja-JP"/>
              </w:rPr>
              <w:t xml:space="preserve">Additionally, if s1Cap is supported, QoS flow description should be updated with </w:t>
            </w:r>
            <w:proofErr w:type="spellStart"/>
            <w:r w:rsidRPr="00ED6B16">
              <w:rPr>
                <w:rFonts w:cs="Arial"/>
                <w:lang w:val="en-SG" w:eastAsia="ja-JP"/>
              </w:rPr>
              <w:t>p_InterworkWithEPS</w:t>
            </w:r>
            <w:proofErr w:type="spellEnd"/>
            <w:r>
              <w:rPr>
                <w:rFonts w:cs="Arial"/>
                <w:lang w:val="en-SG" w:eastAsia="ja-JP"/>
              </w:rPr>
              <w:t xml:space="preserve"> set to True and with corresponding </w:t>
            </w:r>
            <w:proofErr w:type="spellStart"/>
            <w:r w:rsidRPr="00ED6B16">
              <w:rPr>
                <w:rFonts w:cs="Arial"/>
                <w:lang w:val="en-SG" w:eastAsia="ja-JP"/>
              </w:rPr>
              <w:t>p_EPSBearerId</w:t>
            </w:r>
            <w:proofErr w:type="spellEnd"/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4E7C2F" w14:paraId="7F370BA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04035829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5D506963" w:rsidR="00EA59C6" w:rsidRPr="00E06380" w:rsidRDefault="00547814" w:rsidP="00EA59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en-GB"/>
              </w:rPr>
              <w:t xml:space="preserve">Called function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f</w:t>
            </w:r>
            <w:r w:rsidRPr="00547814">
              <w:rPr>
                <w:rFonts w:ascii="Arial" w:hAnsi="Arial" w:cs="Arial"/>
                <w:lang w:eastAsia="en-GB"/>
              </w:rPr>
              <w:t>_MultipleQoSPreamble_Part2 and set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en-GB"/>
              </w:rPr>
              <w:t>p_IncludeMappedEPSContext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to false</w:t>
            </w:r>
          </w:p>
        </w:tc>
      </w:tr>
      <w:tr w:rsidR="00EA59C6" w14:paraId="70AE0A8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1A2F9B1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186F855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</w:t>
            </w:r>
            <w:r w:rsidR="00E06380">
              <w:rPr>
                <w:noProof/>
              </w:rPr>
              <w:t>.</w:t>
            </w:r>
          </w:p>
        </w:tc>
      </w:tr>
      <w:tr w:rsidR="00EA59C6" w14:paraId="0E6021D0" w14:textId="77777777" w:rsidTr="00FA5E9E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1FC51E17" w:rsidR="00EA59C6" w:rsidRDefault="00D035B8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E06380">
              <w:rPr>
                <w:noProof/>
              </w:rPr>
              <w:t>.1.5.</w:t>
            </w:r>
            <w:r>
              <w:rPr>
                <w:noProof/>
              </w:rPr>
              <w:t>4</w:t>
            </w:r>
            <w:r w:rsidR="00E0638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7F3B0E">
              <w:rPr>
                <w:noProof/>
              </w:rPr>
              <w:t>.NR5GC</w:t>
            </w:r>
          </w:p>
        </w:tc>
      </w:tr>
      <w:tr w:rsidR="00EA59C6" w14:paraId="28A4D03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2C6C548A" w:rsidR="00EA59C6" w:rsidRDefault="00AC60DC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12539AF5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4A32E2DA" w:rsidR="00EA59C6" w:rsidRDefault="00AC60DC" w:rsidP="00EA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EA59C6" w14:paraId="6EA9C5B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FA5E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32507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E42E9DB" w14:textId="5DB6FC50" w:rsidR="0055160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60B" w:rsidRPr="00437553">
        <w:rPr>
          <w:rFonts w:cs="Arial"/>
          <w:iCs/>
        </w:rPr>
        <w:t>Table of Contents</w:t>
      </w:r>
      <w:r w:rsidR="0055160B">
        <w:tab/>
      </w:r>
      <w:r w:rsidR="0055160B">
        <w:fldChar w:fldCharType="begin"/>
      </w:r>
      <w:r w:rsidR="0055160B">
        <w:instrText xml:space="preserve"> PAGEREF _Toc63250789 \h </w:instrText>
      </w:r>
      <w:r w:rsidR="0055160B">
        <w:fldChar w:fldCharType="separate"/>
      </w:r>
      <w:r w:rsidR="0055160B">
        <w:t>2</w:t>
      </w:r>
      <w:r w:rsidR="0055160B">
        <w:fldChar w:fldCharType="end"/>
      </w:r>
    </w:p>
    <w:p w14:paraId="18125845" w14:textId="433B474E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_Toc63250790 \h </w:instrText>
      </w:r>
      <w:r>
        <w:fldChar w:fldCharType="separate"/>
      </w:r>
      <w:r>
        <w:t>3</w:t>
      </w:r>
      <w:r>
        <w:fldChar w:fldCharType="end"/>
      </w:r>
    </w:p>
    <w:p w14:paraId="12D0FD27" w14:textId="4B69D965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_Toc63250791 \h </w:instrText>
      </w:r>
      <w:r>
        <w:fldChar w:fldCharType="separate"/>
      </w:r>
      <w:r>
        <w:t>3</w:t>
      </w:r>
      <w:r>
        <w:fldChar w:fldCharType="end"/>
      </w:r>
    </w:p>
    <w:p w14:paraId="768C697A" w14:textId="5F305B8C" w:rsidR="0055160B" w:rsidRDefault="0055160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755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755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_Toc63250792 \h </w:instrText>
      </w:r>
      <w:r>
        <w:fldChar w:fldCharType="separate"/>
      </w:r>
      <w:r>
        <w:t>3</w:t>
      </w:r>
      <w:r>
        <w:fldChar w:fldCharType="end"/>
      </w:r>
    </w:p>
    <w:p w14:paraId="2E4D4796" w14:textId="03B762E3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6325079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3250791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3250792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FA5E9E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B900454" w:rsidR="00235975" w:rsidRPr="0020792C" w:rsidRDefault="0020792C" w:rsidP="00FA5E9E">
            <w:pPr>
              <w:rPr>
                <w:rFonts w:ascii="Arial" w:hAnsi="Arial"/>
                <w:noProof/>
              </w:rPr>
            </w:pPr>
            <w:r w:rsidRPr="0020792C">
              <w:rPr>
                <w:rFonts w:ascii="Arial" w:hAnsi="Arial"/>
                <w:noProof/>
              </w:rPr>
              <w:t>f_TC_8_1_5_4_1_NR5GC</w:t>
            </w:r>
          </w:p>
        </w:tc>
      </w:tr>
      <w:tr w:rsidR="004A7EE8" w14:paraId="4DA8523A" w14:textId="77777777" w:rsidTr="00FA5E9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87C" w14:textId="77777777" w:rsidR="004A7EE8" w:rsidRDefault="004A7EE8" w:rsidP="004A7EE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test case 8.1.5.4.1, in case UE supports s1Cap, it will lead to TTCN error </w:t>
            </w:r>
            <w:r w:rsidRPr="00D032E1">
              <w:rPr>
                <w:rFonts w:cs="Arial"/>
                <w:lang w:val="en-SG" w:eastAsia="ja-JP"/>
              </w:rPr>
              <w:t>"EPS Supported but no bearer id calculated"</w:t>
            </w:r>
            <w:r>
              <w:rPr>
                <w:rFonts w:cs="Arial"/>
                <w:lang w:val="en-SG" w:eastAsia="ja-JP"/>
              </w:rPr>
              <w:t xml:space="preserve"> because EPS bearer ID is not initialized.</w:t>
            </w:r>
          </w:p>
          <w:p w14:paraId="60AD5FC3" w14:textId="77777777" w:rsidR="004A7EE8" w:rsidRDefault="004A7EE8" w:rsidP="004A7EE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109F6312" w14:textId="763F9933" w:rsidR="004A7EE8" w:rsidRPr="00674B90" w:rsidRDefault="004A7EE8" w:rsidP="004A7E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SG" w:eastAsia="ja-JP"/>
              </w:rPr>
              <w:t xml:space="preserve">Additionally, if s1Cap is supported, QoS flow description should be updated with </w:t>
            </w:r>
            <w:proofErr w:type="spellStart"/>
            <w:r w:rsidRPr="00ED6B16">
              <w:rPr>
                <w:rFonts w:cs="Arial"/>
                <w:lang w:val="en-SG" w:eastAsia="ja-JP"/>
              </w:rPr>
              <w:t>p_InterworkWithEPS</w:t>
            </w:r>
            <w:proofErr w:type="spellEnd"/>
            <w:r>
              <w:rPr>
                <w:rFonts w:cs="Arial"/>
                <w:lang w:val="en-SG" w:eastAsia="ja-JP"/>
              </w:rPr>
              <w:t xml:space="preserve"> set to True and with corresponding </w:t>
            </w:r>
            <w:proofErr w:type="spellStart"/>
            <w:r w:rsidRPr="00ED6B16">
              <w:rPr>
                <w:rFonts w:cs="Arial"/>
                <w:lang w:val="en-SG" w:eastAsia="ja-JP"/>
              </w:rPr>
              <w:t>p_EPSBearerId</w:t>
            </w:r>
            <w:proofErr w:type="spellEnd"/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4A7EE8" w14:paraId="62810F7A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478106DC" w:rsidR="004A7EE8" w:rsidRPr="004E7C2F" w:rsidRDefault="004A7EE8" w:rsidP="004A7E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en-GB"/>
              </w:rPr>
              <w:t xml:space="preserve">Called function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f</w:t>
            </w:r>
            <w:r w:rsidRPr="00547814">
              <w:rPr>
                <w:rFonts w:ascii="Arial" w:hAnsi="Arial" w:cs="Arial"/>
                <w:lang w:eastAsia="en-GB"/>
              </w:rPr>
              <w:t>_MultipleQoSPreamble_Part2 and set</w:t>
            </w:r>
          </w:p>
        </w:tc>
      </w:tr>
      <w:tr w:rsidR="004A7EE8" w14:paraId="543F4765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7D55878" w:rsidR="004A7EE8" w:rsidRPr="0055160B" w:rsidRDefault="004A7EE8" w:rsidP="004A7EE8">
            <w:pPr>
              <w:spacing w:after="0"/>
              <w:rPr>
                <w:rFonts w:ascii="Arial" w:hAnsi="Arial" w:cs="Arial"/>
                <w:lang w:eastAsia="en-GB"/>
              </w:rPr>
            </w:pPr>
            <w:r w:rsidRPr="004A7EE8">
              <w:rPr>
                <w:rFonts w:ascii="Arial" w:hAnsi="Arial" w:cs="Arial"/>
                <w:lang w:eastAsia="en-GB"/>
              </w:rPr>
              <w:t>RRC_Others_NR5GC.ttcn</w:t>
            </w:r>
          </w:p>
        </w:tc>
      </w:tr>
      <w:tr w:rsidR="004A7EE8" w14:paraId="0B171B2C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4A7EE8" w:rsidRPr="0055160B" w:rsidRDefault="004A7EE8" w:rsidP="004A7EE8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32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function f_TC_8_1_5_4_1_NR5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GC(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18F65A2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{// Counter check / Reception of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CounterCheck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message by the UE</w:t>
            </w:r>
          </w:p>
          <w:p w14:paraId="3DEE5D3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IntegerList_Type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7C7B044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165F4CC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6111C21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0150BF7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GSM_MobilityInfo_Type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v_GSM_MobilityInfo_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11CEAF9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NR_RadioBearerList_Type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v_SS_Drb_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ConfigList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1323E5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DRB_ToAddModList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3F8F88A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QoS_Rules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v_QoS_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007B6C5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19F89D2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QosFlow_Identification_Type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QosFlowId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71B2911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PDN_Index_Type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v_PDN_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6A74876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QoS_Rule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v_QosRule1; //@sic R5s200733 sic@</w:t>
            </w:r>
          </w:p>
          <w:p w14:paraId="137BD95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QoS_Rule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v_QosRule4; //@sic R5s200733 sic@</w:t>
            </w:r>
          </w:p>
          <w:p w14:paraId="114D53F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E9B0C8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Init(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NR_1);</w:t>
            </w:r>
          </w:p>
          <w:p w14:paraId="7D3BD90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C00C5E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Create and configure cell</w:t>
            </w:r>
          </w:p>
          <w:p w14:paraId="44B598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(nr_Cell1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0595D4F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017660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Preamble: according to TS 38.508-1, clause 4.4A.3 Table 4.4A.3-1, Test Loop mode B. 2 DRBs are configured where DRB1 is defined as default DRB</w:t>
            </w:r>
          </w:p>
          <w:p w14:paraId="7CB164F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----------------------------------------------------------------------------------------------------------------------------------------------</w:t>
            </w:r>
          </w:p>
          <w:p w14:paraId="3C7B5C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Perform Registration and get PDU Establishment Request message</w:t>
            </w:r>
          </w:p>
          <w:p w14:paraId="63A4151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v_GSM_MobilityInfo_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= f_MultipleQoSPreamble_Part1 (nr_Cell1);</w:t>
            </w:r>
          </w:p>
          <w:p w14:paraId="28C9ED6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= oct2int(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v_GSM_MobilityInfo_Type.SessionId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5A6087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D9EF0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//Get DRB identities</w:t>
            </w:r>
          </w:p>
          <w:p w14:paraId="4588DE2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:=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f_NR_GetNextDRBIds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v_GSM_MobilityInfo_Type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 true, 3); // First is Default DRB</w:t>
            </w:r>
          </w:p>
          <w:p w14:paraId="2EC098A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[0];</w:t>
            </w:r>
          </w:p>
          <w:p w14:paraId="2DAC0D0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[1];</w:t>
            </w:r>
          </w:p>
          <w:p w14:paraId="3C7C129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EE217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//Note: 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In order to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be able to start the IP handling during the preamble, QFI=1 is mapped temporarily to the default DRB 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v_FirtDRB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).</w:t>
            </w:r>
          </w:p>
          <w:p w14:paraId="42A3D24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     This mapping will be removed when moving to connected mode</w:t>
            </w:r>
          </w:p>
          <w:p w14:paraId="21C63BA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v_SS_Drb_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ConfigList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= {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f_NR_GetRadioBearerConfig_FullAM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(nr_Cell1,</w:t>
            </w:r>
          </w:p>
          <w:p w14:paraId="4CEBD5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E5B395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//RLC normal mode</w:t>
            </w:r>
          </w:p>
          <w:p w14:paraId="5CB276F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//PDCP normal mode</w:t>
            </w:r>
          </w:p>
          <w:p w14:paraId="458BF2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</w:t>
            </w:r>
          </w:p>
          <w:p w14:paraId="24E988C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cs_SDAP_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Configuration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 -, -, {1,2})), //Map QFI=1 to default in DRB to deal with initial IMS registration</w:t>
            </w:r>
          </w:p>
          <w:p w14:paraId="2E30068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f_NR_GetRadioBearerConfig_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FullAM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nr_Cell1,</w:t>
            </w:r>
          </w:p>
          <w:p w14:paraId="0377BF5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3F432F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//RLC normal mode</w:t>
            </w:r>
          </w:p>
          <w:p w14:paraId="6A53F6B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//PDCP normal mode</w:t>
            </w:r>
          </w:p>
          <w:p w14:paraId="322C7AC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</w:t>
            </w:r>
          </w:p>
          <w:p w14:paraId="6F7037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cs_SDAP_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Configuration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 -, -, {5}))}; //@sic R5s200733 sic@</w:t>
            </w:r>
          </w:p>
          <w:p w14:paraId="3EFEF3D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</w:t>
            </w:r>
          </w:p>
          <w:p w14:paraId="55DCF0F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= {cs_38508_NRDRB_ToAddMod(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cs_SDAP_Config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 true, {2}),//@sic R5s200733 sic@</w:t>
            </w:r>
          </w:p>
          <w:p w14:paraId="1814411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C11ECA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cs_38508_PDCP_Config(ms300)),</w:t>
            </w:r>
          </w:p>
          <w:p w14:paraId="36B02EE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cs_38508_NRDRB_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ToAddMod(</w:t>
            </w:r>
            <w:proofErr w:type="spellStart"/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cs_SDAP_Config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 false, {5}), //@sic R5s200733 sic@</w:t>
            </w:r>
          </w:p>
          <w:p w14:paraId="200396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4A242E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cs_38508_PDCP_Config(ms300))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};</w:t>
            </w:r>
            <w:proofErr w:type="gramEnd"/>
          </w:p>
          <w:p w14:paraId="1FED817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</w:t>
            </w:r>
          </w:p>
          <w:p w14:paraId="758D95F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v_QosRule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1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f_BuildDefaultQoSRule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("1"); // @sic R5-202585, R5s200733 sic@</w:t>
            </w:r>
          </w:p>
          <w:p w14:paraId="53BFF53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v_QosRule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4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f_BuildQoSRuleRemoteAccess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("4"); //@sic R5s200733 sic@</w:t>
            </w:r>
          </w:p>
          <w:p w14:paraId="062FCF0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QosRule4.dqrBit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= '0'B; //@sic R5s200733 sic@</w:t>
            </w:r>
          </w:p>
          <w:p w14:paraId="7326C77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1BE09D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v_QoS_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cs_QoS_Rules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({v_QosRule1, v_QosRule4,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f_BuildQoSRuleRemoteAccess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("5")}); //@sic R5s200733 sic@</w:t>
            </w:r>
          </w:p>
          <w:p w14:paraId="628CB4E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cs_QoSFlowDescr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({cs_QoS_Flow1, cs_QoS_Flow2, cs_QoS_Flow3}); //@sic R5s200733 sic@</w:t>
            </w:r>
          </w:p>
          <w:p w14:paraId="4B04F16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AE2DC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Start IP handling 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in order for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the TTCN to handle IPv6 address allocation,</w:t>
            </w:r>
          </w:p>
          <w:p w14:paraId="101EDC9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then stop it before the test body, so that TTCN can route the IP data</w:t>
            </w:r>
          </w:p>
          <w:p w14:paraId="0B01A0F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v_PDN_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= f_NR5GC_GetPdnIndex(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v_GSM_MobilityInfo_Type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889E7B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QosFlowId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cs_IP_QosFlowId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(oct2int(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v_GSM_MobilityInfo_Type.SessionId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), 1); //Picked one QoS flow associated with the default DRB to start the IP handling</w:t>
            </w:r>
          </w:p>
          <w:p w14:paraId="3D8B679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f_IP_Handling_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StartPDN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IP,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v_PDN_Index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cs_DrbInfo_NR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(nr_Cell1,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v_QosFlowId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28110AD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30D949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f_MultipleQoSPreamble_Part2 (nr_Cell1,</w:t>
            </w:r>
          </w:p>
          <w:p w14:paraId="1AD6150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v_GSM_MobilityInfo_Type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1F0A7C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8620E2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4C6E91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v_DRB_ToAddModList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6DE8937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v_SS_Drb_ConfigList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E6DDEA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v_QoS_Rules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80261F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7E75F3C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v_PDN_Index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E164DC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r w:rsidRPr="0085221E">
              <w:rPr>
                <w:rFonts w:ascii="Courier New" w:hAnsi="Courier New" w:cs="Courier New"/>
                <w:bCs/>
                <w:highlight w:val="yellow"/>
                <w:lang w:eastAsia="de-DE"/>
              </w:rPr>
              <w:t>true</w:t>
            </w:r>
            <w:r w:rsidRPr="0085221E">
              <w:rPr>
                <w:rFonts w:ascii="Courier New" w:hAnsi="Courier New" w:cs="Courier New"/>
                <w:bCs/>
                <w:lang w:eastAsia="de-DE"/>
              </w:rPr>
              <w:t>); //@sic R5s201361, R5-206331 sic@</w:t>
            </w:r>
          </w:p>
          <w:p w14:paraId="08B3549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</w:t>
            </w:r>
          </w:p>
          <w:p w14:paraId="62C1EC2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f_NR_AS_CipheringAlgorithm_Set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(nea0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48D0A8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71D8C02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f_NR5GC_RRC_ConnectedState3N_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Def(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nr_Cell1,</w:t>
            </w:r>
          </w:p>
          <w:p w14:paraId="235017A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TEST_LOOPModeB_ON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2A7E47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-,-,-,-,</w:t>
            </w:r>
          </w:p>
          <w:p w14:paraId="0DF3922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v_DRB_ToAddModList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43B9AF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v_SS_Drb_ConfigList</w:t>
            </w:r>
            <w:proofErr w:type="spellEnd"/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0DB5E98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6CC9F0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(true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2FED31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f_TC_8_1_5_4_1_NR5GC_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spellStart"/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v_DRBList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4F4447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(false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69F3446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494D0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Switch/Power off UE</w:t>
            </w:r>
          </w:p>
          <w:p w14:paraId="4C0072B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f_NR5GC_OpenUE_TestLoopMode_Deactivate_TestMode(nr_Cell1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83E18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de-DE"/>
              </w:rPr>
              <w:t>Postamble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de-DE"/>
              </w:rPr>
              <w:t>nr_Cell1, STATE_CONNECTED_3A);</w:t>
            </w:r>
          </w:p>
          <w:p w14:paraId="4205BF3D" w14:textId="112C587A" w:rsidR="00F47884" w:rsidRPr="00CA4CF2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} //end of f_TC_8_1_5_4_1_NR5GC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7D18B7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function f_TC_8_1_5_4_1_NR5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GC(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) runs on NR5GC_PTC</w:t>
            </w:r>
          </w:p>
          <w:p w14:paraId="384EAAA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{// Counter check / Reception of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CounterCheck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message by the UE</w:t>
            </w:r>
          </w:p>
          <w:p w14:paraId="3CF68BF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IntegerList_Type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596513E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15BA024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1BF52FF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283DBA9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GSM_MobilityInfo_Type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v_GSM_MobilityInfo_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632D3FD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NR_RadioBearerList_Type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v_SS_Drb_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ConfigList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59F6683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DRB_ToAddModList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5D096C7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QoS_Rules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v_QoS_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4D92BA3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10FEB78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QosFlow_Identification_Type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QosFlowId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16D3B74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PDN_Index_Type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v_PDN_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Index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;</w:t>
            </w:r>
            <w:proofErr w:type="gramEnd"/>
          </w:p>
          <w:p w14:paraId="532B9EB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QoS_Rule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v_QosRule1; //@sic R5s200733 sic@</w:t>
            </w:r>
          </w:p>
          <w:p w14:paraId="4B75F1C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QoS_Rule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v_QosRule4; //@sic R5s200733 sic@</w:t>
            </w:r>
          </w:p>
          <w:p w14:paraId="06CA65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1DAB384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Init(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NR_1);</w:t>
            </w:r>
          </w:p>
          <w:p w14:paraId="4C9B9A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</w:p>
          <w:p w14:paraId="0870869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Create and configure cell</w:t>
            </w:r>
          </w:p>
          <w:p w14:paraId="5FE7067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f_NR_CellConfig_Def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(nr_Cell1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  <w:proofErr w:type="gramEnd"/>
          </w:p>
          <w:p w14:paraId="3CF11B3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08ADE8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Preamble: according to TS 38.508-1, clause 4.4A.3 Table 4.4A.3-1, Test Loop mode B. 2 DRBs are configured where DRB1 is defined as default DRB</w:t>
            </w:r>
          </w:p>
          <w:p w14:paraId="12ADB5C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----------------------------------------------------------------------------------------------------------------------------------------------</w:t>
            </w:r>
          </w:p>
          <w:p w14:paraId="2D22D9E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Perform Registration and get PDU Establishment Request message</w:t>
            </w:r>
          </w:p>
          <w:p w14:paraId="2D0E212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v_GSM_MobilityInfo_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= f_MultipleQoSPreamble_Part1 (nr_Cell1);</w:t>
            </w:r>
          </w:p>
          <w:p w14:paraId="121A8B6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= oct2int(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v_GSM_MobilityInfo_Type.SessionId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1F634ED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FD3F56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//Get DRB identities</w:t>
            </w:r>
          </w:p>
          <w:p w14:paraId="4179665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:=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f_NR_GetNextDRBIds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v_GSM_MobilityInfo_Type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 true, 3); // First is Default DRB</w:t>
            </w:r>
          </w:p>
          <w:p w14:paraId="6957610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[0];</w:t>
            </w:r>
          </w:p>
          <w:p w14:paraId="58334D4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[1];</w:t>
            </w:r>
          </w:p>
          <w:p w14:paraId="4329361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1F0C4C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//Note: 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In order to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be able to start the IP handling during the preamble, QFI=1 is mapped temporarily to the default DRB 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v_FirtDRB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).</w:t>
            </w:r>
          </w:p>
          <w:p w14:paraId="35D022B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     This mapping will be removed when moving to connected mode</w:t>
            </w:r>
          </w:p>
          <w:p w14:paraId="0CD092D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v_SS_Drb_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ConfigList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= {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f_NR_GetRadioBearerConfig_FullAM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(nr_Cell1,</w:t>
            </w:r>
          </w:p>
          <w:p w14:paraId="389DD2B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19AA82F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//RLC normal mode</w:t>
            </w:r>
          </w:p>
          <w:p w14:paraId="3D6E08B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//PDCP normal mode</w:t>
            </w:r>
          </w:p>
          <w:p w14:paraId="4150C1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</w:t>
            </w:r>
          </w:p>
          <w:p w14:paraId="52118DC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cs_SDAP_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Configuration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 -, -, {1,2})), //Map QFI=1 to default in DRB to deal with initial IMS registration</w:t>
            </w:r>
          </w:p>
          <w:p w14:paraId="0678347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f_NR_GetRadioBearerConfig_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FullAM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nr_Cell1,</w:t>
            </w:r>
          </w:p>
          <w:p w14:paraId="4C810BF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0DB5346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//RLC normal mode</w:t>
            </w:r>
          </w:p>
          <w:p w14:paraId="7BA7872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//PDCP normal mode</w:t>
            </w:r>
          </w:p>
          <w:p w14:paraId="64F84D5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</w:t>
            </w:r>
          </w:p>
          <w:p w14:paraId="24BCC82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cs_SDAP_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Configuration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 -, -, {5}))}; //@sic R5s200733 sic@</w:t>
            </w:r>
          </w:p>
          <w:p w14:paraId="7957FC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</w:t>
            </w:r>
          </w:p>
          <w:p w14:paraId="3F74186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= {cs_38508_NRDRB_ToAddMod(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cs_SDAP_Config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 true, {2}),//@sic R5s200733 sic@</w:t>
            </w:r>
          </w:p>
          <w:p w14:paraId="63D937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1F3EB48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cs_38508_PDCP_Config(ms300)),</w:t>
            </w:r>
          </w:p>
          <w:p w14:paraId="439F64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cs_38508_NRDRB_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ToAddMod(</w:t>
            </w:r>
            <w:proofErr w:type="spellStart"/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cs_SDAP_Config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 false, {5}), //@sic R5s200733 sic@</w:t>
            </w:r>
          </w:p>
          <w:p w14:paraId="54CFE58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46A4583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cs_38508_PDCP_Config(ms300))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};</w:t>
            </w:r>
            <w:proofErr w:type="gramEnd"/>
          </w:p>
          <w:p w14:paraId="29D8DAF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</w:t>
            </w:r>
          </w:p>
          <w:p w14:paraId="7F56382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v_QosRule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1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f_BuildDefaultQoSRule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("1"); // @sic R5-202585, R5s200733 sic@</w:t>
            </w:r>
          </w:p>
          <w:p w14:paraId="29B465D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v_QosRule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4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f_BuildQoSRuleRemoteAccess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("4"); //@sic R5s200733 sic@</w:t>
            </w:r>
          </w:p>
          <w:p w14:paraId="08B3BBC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QosRule4.dqrBit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= '0'B; //@sic R5s200733 sic@</w:t>
            </w:r>
          </w:p>
          <w:p w14:paraId="72369C0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40B916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v_QoS_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cs_QoS_Rules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({v_QosRule1, v_QosRule4,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f_BuildQoSRuleRemoteAccess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("5")}); //@sic R5s200733 sic@</w:t>
            </w:r>
          </w:p>
          <w:p w14:paraId="3AD506F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cs_QoSFlowDescr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({cs_QoS_Flow1, cs_QoS_Flow2, cs_QoS_Flow3}); //@sic R5s200733 sic@</w:t>
            </w:r>
          </w:p>
          <w:p w14:paraId="1977F0B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295A79E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Start IP handling 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in order for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the TTCN to handle IPv6 address allocation,</w:t>
            </w:r>
          </w:p>
          <w:p w14:paraId="0F03F34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then stop it before the test body, so that TTCN can route the IP data</w:t>
            </w:r>
          </w:p>
          <w:p w14:paraId="2597D80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v_PDN_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Index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= f_NR5GC_GetPdnIndex(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v_GSM_MobilityInfo_Type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D46A4E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QosFlowId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: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=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cs_IP_QosFlowId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(oct2int(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v_GSM_MobilityInfo_Type.SessionId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), 1); //Picked one QoS flow associated with the default DRB to start the IP handling</w:t>
            </w:r>
          </w:p>
          <w:p w14:paraId="2A32475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f_IP_Handling_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StartPDN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IP,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v_PDN_Index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cs_DrbInfo_NR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(nr_Cell1,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v_QosFlowId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));</w:t>
            </w:r>
          </w:p>
          <w:p w14:paraId="65E8426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</w:p>
          <w:p w14:paraId="1A493D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f_MultipleQoSPreamble_Part2 (nr_Cell1,</w:t>
            </w:r>
          </w:p>
          <w:p w14:paraId="06CF9C7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v_GSM_MobilityInfo_Type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5B1744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v_FirstDRB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3C7218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v_SecondDRB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95E58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v_DRB_ToAddModList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380226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v_SS_Drb_ConfigList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45B5BDE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v_QoS_Rules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84284D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v_QoSFlowDescr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5AEEB1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v_PDN_Index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1213B8BA" w14:textId="5F9DCC92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r w:rsidRPr="0085221E">
              <w:rPr>
                <w:rFonts w:ascii="Courier New" w:hAnsi="Courier New" w:cs="Courier New"/>
                <w:bCs/>
                <w:highlight w:val="yellow"/>
                <w:lang w:eastAsia="en-GB"/>
              </w:rPr>
              <w:t>false</w:t>
            </w: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); //@sic R5s201361, R5-206331 sic@ </w:t>
            </w:r>
          </w:p>
          <w:p w14:paraId="19A2796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</w:t>
            </w:r>
          </w:p>
          <w:p w14:paraId="0919643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f_NR_AS_CipheringAlgorithm_Set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(nea0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  <w:proofErr w:type="gramEnd"/>
          </w:p>
          <w:p w14:paraId="2E25E04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</w:t>
            </w:r>
          </w:p>
          <w:p w14:paraId="7E1AD9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f_NR5GC_RRC_ConnectedState3N_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Def(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nr_Cell1,</w:t>
            </w:r>
          </w:p>
          <w:p w14:paraId="67210E5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TEST_LOOPModeB_ON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7A300D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-,-,-,-,</w:t>
            </w:r>
          </w:p>
          <w:p w14:paraId="207839F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v_DRB_ToAddModList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3F53C4A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v_SS_Drb_ConfigList</w:t>
            </w:r>
            <w:proofErr w:type="spellEnd"/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  <w:proofErr w:type="gramEnd"/>
          </w:p>
          <w:p w14:paraId="0BACA01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7886BFF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f_NR_TestBody_Set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(true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  <w:proofErr w:type="gramEnd"/>
          </w:p>
          <w:p w14:paraId="647F3B3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f_TC_8_1_5_4_1_NR5GC_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TestBody(</w:t>
            </w:r>
            <w:proofErr w:type="spellStart"/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v_DRBList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v_PduSessionId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0010DBE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f_NR_TestBody_Set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(false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  <w:proofErr w:type="gramEnd"/>
          </w:p>
          <w:p w14:paraId="21D0AB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5D47500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Switch/Power off UE</w:t>
            </w:r>
          </w:p>
          <w:p w14:paraId="13D7165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f_NR5GC_OpenUE_TestLoopMode_Deactivate_TestMode(nr_Cell1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);</w:t>
            </w:r>
            <w:proofErr w:type="gramEnd"/>
          </w:p>
          <w:p w14:paraId="3D808E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85221E">
              <w:rPr>
                <w:rFonts w:ascii="Courier New" w:hAnsi="Courier New" w:cs="Courier New"/>
                <w:bCs/>
                <w:lang w:eastAsia="en-GB"/>
              </w:rPr>
              <w:t>f_NR_</w:t>
            </w:r>
            <w:proofErr w:type="gramStart"/>
            <w:r w:rsidRPr="0085221E">
              <w:rPr>
                <w:rFonts w:ascii="Courier New" w:hAnsi="Courier New" w:cs="Courier New"/>
                <w:bCs/>
                <w:lang w:eastAsia="en-GB"/>
              </w:rPr>
              <w:t>Postamble</w:t>
            </w:r>
            <w:proofErr w:type="spellEnd"/>
            <w:r w:rsidRPr="0085221E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gramEnd"/>
            <w:r w:rsidRPr="0085221E">
              <w:rPr>
                <w:rFonts w:ascii="Courier New" w:hAnsi="Courier New" w:cs="Courier New"/>
                <w:bCs/>
                <w:lang w:eastAsia="en-GB"/>
              </w:rPr>
              <w:t>nr_Cell1, STATE_CONNECTED_3A);</w:t>
            </w:r>
          </w:p>
          <w:p w14:paraId="4D63D09F" w14:textId="07DEF3A4" w:rsidR="00D765CF" w:rsidRPr="00CA4CF2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} //end of f_TC_8_1_5_4_1_NR5GC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59D56" w14:textId="77777777" w:rsidR="00D44C69" w:rsidRDefault="00D44C69">
      <w:r>
        <w:separator/>
      </w:r>
    </w:p>
  </w:endnote>
  <w:endnote w:type="continuationSeparator" w:id="0">
    <w:p w14:paraId="5F897CA2" w14:textId="77777777" w:rsidR="00D44C69" w:rsidRDefault="00D4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A422A" w14:textId="77777777" w:rsidR="00D44C69" w:rsidRDefault="00D44C69">
      <w:r>
        <w:separator/>
      </w:r>
    </w:p>
  </w:footnote>
  <w:footnote w:type="continuationSeparator" w:id="0">
    <w:p w14:paraId="75AE3C4D" w14:textId="77777777" w:rsidR="00D44C69" w:rsidRDefault="00D44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FA5E9E" w:rsidRDefault="00FA5E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FA5E9E" w:rsidRDefault="00FA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FA5E9E" w:rsidRDefault="00FA5E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FA5E9E" w:rsidRDefault="00FA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4BA2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0792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D170A"/>
    <w:rsid w:val="002D362B"/>
    <w:rsid w:val="002E472E"/>
    <w:rsid w:val="002F3E79"/>
    <w:rsid w:val="00305409"/>
    <w:rsid w:val="00312075"/>
    <w:rsid w:val="00317F09"/>
    <w:rsid w:val="003229EE"/>
    <w:rsid w:val="003368B0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577C3"/>
    <w:rsid w:val="004A7EE8"/>
    <w:rsid w:val="004B75B7"/>
    <w:rsid w:val="004E518C"/>
    <w:rsid w:val="004E7C2F"/>
    <w:rsid w:val="0051580D"/>
    <w:rsid w:val="005205CA"/>
    <w:rsid w:val="0054010A"/>
    <w:rsid w:val="00547111"/>
    <w:rsid w:val="00547814"/>
    <w:rsid w:val="0055160B"/>
    <w:rsid w:val="00592D74"/>
    <w:rsid w:val="005939CC"/>
    <w:rsid w:val="005E2C44"/>
    <w:rsid w:val="006204A4"/>
    <w:rsid w:val="00621188"/>
    <w:rsid w:val="006257ED"/>
    <w:rsid w:val="00627788"/>
    <w:rsid w:val="00665C47"/>
    <w:rsid w:val="00674B90"/>
    <w:rsid w:val="00676581"/>
    <w:rsid w:val="00695808"/>
    <w:rsid w:val="006B3C17"/>
    <w:rsid w:val="006B46FB"/>
    <w:rsid w:val="006D553E"/>
    <w:rsid w:val="006E21FB"/>
    <w:rsid w:val="006F1C13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3B0E"/>
    <w:rsid w:val="007F7259"/>
    <w:rsid w:val="008040A8"/>
    <w:rsid w:val="008279FA"/>
    <w:rsid w:val="0085221E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B26F0"/>
    <w:rsid w:val="00AC5820"/>
    <w:rsid w:val="00AC60DC"/>
    <w:rsid w:val="00AD1CD8"/>
    <w:rsid w:val="00AD3E21"/>
    <w:rsid w:val="00B045F9"/>
    <w:rsid w:val="00B258BB"/>
    <w:rsid w:val="00B308C7"/>
    <w:rsid w:val="00B31257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5B8"/>
    <w:rsid w:val="00D03794"/>
    <w:rsid w:val="00D03F9A"/>
    <w:rsid w:val="00D06D51"/>
    <w:rsid w:val="00D13E5E"/>
    <w:rsid w:val="00D24991"/>
    <w:rsid w:val="00D37CD9"/>
    <w:rsid w:val="00D44C69"/>
    <w:rsid w:val="00D50255"/>
    <w:rsid w:val="00D66520"/>
    <w:rsid w:val="00D765CF"/>
    <w:rsid w:val="00DA5F2B"/>
    <w:rsid w:val="00DD50BB"/>
    <w:rsid w:val="00DE34CF"/>
    <w:rsid w:val="00DE7626"/>
    <w:rsid w:val="00E06380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5E9E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2204</Words>
  <Characters>12568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2021-03-22T17:11:00Z</dcterms:created>
  <dcterms:modified xsi:type="dcterms:W3CDTF">2021-03-22T17:11:00Z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