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2F8C" w:rsidRDefault="006F2F8C" w:rsidP="006F2F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R5s210369</w:t>
        </w:r>
      </w:fldSimple>
    </w:p>
    <w:p w:rsidR="006F2F8C" w:rsidRDefault="006F2F8C" w:rsidP="006F2F8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2F8C" w:rsidTr="006F2F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F2F8C" w:rsidTr="006F2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2F8C" w:rsidTr="006F2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:rsidTr="006F2F8C">
        <w:tc>
          <w:tcPr>
            <w:tcW w:w="142" w:type="dxa"/>
            <w:tcBorders>
              <w:left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F2F8C" w:rsidRPr="00410371" w:rsidRDefault="006F2F8C" w:rsidP="006F2F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6F2F8C" w:rsidRDefault="006F2F8C" w:rsidP="006F2F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F2F8C" w:rsidRPr="00410371" w:rsidRDefault="006F2F8C" w:rsidP="006F2F8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4602</w:t>
              </w:r>
            </w:fldSimple>
          </w:p>
        </w:tc>
        <w:tc>
          <w:tcPr>
            <w:tcW w:w="709" w:type="dxa"/>
          </w:tcPr>
          <w:p w:rsidR="006F2F8C" w:rsidRDefault="006F2F8C" w:rsidP="006F2F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F2F8C" w:rsidRPr="00410371" w:rsidRDefault="006F2F8C" w:rsidP="006F2F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F2F8C" w:rsidRDefault="006F2F8C" w:rsidP="006F2F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F2F8C" w:rsidRPr="00410371" w:rsidRDefault="006F2F8C" w:rsidP="006F2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rPr>
                <w:noProof/>
              </w:rPr>
            </w:pPr>
          </w:p>
        </w:tc>
      </w:tr>
      <w:tr w:rsidR="006F2F8C" w:rsidTr="006F2F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rPr>
                <w:noProof/>
              </w:rPr>
            </w:pPr>
          </w:p>
        </w:tc>
      </w:tr>
      <w:tr w:rsidR="006F2F8C" w:rsidTr="006F2F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F2F8C" w:rsidRPr="00F25D98" w:rsidRDefault="006F2F8C" w:rsidP="006F2F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2F8C" w:rsidTr="006F2F8C">
        <w:tc>
          <w:tcPr>
            <w:tcW w:w="9641" w:type="dxa"/>
            <w:gridSpan w:val="9"/>
          </w:tcPr>
          <w:p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F2F8C" w:rsidRDefault="006F2F8C" w:rsidP="006F2F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8C" w:rsidTr="006F2F8C">
        <w:tc>
          <w:tcPr>
            <w:tcW w:w="2835" w:type="dxa"/>
          </w:tcPr>
          <w:p w:rsidR="006F2F8C" w:rsidRDefault="006F2F8C" w:rsidP="006F2F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F2F8C" w:rsidRDefault="006F2F8C" w:rsidP="006F2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F2F8C" w:rsidRDefault="006F2F8C" w:rsidP="006F2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2F8C" w:rsidRDefault="006F2F8C" w:rsidP="006F2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F2F8C" w:rsidRDefault="006F2F8C" w:rsidP="006F2F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F2F8C" w:rsidRDefault="006F2F8C" w:rsidP="006F2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F2F8C" w:rsidRDefault="006F2F8C" w:rsidP="006F2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2F8C" w:rsidRDefault="006F2F8C" w:rsidP="006F2F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F2F8C" w:rsidRDefault="006F2F8C" w:rsidP="006F2F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2F8C" w:rsidTr="006F2F8C">
        <w:tc>
          <w:tcPr>
            <w:tcW w:w="9640" w:type="dxa"/>
            <w:gridSpan w:val="11"/>
          </w:tcPr>
          <w:p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:rsidTr="006F2F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2F8C" w:rsidRDefault="006F2F8C" w:rsidP="006F2F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f_EUTRA_MobileInfo_GetLocalEmergencyNumberList</w:t>
            </w:r>
            <w:proofErr w:type="spellEnd"/>
            <w:r>
              <w:fldChar w:fldCharType="end"/>
            </w:r>
          </w:p>
        </w:tc>
      </w:tr>
      <w:tr w:rsidR="006F2F8C" w:rsidTr="006F2F8C">
        <w:tc>
          <w:tcPr>
            <w:tcW w:w="1843" w:type="dxa"/>
            <w:tcBorders>
              <w:left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:rsidTr="006F2F8C">
        <w:tc>
          <w:tcPr>
            <w:tcW w:w="1843" w:type="dxa"/>
            <w:tcBorders>
              <w:left w:val="single" w:sz="4" w:space="0" w:color="auto"/>
            </w:tcBorders>
          </w:tcPr>
          <w:p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2F8C" w:rsidRDefault="006F2F8C" w:rsidP="006F2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F2F8C" w:rsidTr="006F2F8C">
        <w:tc>
          <w:tcPr>
            <w:tcW w:w="1843" w:type="dxa"/>
            <w:tcBorders>
              <w:left w:val="single" w:sz="4" w:space="0" w:color="auto"/>
            </w:tcBorders>
          </w:tcPr>
          <w:p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2F8C" w:rsidRDefault="006F2F8C" w:rsidP="006F2F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F2F8C" w:rsidTr="006F2F8C">
        <w:tc>
          <w:tcPr>
            <w:tcW w:w="1843" w:type="dxa"/>
            <w:tcBorders>
              <w:left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:rsidTr="006F2F8C">
        <w:tc>
          <w:tcPr>
            <w:tcW w:w="1843" w:type="dxa"/>
            <w:tcBorders>
              <w:left w:val="single" w:sz="4" w:space="0" w:color="auto"/>
            </w:tcBorders>
          </w:tcPr>
          <w:p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F2F8C" w:rsidRDefault="006F2F8C" w:rsidP="006F2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6F2F8C" w:rsidRDefault="006F2F8C" w:rsidP="006F2F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2F8C" w:rsidRDefault="006F2F8C" w:rsidP="006F2F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2F8C" w:rsidRDefault="006F2F8C" w:rsidP="006F2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2021-03-19</w:t>
              </w:r>
            </w:fldSimple>
          </w:p>
        </w:tc>
      </w:tr>
      <w:tr w:rsidR="006F2F8C" w:rsidTr="006F2F8C">
        <w:tc>
          <w:tcPr>
            <w:tcW w:w="1843" w:type="dxa"/>
            <w:tcBorders>
              <w:left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8C" w:rsidTr="006F2F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F2F8C" w:rsidRDefault="006F2F8C" w:rsidP="006F2F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F2F8C" w:rsidRDefault="006F2F8C" w:rsidP="006F2F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F2F8C" w:rsidRDefault="006F2F8C" w:rsidP="006F2F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2F8C" w:rsidRDefault="006F2F8C" w:rsidP="006F2F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2F8C" w:rsidRDefault="006F2F8C" w:rsidP="006F2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F2F8C" w:rsidTr="006F2F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F2F8C" w:rsidRDefault="006F2F8C" w:rsidP="006F2F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F2F8C" w:rsidRDefault="006F2F8C" w:rsidP="006F2F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F2F8C" w:rsidRPr="007C2097" w:rsidRDefault="006F2F8C" w:rsidP="006F2F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F2F8C" w:rsidTr="006F2F8C">
        <w:tc>
          <w:tcPr>
            <w:tcW w:w="1843" w:type="dxa"/>
          </w:tcPr>
          <w:p w:rsidR="006F2F8C" w:rsidRDefault="006F2F8C" w:rsidP="006F2F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F2F8C" w:rsidRDefault="006F2F8C" w:rsidP="006F2F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:rsidTr="006F2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Function </w:t>
            </w:r>
            <w:r w:rsidRPr="003A6E9C">
              <w:rPr>
                <w:noProof/>
                <w:lang w:val="en-US"/>
              </w:rPr>
              <w:t>f_EUTRA_MobileInfo_GetLocalEmergencyNumberList</w:t>
            </w:r>
            <w:r>
              <w:rPr>
                <w:noProof/>
                <w:lang w:val="en-US"/>
              </w:rPr>
              <w:t xml:space="preserve"> is defined as:</w:t>
            </w:r>
          </w:p>
          <w:p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D4895" w:rsidRPr="003A6E9C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A6E9C">
              <w:rPr>
                <w:i/>
                <w:noProof/>
                <w:lang w:val="en-US"/>
              </w:rPr>
              <w:t xml:space="preserve">   function f_EUTRA_MobileInfo_GetLocalEmergencyNumberList() runs on EUTRA_PTC return EmergencyNumList</w:t>
            </w:r>
          </w:p>
          <w:p w:rsidR="00DD4895" w:rsidRPr="003A6E9C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A6E9C">
              <w:rPr>
                <w:i/>
                <w:noProof/>
                <w:lang w:val="en-US"/>
              </w:rPr>
              <w:t xml:space="preserve">  {</w:t>
            </w:r>
          </w:p>
          <w:p w:rsidR="00DD4895" w:rsidRPr="003A6E9C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A6E9C">
              <w:rPr>
                <w:i/>
                <w:noProof/>
                <w:lang w:val="en-US"/>
              </w:rPr>
              <w:t xml:space="preserve">    return vc_EUTRA_Global.MobileInfo.LocalEmergencyNumberList;</w:t>
            </w:r>
          </w:p>
          <w:p w:rsidR="00DD4895" w:rsidRPr="003A6E9C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A6E9C">
              <w:rPr>
                <w:i/>
                <w:noProof/>
                <w:lang w:val="en-US"/>
              </w:rPr>
              <w:t xml:space="preserve">  }</w:t>
            </w:r>
          </w:p>
          <w:p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D4895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>
              <w:rPr>
                <w:noProof/>
                <w:lang w:val="en-US"/>
              </w:rPr>
              <w:t>Func</w:t>
            </w:r>
            <w:r>
              <w:rPr>
                <w:noProof/>
                <w:lang w:val="en-US"/>
              </w:rPr>
              <w:t>tion</w:t>
            </w:r>
            <w:r>
              <w:rPr>
                <w:noProof/>
                <w:lang w:val="en-US"/>
              </w:rPr>
              <w:t xml:space="preserve"> will return </w:t>
            </w:r>
            <w:r w:rsidRPr="003A6E9C">
              <w:rPr>
                <w:noProof/>
                <w:lang w:val="en-US"/>
              </w:rPr>
              <w:t>EmergencyNumList</w:t>
            </w:r>
            <w:r>
              <w:rPr>
                <w:noProof/>
                <w:lang w:val="en-US"/>
              </w:rPr>
              <w:t xml:space="preserve"> of “type </w:t>
            </w:r>
            <w:r w:rsidRPr="003A6E9C">
              <w:rPr>
                <w:noProof/>
                <w:lang w:val="en-US"/>
              </w:rPr>
              <w:t>record of hexstring</w:t>
            </w:r>
            <w:r>
              <w:rPr>
                <w:noProof/>
                <w:lang w:val="en-US"/>
              </w:rPr>
              <w:t xml:space="preserve">” but in this case according to </w:t>
            </w:r>
            <w:r w:rsidRPr="003A6E9C">
              <w:rPr>
                <w:i/>
                <w:noProof/>
                <w:lang w:val="en-US"/>
              </w:rPr>
              <w:t>type record EUTRA_MobileInfo_Type</w:t>
            </w:r>
            <w:r>
              <w:rPr>
                <w:i/>
                <w:noProof/>
                <w:lang w:val="en-US"/>
              </w:rPr>
              <w:t>:</w:t>
            </w:r>
          </w:p>
          <w:p w:rsidR="00DD4895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</w:p>
          <w:p w:rsidR="00DD4895" w:rsidRPr="003C18EB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C18EB">
              <w:rPr>
                <w:i/>
                <w:noProof/>
                <w:lang w:val="en-US"/>
              </w:rPr>
              <w:t>…</w:t>
            </w:r>
          </w:p>
          <w:p w:rsidR="00DD4895" w:rsidRPr="003C18EB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C18EB">
              <w:rPr>
                <w:i/>
                <w:noProof/>
                <w:lang w:val="en-US"/>
              </w:rPr>
              <w:t xml:space="preserve">    EmergencyNumList    LocalEmergencyNumberList optional,</w:t>
            </w:r>
          </w:p>
          <w:p w:rsidR="00DD4895" w:rsidRPr="003C18EB" w:rsidRDefault="00DD4895" w:rsidP="00DD4895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3C18EB">
              <w:rPr>
                <w:i/>
                <w:noProof/>
                <w:lang w:val="en-US"/>
              </w:rPr>
              <w:t>…</w:t>
            </w:r>
          </w:p>
          <w:p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  <w:r w:rsidRPr="003A6E9C">
              <w:rPr>
                <w:noProof/>
                <w:lang w:val="en-US"/>
              </w:rPr>
              <w:t>LocalEmergencyNumberList</w:t>
            </w:r>
            <w:r>
              <w:rPr>
                <w:noProof/>
                <w:lang w:val="en-US"/>
              </w:rPr>
              <w:t xml:space="preserve"> is an optional field so returned value must handle the possibility of being not a value. In case </w:t>
            </w:r>
            <w:r w:rsidRPr="003A6E9C">
              <w:rPr>
                <w:i/>
                <w:noProof/>
                <w:lang w:val="en-US"/>
              </w:rPr>
              <w:t>LocalEmergencyNumberList</w:t>
            </w:r>
            <w:r>
              <w:rPr>
                <w:i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is omit this can cause a runtime error (i.e. 11.2.1).</w:t>
            </w:r>
          </w:p>
          <w:p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D4895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can be fixed changing return type to template (omit).</w:t>
            </w:r>
          </w:p>
          <w:p w:rsidR="00DD4895" w:rsidRPr="0032541E" w:rsidRDefault="00DD4895" w:rsidP="00DD489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.</w:t>
            </w:r>
          </w:p>
        </w:tc>
      </w:tr>
      <w:tr w:rsidR="00DD4895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4895" w:rsidRDefault="00DD4895" w:rsidP="00DD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4895" w:rsidRDefault="00DD4895" w:rsidP="00DD48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returned type of funstion </w:t>
            </w:r>
            <w:r w:rsidRPr="003A6E9C">
              <w:rPr>
                <w:noProof/>
                <w:lang w:val="en-US"/>
              </w:rPr>
              <w:t>f_EUTRA_MobileInfo_GetLocalEmergencyNumberList</w:t>
            </w:r>
            <w:r>
              <w:rPr>
                <w:noProof/>
                <w:lang w:val="en-US"/>
              </w:rPr>
              <w:t xml:space="preserve"> to template (omit).</w:t>
            </w:r>
          </w:p>
          <w:p w:rsidR="00DD4895" w:rsidRPr="00300C5B" w:rsidRDefault="00DD4895" w:rsidP="00DD48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Adapted output of function </w:t>
            </w:r>
            <w:r w:rsidRPr="003A6E9C">
              <w:rPr>
                <w:noProof/>
                <w:lang w:val="en-US"/>
              </w:rPr>
              <w:t>f_EUTRA_MobileInfo_GetLocalEmergencyNumberList</w:t>
            </w:r>
            <w:r>
              <w:rPr>
                <w:noProof/>
                <w:lang w:val="en-US"/>
              </w:rPr>
              <w:t xml:space="preserve"> in test cases required: 11.2.1 and 11.2.6.</w:t>
            </w:r>
          </w:p>
        </w:tc>
      </w:tr>
      <w:tr w:rsidR="00DD4895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4895" w:rsidRDefault="00DD4895" w:rsidP="00DD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:rsidTr="006F2F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895" w:rsidRDefault="00DD4895" w:rsidP="00DD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DD4895" w:rsidTr="006F2F8C">
        <w:tc>
          <w:tcPr>
            <w:tcW w:w="2694" w:type="dxa"/>
            <w:gridSpan w:val="2"/>
          </w:tcPr>
          <w:p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D4895" w:rsidRDefault="00DD4895" w:rsidP="00DD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:rsidTr="006F2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4895" w:rsidRDefault="00DD4895" w:rsidP="00DD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11.2.1 and 11.2.6 </w:t>
            </w:r>
          </w:p>
        </w:tc>
      </w:tr>
      <w:tr w:rsidR="00DD4895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4895" w:rsidRDefault="00DD4895" w:rsidP="00DD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895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D4895" w:rsidRDefault="00DD4895" w:rsidP="00DD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D4895" w:rsidRDefault="00DD4895" w:rsidP="00DD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895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D4895" w:rsidRDefault="00DD4895" w:rsidP="00DD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4895" w:rsidRDefault="00DD4895" w:rsidP="00DD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895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D4895" w:rsidRDefault="00DD4895" w:rsidP="00DD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4895" w:rsidRDefault="00DD4895" w:rsidP="00DD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895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895" w:rsidRDefault="00DD4895" w:rsidP="00DD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D4895" w:rsidRDefault="00DD4895" w:rsidP="00DD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4895" w:rsidRDefault="00DD4895" w:rsidP="00DD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895" w:rsidTr="006F2F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895" w:rsidRDefault="00DD4895" w:rsidP="00DD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4895" w:rsidRDefault="00DD4895" w:rsidP="00DD4895">
            <w:pPr>
              <w:pStyle w:val="CRCoverPage"/>
              <w:spacing w:after="0"/>
              <w:rPr>
                <w:noProof/>
              </w:rPr>
            </w:pPr>
          </w:p>
        </w:tc>
      </w:tr>
      <w:tr w:rsidR="00DD4895" w:rsidTr="006F2F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895" w:rsidRDefault="00DD4895" w:rsidP="00DD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4895" w:rsidRPr="008863B9" w:rsidTr="006F2F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4895" w:rsidRPr="008863B9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D4895" w:rsidRPr="008863B9" w:rsidRDefault="00DD4895" w:rsidP="00DD4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895" w:rsidTr="006F2F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895" w:rsidRDefault="00DD4895" w:rsidP="00DD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895" w:rsidRDefault="00DD4895" w:rsidP="00DD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4E20" w:rsidRDefault="005D4E20" w:rsidP="005D4E20">
      <w:pPr>
        <w:rPr>
          <w:noProof/>
        </w:rPr>
      </w:pPr>
      <w:bookmarkStart w:id="1" w:name="_GoBack"/>
      <w:bookmarkEnd w:id="1"/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697388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FF74E1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F74E1" w:rsidRPr="005862E6">
        <w:rPr>
          <w:rFonts w:ascii="Arial" w:hAnsi="Arial" w:cs="Arial"/>
          <w:iCs/>
        </w:rPr>
        <w:t>Table of Contents</w:t>
      </w:r>
      <w:r w:rsidR="00FF74E1">
        <w:tab/>
      </w:r>
      <w:r w:rsidR="00FF74E1">
        <w:fldChar w:fldCharType="begin"/>
      </w:r>
      <w:r w:rsidR="00FF74E1">
        <w:instrText xml:space="preserve"> PAGEREF _Toc66973888 \h </w:instrText>
      </w:r>
      <w:r w:rsidR="00FF74E1">
        <w:fldChar w:fldCharType="separate"/>
      </w:r>
      <w:r w:rsidR="00FF74E1">
        <w:t>3</w:t>
      </w:r>
      <w:r w:rsidR="00FF74E1">
        <w:fldChar w:fldCharType="end"/>
      </w:r>
    </w:p>
    <w:p w:rsidR="00FF74E1" w:rsidRDefault="00FF74E1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5862E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5862E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_Toc66973889 \h </w:instrText>
      </w:r>
      <w:r>
        <w:fldChar w:fldCharType="separate"/>
      </w:r>
      <w:r>
        <w:t>4</w:t>
      </w:r>
      <w:r>
        <w:fldChar w:fldCharType="end"/>
      </w:r>
    </w:p>
    <w:p w:rsidR="00FF74E1" w:rsidRPr="00FF74E1" w:rsidRDefault="00FF74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862E6">
        <w:rPr>
          <w:b/>
          <w:lang w:val="pt-BR"/>
        </w:rPr>
        <w:t>1.1</w:t>
      </w:r>
      <w:r w:rsidRPr="00FF74E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862E6">
        <w:rPr>
          <w:b/>
        </w:rPr>
        <w:t>Correction to function f_EUTRA_MobileInfo_GetLocalEmergencyNumberList</w:t>
      </w:r>
      <w:r>
        <w:tab/>
      </w:r>
      <w:r>
        <w:fldChar w:fldCharType="begin"/>
      </w:r>
      <w:r>
        <w:instrText xml:space="preserve"> PAGEREF _Toc66973890 \h </w:instrText>
      </w:r>
      <w:r>
        <w:fldChar w:fldCharType="separate"/>
      </w:r>
      <w:r>
        <w:t>4</w:t>
      </w:r>
      <w:r>
        <w:fldChar w:fldCharType="end"/>
      </w:r>
    </w:p>
    <w:p w:rsidR="00FF74E1" w:rsidRPr="00FF74E1" w:rsidRDefault="00FF74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862E6">
        <w:rPr>
          <w:b/>
          <w:lang w:val="pt-BR"/>
        </w:rPr>
        <w:t>1.2</w:t>
      </w:r>
      <w:r w:rsidRPr="00FF74E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862E6">
        <w:rPr>
          <w:b/>
        </w:rPr>
        <w:t>Correction to function fl_TC_11_2_1_Body</w:t>
      </w:r>
      <w:r>
        <w:tab/>
      </w:r>
      <w:r>
        <w:fldChar w:fldCharType="begin"/>
      </w:r>
      <w:r>
        <w:instrText xml:space="preserve"> PAGEREF _Toc66973891 \h </w:instrText>
      </w:r>
      <w:r>
        <w:fldChar w:fldCharType="separate"/>
      </w:r>
      <w:r>
        <w:t>4</w:t>
      </w:r>
      <w:r>
        <w:fldChar w:fldCharType="end"/>
      </w:r>
    </w:p>
    <w:p w:rsidR="00FF74E1" w:rsidRPr="00FF74E1" w:rsidRDefault="00FF74E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862E6">
        <w:rPr>
          <w:b/>
          <w:lang w:val="pt-BR"/>
        </w:rPr>
        <w:t>1.3</w:t>
      </w:r>
      <w:r w:rsidRPr="00FF74E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5862E6">
        <w:rPr>
          <w:b/>
        </w:rPr>
        <w:t>Correction to function fl_TC_11_2_6_Body</w:t>
      </w:r>
      <w:r>
        <w:tab/>
      </w:r>
      <w:r>
        <w:fldChar w:fldCharType="begin"/>
      </w:r>
      <w:r>
        <w:instrText xml:space="preserve"> PAGEREF _Toc66973892 \h </w:instrText>
      </w:r>
      <w:r>
        <w:fldChar w:fldCharType="separate"/>
      </w:r>
      <w:r>
        <w:t>5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6973889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034678" w:rsidP="003A6E9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6973890"/>
      <w:r w:rsidRPr="00034678">
        <w:rPr>
          <w:b/>
        </w:rPr>
        <w:t xml:space="preserve">Correction to </w:t>
      </w:r>
      <w:r w:rsidR="003A6E9C">
        <w:rPr>
          <w:b/>
        </w:rPr>
        <w:t xml:space="preserve">function </w:t>
      </w:r>
      <w:proofErr w:type="spellStart"/>
      <w:r w:rsidR="003A6E9C" w:rsidRPr="003A6E9C">
        <w:rPr>
          <w:b/>
        </w:rPr>
        <w:t>f_EUTRA_MobileInfo_GetLocalEmergencyNumberList</w:t>
      </w:r>
      <w:bookmarkEnd w:id="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3C18EB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3C18EB">
              <w:rPr>
                <w:noProof/>
              </w:rPr>
              <w:t>f_EUTRA_MobileInfo_GetLocalEmergencyNumberList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617F63" w:rsidRDefault="003C18EB" w:rsidP="003C18EB">
            <w:pPr>
              <w:pStyle w:val="CRCoverPage"/>
              <w:ind w:left="100"/>
              <w:rPr>
                <w:bCs/>
                <w:lang w:val="en-US"/>
              </w:rPr>
            </w:pPr>
            <w:proofErr w:type="spellStart"/>
            <w:r w:rsidRPr="003C18EB">
              <w:rPr>
                <w:bCs/>
                <w:lang w:val="en-US"/>
              </w:rPr>
              <w:t>LocalEmergencyNumberList</w:t>
            </w:r>
            <w:proofErr w:type="spellEnd"/>
            <w:r w:rsidRPr="003C18EB">
              <w:rPr>
                <w:bCs/>
                <w:lang w:val="en-US"/>
              </w:rPr>
              <w:t xml:space="preserve"> is an optional field so returned value must handle the possibility of being not a value. In case </w:t>
            </w:r>
            <w:proofErr w:type="spellStart"/>
            <w:r w:rsidRPr="003C18EB">
              <w:rPr>
                <w:bCs/>
                <w:i/>
                <w:lang w:val="en-US"/>
              </w:rPr>
              <w:t>LocalEmergencyNumberList</w:t>
            </w:r>
            <w:proofErr w:type="spellEnd"/>
            <w:r w:rsidRPr="003C18EB">
              <w:rPr>
                <w:bCs/>
                <w:i/>
                <w:lang w:val="en-US"/>
              </w:rPr>
              <w:t xml:space="preserve"> </w:t>
            </w:r>
            <w:r w:rsidRPr="003C18EB">
              <w:rPr>
                <w:bCs/>
                <w:lang w:val="en-US"/>
              </w:rPr>
              <w:t>is omit</w:t>
            </w:r>
            <w:r>
              <w:rPr>
                <w:bCs/>
                <w:lang w:val="en-US"/>
              </w:rPr>
              <w:t xml:space="preserve"> this can cause a runtime error.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3C18EB" w:rsidP="00617F63">
            <w:pPr>
              <w:pStyle w:val="CRCoverPage"/>
              <w:spacing w:after="0"/>
              <w:rPr>
                <w:noProof/>
                <w:lang w:val="en-US"/>
              </w:rPr>
            </w:pPr>
            <w:r w:rsidRPr="003C18EB">
              <w:rPr>
                <w:noProof/>
                <w:lang w:val="en-US"/>
              </w:rPr>
              <w:t>1.</w:t>
            </w:r>
            <w:r w:rsidRPr="003C18EB">
              <w:rPr>
                <w:noProof/>
                <w:lang w:val="en-US"/>
              </w:rPr>
              <w:tab/>
              <w:t>Changed returned type of funstion f_EUTRA_MobileInfo_GetLocalEmergencyNumberList to template (omit).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DB0C77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Common\EUTRA\</w:t>
            </w:r>
            <w:r w:rsidR="00BF6689" w:rsidRPr="00BF6689">
              <w:rPr>
                <w:rFonts w:ascii="Arial" w:hAnsi="Arial" w:cs="Arial"/>
                <w:noProof/>
                <w:lang w:val="en-US"/>
              </w:rPr>
              <w:t>EUTRA_CellInfo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3C18EB">
              <w:rPr>
                <w:rFonts w:ascii="Arial" w:hAnsi="Arial"/>
                <w:lang w:eastAsia="en-GB"/>
              </w:rPr>
              <w:t>f_EUTRA_MobileInfo_GetLocalEmergencyNumberList</w:t>
            </w:r>
            <w:proofErr w:type="spellEnd"/>
            <w:r w:rsidRPr="003C18EB">
              <w:rPr>
                <w:rFonts w:ascii="Arial" w:hAnsi="Arial"/>
                <w:lang w:eastAsia="en-GB"/>
              </w:rPr>
              <w:t xml:space="preserve">() runs on EUTRA_PTC return </w:t>
            </w:r>
            <w:proofErr w:type="spellStart"/>
            <w:r w:rsidRPr="003C18EB">
              <w:rPr>
                <w:rFonts w:ascii="Arial" w:hAnsi="Arial"/>
                <w:lang w:eastAsia="en-GB"/>
              </w:rPr>
              <w:t>EmergencyNumList</w:t>
            </w:r>
            <w:proofErr w:type="spellEnd"/>
          </w:p>
          <w:p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{</w:t>
            </w:r>
          </w:p>
          <w:p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C18EB">
              <w:rPr>
                <w:rFonts w:ascii="Arial" w:hAnsi="Arial"/>
                <w:lang w:eastAsia="en-GB"/>
              </w:rPr>
              <w:t>vc_EUTRA_Global.MobileInfo.LocalEmergencyNumberList</w:t>
            </w:r>
            <w:proofErr w:type="spellEnd"/>
            <w:r w:rsidRPr="003C18EB">
              <w:rPr>
                <w:rFonts w:ascii="Arial" w:hAnsi="Arial"/>
                <w:lang w:eastAsia="en-GB"/>
              </w:rPr>
              <w:t>;</w:t>
            </w:r>
          </w:p>
          <w:p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}</w:t>
            </w:r>
          </w:p>
          <w:p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3C18EB">
              <w:rPr>
                <w:rFonts w:ascii="Arial" w:hAnsi="Arial"/>
                <w:lang w:eastAsia="en-GB"/>
              </w:rPr>
              <w:t>f_EUTRA_MobileInfo_GetLocalEmergencyNumberList</w:t>
            </w:r>
            <w:proofErr w:type="spellEnd"/>
            <w:r w:rsidRPr="003C18EB">
              <w:rPr>
                <w:rFonts w:ascii="Arial" w:hAnsi="Arial"/>
                <w:lang w:eastAsia="en-GB"/>
              </w:rPr>
              <w:t xml:space="preserve">() runs on EUTRA_PTC </w:t>
            </w:r>
            <w:r w:rsidRPr="003C18EB">
              <w:rPr>
                <w:rFonts w:ascii="Arial" w:hAnsi="Arial"/>
                <w:highlight w:val="yellow"/>
                <w:lang w:eastAsia="en-GB"/>
              </w:rPr>
              <w:t>return template (omit)</w:t>
            </w:r>
            <w:r w:rsidRPr="003C18E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18EB">
              <w:rPr>
                <w:rFonts w:ascii="Arial" w:hAnsi="Arial"/>
                <w:lang w:eastAsia="en-GB"/>
              </w:rPr>
              <w:t>EmergencyNumList</w:t>
            </w:r>
            <w:proofErr w:type="spellEnd"/>
          </w:p>
          <w:p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{</w:t>
            </w:r>
          </w:p>
          <w:p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C18EB">
              <w:rPr>
                <w:rFonts w:ascii="Arial" w:hAnsi="Arial"/>
                <w:lang w:eastAsia="en-GB"/>
              </w:rPr>
              <w:t>vc_EUTRA_Global.MobileInfo.LocalEmergencyNumberList</w:t>
            </w:r>
            <w:proofErr w:type="spellEnd"/>
            <w:r w:rsidRPr="003C18EB">
              <w:rPr>
                <w:rFonts w:ascii="Arial" w:hAnsi="Arial"/>
                <w:lang w:eastAsia="en-GB"/>
              </w:rPr>
              <w:t>;</w:t>
            </w:r>
          </w:p>
          <w:p w:rsidR="003C18EB" w:rsidRPr="003C18EB" w:rsidRDefault="003C18EB" w:rsidP="003C18EB">
            <w:pPr>
              <w:spacing w:after="0"/>
              <w:rPr>
                <w:rFonts w:ascii="Arial" w:hAnsi="Arial"/>
                <w:lang w:eastAsia="en-GB"/>
              </w:rPr>
            </w:pPr>
            <w:r w:rsidRPr="003C18EB">
              <w:rPr>
                <w:rFonts w:ascii="Arial" w:hAnsi="Arial"/>
                <w:lang w:eastAsia="en-GB"/>
              </w:rPr>
              <w:t xml:space="preserve">  }</w:t>
            </w:r>
          </w:p>
          <w:p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C18EB" w:rsidRDefault="003C18EB" w:rsidP="003C18E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6973891"/>
      <w:r w:rsidRPr="00034678">
        <w:rPr>
          <w:b/>
        </w:rPr>
        <w:t xml:space="preserve">Correction to </w:t>
      </w:r>
      <w:r>
        <w:rPr>
          <w:b/>
        </w:rPr>
        <w:t xml:space="preserve">function </w:t>
      </w:r>
      <w:r w:rsidRPr="003C18EB">
        <w:rPr>
          <w:b/>
        </w:rPr>
        <w:t>fl_TC_11_2_1_Body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C18EB" w:rsidTr="006F2F8C">
        <w:trPr>
          <w:trHeight w:val="447"/>
        </w:trPr>
        <w:tc>
          <w:tcPr>
            <w:tcW w:w="1985" w:type="dxa"/>
          </w:tcPr>
          <w:p w:rsidR="003C18EB" w:rsidRPr="00E751F5" w:rsidRDefault="003C18EB" w:rsidP="006F2F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3C18EB" w:rsidRDefault="003C18EB" w:rsidP="006F2F8C">
            <w:pPr>
              <w:pStyle w:val="CRCoverPage"/>
              <w:spacing w:after="0"/>
              <w:ind w:left="100"/>
              <w:rPr>
                <w:noProof/>
              </w:rPr>
            </w:pPr>
            <w:r w:rsidRPr="003C18EB">
              <w:rPr>
                <w:noProof/>
              </w:rPr>
              <w:t>fl_TC_11_2_1_Body</w:t>
            </w:r>
          </w:p>
        </w:tc>
      </w:tr>
      <w:tr w:rsidR="003C18EB" w:rsidTr="006F2F8C">
        <w:trPr>
          <w:trHeight w:val="452"/>
        </w:trPr>
        <w:tc>
          <w:tcPr>
            <w:tcW w:w="1985" w:type="dxa"/>
          </w:tcPr>
          <w:p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3C18EB" w:rsidRPr="00617F63" w:rsidRDefault="00DB0C77" w:rsidP="006F2F8C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Test case needs to be adapted to change 1.</w:t>
            </w:r>
          </w:p>
        </w:tc>
      </w:tr>
      <w:tr w:rsidR="003C18EB" w:rsidTr="006F2F8C">
        <w:tc>
          <w:tcPr>
            <w:tcW w:w="1985" w:type="dxa"/>
          </w:tcPr>
          <w:p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3C18EB" w:rsidRPr="00300C5B" w:rsidRDefault="00FF74E1" w:rsidP="006F2F8C">
            <w:pPr>
              <w:pStyle w:val="CRCoverPage"/>
              <w:spacing w:after="0"/>
              <w:rPr>
                <w:noProof/>
                <w:lang w:val="en-US"/>
              </w:rPr>
            </w:pPr>
            <w:r w:rsidRPr="00FF74E1">
              <w:rPr>
                <w:noProof/>
                <w:lang w:val="en-US"/>
              </w:rPr>
              <w:t>Adapted output of function f_EUTRA_MobileInfo_GetLocalEmergencyNumberList in test cases required</w:t>
            </w:r>
            <w:r>
              <w:rPr>
                <w:noProof/>
                <w:lang w:val="en-US"/>
              </w:rPr>
              <w:t>.</w:t>
            </w:r>
          </w:p>
        </w:tc>
      </w:tr>
      <w:tr w:rsidR="003C18EB" w:rsidTr="006F2F8C">
        <w:tc>
          <w:tcPr>
            <w:tcW w:w="1985" w:type="dxa"/>
          </w:tcPr>
          <w:p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3C18EB" w:rsidRPr="00F0313E" w:rsidRDefault="00DB0C77" w:rsidP="006F2F8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LTE\11\</w:t>
            </w:r>
            <w:r>
              <w:t xml:space="preserve"> </w:t>
            </w:r>
            <w:r w:rsidRPr="00DB0C77">
              <w:rPr>
                <w:rFonts w:ascii="Arial" w:hAnsi="Arial" w:cs="Arial"/>
                <w:noProof/>
                <w:lang w:val="en-US"/>
              </w:rPr>
              <w:t>IMS_EmergencyCall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C18EB" w:rsidRPr="00E751F5" w:rsidTr="006F2F8C">
        <w:tc>
          <w:tcPr>
            <w:tcW w:w="1985" w:type="dxa"/>
          </w:tcPr>
          <w:p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3C18EB" w:rsidRPr="00E751F5" w:rsidRDefault="003C18EB" w:rsidP="006F2F8C">
            <w:pPr>
              <w:rPr>
                <w:rFonts w:ascii="Arial" w:hAnsi="Arial"/>
                <w:highlight w:val="cyan"/>
              </w:rPr>
            </w:pPr>
          </w:p>
        </w:tc>
      </w:tr>
    </w:tbl>
    <w:p w:rsidR="003C18EB" w:rsidRDefault="003C18EB" w:rsidP="003C18EB">
      <w:pPr>
        <w:rPr>
          <w:noProof/>
          <w:lang w:val="en-US"/>
        </w:rPr>
      </w:pPr>
    </w:p>
    <w:p w:rsidR="003C18EB" w:rsidRDefault="003C18EB" w:rsidP="003C18EB">
      <w:pPr>
        <w:rPr>
          <w:noProof/>
        </w:rPr>
      </w:pPr>
    </w:p>
    <w:p w:rsidR="003C18EB" w:rsidRDefault="003C18EB" w:rsidP="003C18E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18EB" w:rsidRPr="004031F3" w:rsidTr="006F2F8C">
        <w:tc>
          <w:tcPr>
            <w:tcW w:w="9855" w:type="dxa"/>
          </w:tcPr>
          <w:p w:rsidR="003C18EB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939BF">
              <w:rPr>
                <w:rFonts w:ascii="Arial" w:hAnsi="Arial"/>
                <w:b/>
                <w:lang w:eastAsia="en-GB"/>
              </w:rPr>
              <w:t xml:space="preserve">  function fl_TC_11_2_1_Body() runs on EUTRA_PTC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939BF">
              <w:rPr>
                <w:rFonts w:ascii="Arial" w:hAnsi="Arial"/>
                <w:b/>
                <w:lang w:eastAsia="en-GB"/>
              </w:rPr>
              <w:t xml:space="preserve">  {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v_GutiParams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f_EUTRA_CellInfo_GetGuti</w:t>
            </w:r>
            <w:proofErr w:type="spellEnd"/>
            <w:r w:rsidRPr="00C939BF">
              <w:rPr>
                <w:rFonts w:ascii="Arial" w:hAnsi="Arial"/>
                <w:lang w:eastAsia="en-GB"/>
              </w:rPr>
              <w:t>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C939BF">
              <w:rPr>
                <w:rFonts w:ascii="Arial" w:hAnsi="Arial"/>
                <w:lang w:eastAsia="en-GB"/>
              </w:rPr>
              <w:t>);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NasCount_Type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v_NasCountUL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EUTRA_SecurityParams_Type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v_SecurityParams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f_EUTRA_Security_Get</w:t>
            </w:r>
            <w:proofErr w:type="spellEnd"/>
            <w:r w:rsidRPr="00C939BF">
              <w:rPr>
                <w:rFonts w:ascii="Arial" w:hAnsi="Arial"/>
                <w:lang w:eastAsia="en-GB"/>
              </w:rPr>
              <w:t>();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NAS_MSG_Indication_Type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v_NasInd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EUTRA_FDD_TDD_CellInfo_Type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v_EUTRA_FDD_TDD_Info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f_EUTRA_CellInfo_GetFDD_TDD_Info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C939BF">
              <w:rPr>
                <w:rFonts w:ascii="Arial" w:hAnsi="Arial"/>
                <w:lang w:eastAsia="en-GB"/>
              </w:rPr>
              <w:t>);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PhysicalConfigDedicated_AntennaInfo_Type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v_AntennaInfo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f_EUTRA_CellInfo_GetAntennaInfoDedicated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C939BF">
              <w:rPr>
                <w:rFonts w:ascii="Arial" w:hAnsi="Arial"/>
                <w:lang w:eastAsia="en-GB"/>
              </w:rPr>
              <w:t>);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DRB_ToAddModList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v_DRB_ToAddModList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f_EUTRA_MobileInfo_GetLocalEmergencyNumberList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(); // list of locally usable emergency numbers @sic R5-125276 sic@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hex2str(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>[0]); // 1st number in the list of locally usable emergency numbers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RadioBearerList_Type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v_DrbConfigList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{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cs_OneDRB_ConfigAM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(tsc_DRB1),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cs_OneDRB_ConfigAM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(tsc_DRB2),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cs_OneDRB_ConfigAM</w:t>
            </w:r>
            <w:proofErr w:type="spellEnd"/>
            <w:r w:rsidRPr="00C939BF">
              <w:rPr>
                <w:rFonts w:ascii="Arial" w:hAnsi="Arial"/>
                <w:lang w:eastAsia="en-GB"/>
              </w:rPr>
              <w:t>(tsc_DRB3)};  // @sic R5s140873 sic@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t_Wait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:rsidR="003C18EB" w:rsidRPr="004031F3" w:rsidRDefault="003C18EB" w:rsidP="006F2F8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C18EB" w:rsidRPr="004031F3" w:rsidTr="006F2F8C">
        <w:tc>
          <w:tcPr>
            <w:tcW w:w="9855" w:type="dxa"/>
          </w:tcPr>
          <w:p w:rsidR="003C18EB" w:rsidRPr="004031F3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</w:p>
    <w:p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</w:p>
    <w:p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18EB" w:rsidRPr="004031F3" w:rsidTr="006F2F8C">
        <w:tc>
          <w:tcPr>
            <w:tcW w:w="9855" w:type="dxa"/>
          </w:tcPr>
          <w:p w:rsidR="003C18EB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function fl_TC_11_2_1_Body() runs on EUTRA_PTC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{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v_GutiParams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f_EUTRA_CellInfo_GetGuti</w:t>
            </w:r>
            <w:proofErr w:type="spellEnd"/>
            <w:r w:rsidRPr="00C939BF">
              <w:rPr>
                <w:rFonts w:ascii="Arial" w:hAnsi="Arial"/>
                <w:lang w:eastAsia="en-GB"/>
              </w:rPr>
              <w:t>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C939BF">
              <w:rPr>
                <w:rFonts w:ascii="Arial" w:hAnsi="Arial"/>
                <w:lang w:eastAsia="en-GB"/>
              </w:rPr>
              <w:t>);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NasCount_Type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v_NasCountUL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EUTRA_SecurityParams_Type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v_SecurityParams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f_EUTRA_Security_Get</w:t>
            </w:r>
            <w:proofErr w:type="spellEnd"/>
            <w:r w:rsidRPr="00C939BF">
              <w:rPr>
                <w:rFonts w:ascii="Arial" w:hAnsi="Arial"/>
                <w:lang w:eastAsia="en-GB"/>
              </w:rPr>
              <w:t>();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NAS_MSG_Indication_Type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v_NasInd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EUTRA_FDD_TDD_CellInfo_Type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v_EUTRA_FDD_TDD_Info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f_EUTRA_CellInfo_GetFDD_TDD_Info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C939BF">
              <w:rPr>
                <w:rFonts w:ascii="Arial" w:hAnsi="Arial"/>
                <w:lang w:eastAsia="en-GB"/>
              </w:rPr>
              <w:t>);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PhysicalConfigDedicated_AntennaInfo_Type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v_AntennaInfo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f_EUTRA_CellInfo_GetAntennaInfoDedicated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C939BF">
              <w:rPr>
                <w:rFonts w:ascii="Arial" w:hAnsi="Arial"/>
                <w:lang w:eastAsia="en-GB"/>
              </w:rPr>
              <w:t>);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DRB_ToAddModList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v_DRB_ToAddModList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r w:rsidRPr="00C939BF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f_EUTRA_MobileInfo_GetLocalEmergencyNumberList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(); // list of locally usable emergency numbers @sic R5-125276 sic@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hex2str(</w:t>
            </w:r>
            <w:proofErr w:type="spellStart"/>
            <w:r w:rsidRPr="00C939BF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C939BF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>[0]</w:t>
            </w:r>
            <w:r w:rsidRPr="00C939BF">
              <w:rPr>
                <w:rFonts w:ascii="Arial" w:hAnsi="Arial"/>
                <w:highlight w:val="yellow"/>
                <w:lang w:eastAsia="en-GB"/>
              </w:rPr>
              <w:t>)</w:t>
            </w:r>
            <w:r w:rsidRPr="00C939BF">
              <w:rPr>
                <w:rFonts w:ascii="Arial" w:hAnsi="Arial"/>
                <w:lang w:eastAsia="en-GB"/>
              </w:rPr>
              <w:t>); // 1st number in the list of locally usable emergency numbers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RadioBearerList_Type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v_DrbConfigList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 := {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cs_OneDRB_ConfigAM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(tsc_DRB1),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cs_OneDRB_ConfigAM</w:t>
            </w:r>
            <w:proofErr w:type="spellEnd"/>
            <w:r w:rsidRPr="00C939BF">
              <w:rPr>
                <w:rFonts w:ascii="Arial" w:hAnsi="Arial"/>
                <w:lang w:eastAsia="en-GB"/>
              </w:rPr>
              <w:t xml:space="preserve">(tsc_DRB2),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cs_OneDRB_ConfigAM</w:t>
            </w:r>
            <w:proofErr w:type="spellEnd"/>
            <w:r w:rsidRPr="00C939BF">
              <w:rPr>
                <w:rFonts w:ascii="Arial" w:hAnsi="Arial"/>
                <w:lang w:eastAsia="en-GB"/>
              </w:rPr>
              <w:t>(tsc_DRB3)};  // @sic R5s140873 sic@</w:t>
            </w:r>
          </w:p>
          <w:p w:rsidR="00C939BF" w:rsidRPr="00C939BF" w:rsidRDefault="00C939BF" w:rsidP="00C939BF">
            <w:pPr>
              <w:spacing w:after="0"/>
              <w:rPr>
                <w:rFonts w:ascii="Arial" w:hAnsi="Arial"/>
                <w:lang w:eastAsia="en-GB"/>
              </w:rPr>
            </w:pPr>
            <w:r w:rsidRPr="00C939BF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C939BF">
              <w:rPr>
                <w:rFonts w:ascii="Arial" w:hAnsi="Arial"/>
                <w:lang w:eastAsia="en-GB"/>
              </w:rPr>
              <w:t>t_Wait</w:t>
            </w:r>
            <w:proofErr w:type="spellEnd"/>
            <w:r w:rsidRPr="00C939BF">
              <w:rPr>
                <w:rFonts w:ascii="Arial" w:hAnsi="Arial"/>
                <w:lang w:eastAsia="en-GB"/>
              </w:rPr>
              <w:t>;</w:t>
            </w:r>
          </w:p>
          <w:p w:rsidR="003C18EB" w:rsidRPr="004031F3" w:rsidRDefault="003C18EB" w:rsidP="006F2F8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C18EB" w:rsidRDefault="003C18EB" w:rsidP="003C18EB">
      <w:pPr>
        <w:rPr>
          <w:noProof/>
          <w:lang w:val="en-US"/>
        </w:rPr>
      </w:pPr>
    </w:p>
    <w:p w:rsidR="003C18EB" w:rsidRDefault="003C18EB" w:rsidP="003C18E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6973892"/>
      <w:r w:rsidRPr="00034678">
        <w:rPr>
          <w:b/>
        </w:rPr>
        <w:t xml:space="preserve">Correction to </w:t>
      </w:r>
      <w:r>
        <w:rPr>
          <w:b/>
        </w:rPr>
        <w:t xml:space="preserve">function </w:t>
      </w:r>
      <w:r w:rsidRPr="003C18EB">
        <w:rPr>
          <w:b/>
        </w:rPr>
        <w:t>fl_TC_11_2_6_Body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C18EB" w:rsidTr="006F2F8C">
        <w:trPr>
          <w:trHeight w:val="447"/>
        </w:trPr>
        <w:tc>
          <w:tcPr>
            <w:tcW w:w="1985" w:type="dxa"/>
          </w:tcPr>
          <w:p w:rsidR="003C18EB" w:rsidRPr="00E751F5" w:rsidRDefault="003C18EB" w:rsidP="006F2F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3C18EB" w:rsidRDefault="003C18EB" w:rsidP="006F2F8C">
            <w:pPr>
              <w:pStyle w:val="CRCoverPage"/>
              <w:spacing w:after="0"/>
              <w:ind w:left="100"/>
              <w:rPr>
                <w:noProof/>
              </w:rPr>
            </w:pPr>
            <w:r w:rsidRPr="003C18EB">
              <w:rPr>
                <w:noProof/>
              </w:rPr>
              <w:t>fl_TC_11_2_6_Body</w:t>
            </w:r>
          </w:p>
        </w:tc>
      </w:tr>
      <w:tr w:rsidR="003C18EB" w:rsidTr="006F2F8C">
        <w:trPr>
          <w:trHeight w:val="452"/>
        </w:trPr>
        <w:tc>
          <w:tcPr>
            <w:tcW w:w="1985" w:type="dxa"/>
          </w:tcPr>
          <w:p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3C18EB" w:rsidRPr="00617F63" w:rsidRDefault="00DB0C77" w:rsidP="006F2F8C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Test case needs to be adapted to change 1.</w:t>
            </w:r>
          </w:p>
        </w:tc>
      </w:tr>
      <w:tr w:rsidR="003C18EB" w:rsidTr="006F2F8C">
        <w:tc>
          <w:tcPr>
            <w:tcW w:w="1985" w:type="dxa"/>
          </w:tcPr>
          <w:p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3C18EB" w:rsidRPr="00300C5B" w:rsidRDefault="00FF74E1" w:rsidP="006F2F8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Adapted output of function </w:t>
            </w:r>
            <w:r w:rsidRPr="003A6E9C">
              <w:rPr>
                <w:noProof/>
                <w:lang w:val="en-US"/>
              </w:rPr>
              <w:t>f_EUTRA_MobileInfo_GetLocalEmergencyNumberList</w:t>
            </w:r>
            <w:r>
              <w:rPr>
                <w:noProof/>
                <w:lang w:val="en-US"/>
              </w:rPr>
              <w:t xml:space="preserve"> in test cases required.</w:t>
            </w:r>
          </w:p>
        </w:tc>
      </w:tr>
      <w:tr w:rsidR="003C18EB" w:rsidTr="006F2F8C">
        <w:tc>
          <w:tcPr>
            <w:tcW w:w="1985" w:type="dxa"/>
          </w:tcPr>
          <w:p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:rsidR="003C18EB" w:rsidRPr="00F0313E" w:rsidRDefault="00DB0C77" w:rsidP="006F2F8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LTE\11\</w:t>
            </w:r>
            <w:r>
              <w:t xml:space="preserve"> </w:t>
            </w:r>
            <w:r w:rsidRPr="00DB0C77">
              <w:rPr>
                <w:rFonts w:ascii="Arial" w:hAnsi="Arial" w:cs="Arial"/>
                <w:noProof/>
                <w:lang w:val="en-US"/>
              </w:rPr>
              <w:t>IMS_EmergencyCall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C18EB" w:rsidRPr="00E751F5" w:rsidTr="006F2F8C">
        <w:tc>
          <w:tcPr>
            <w:tcW w:w="1985" w:type="dxa"/>
          </w:tcPr>
          <w:p w:rsidR="003C18EB" w:rsidRPr="00E751F5" w:rsidRDefault="003C18EB" w:rsidP="006F2F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3C18EB" w:rsidRPr="00E751F5" w:rsidRDefault="003C18EB" w:rsidP="006F2F8C">
            <w:pPr>
              <w:rPr>
                <w:rFonts w:ascii="Arial" w:hAnsi="Arial"/>
                <w:highlight w:val="cyan"/>
              </w:rPr>
            </w:pPr>
          </w:p>
        </w:tc>
      </w:tr>
    </w:tbl>
    <w:p w:rsidR="003C18EB" w:rsidRDefault="003C18EB" w:rsidP="003C18EB">
      <w:pPr>
        <w:rPr>
          <w:noProof/>
          <w:lang w:val="en-US"/>
        </w:rPr>
      </w:pPr>
    </w:p>
    <w:p w:rsidR="003C18EB" w:rsidRDefault="003C18EB" w:rsidP="003C18EB">
      <w:pPr>
        <w:rPr>
          <w:noProof/>
        </w:rPr>
      </w:pPr>
    </w:p>
    <w:p w:rsidR="003C18EB" w:rsidRDefault="003C18EB" w:rsidP="003C18E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18EB" w:rsidRPr="004031F3" w:rsidTr="006F2F8C">
        <w:tc>
          <w:tcPr>
            <w:tcW w:w="9855" w:type="dxa"/>
          </w:tcPr>
          <w:p w:rsidR="003C18EB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function fl_TC_11_2_6_Body() runs on EUTRA_PTC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{ // @sic R5s150177 sic@ @sic R5-150733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const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UInt8_Type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tsc_MaxEmerNumList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10;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v_Guti1_Params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f_EUTRA_CellInfo_GetGuti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v_Guti3_Params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f_CreateGutiParamsWithUpdatedSTmsi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(v_Guti1_Params);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v_Guti4_Params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f_EUTRA_CellInfo_GetGuti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);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EPS_UpdateTypeValue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f_GetEPSTAUType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(NORMAL);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NAS_MSG_Indication_Type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v_NasInd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EPS_BearerContextStatus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v_EpsBearerCtxtStatus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MobileIdentity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v_MsId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f_GetMSId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(NORMAL);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CellPowerList_Type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(NORMAL);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; // emergency numbers in format as per 24.008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;          // emergency numbers in hex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v_EmergencyNumList_2;        // emergency numbers in hex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i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v_PLMN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TrackingAreaCode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TrackingAreaIdList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v_TaiList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v_NonLocalEmergencyNumberList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{'112'H, '911'H, '000'H, '08'H, '110'H, '999'H, '118'H, '119'H, '117'H, '144'H};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list of locally usable emergency numbers received in the ATTACH ACCEPT message IE Local Emergency Numbers List sent in the preamble. @sic R5-125276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f_EUTRA_MobileInfo_GetLocalEmergencyNumberList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(); // 115 and 116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establish 2nd of local emergency number lists, to be sent in ATTACH ACCEPT   120, ..., 129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initial setting to determine emergency numbers not yet in use (local or non-local)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v_EmergencyNumList_2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(10,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&amp;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v_NonLocalEmergencyNumberList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); // @sic R5-125276 sic@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2.3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Emergency numbers stored in USIM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//Cause the UE to start a "call" using one of the Emergency Numbers stored on the USIM.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//Check: Does the UE transmit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RRCConnectionRequest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message with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establishmentCause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set to 'emergency'?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"Steps 1-6A"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:= "117"; // @sic R5-140537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fl_EUTRA_EmgCallEstablishAndRelease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"Step 2");  // @sic R5-134775, R5-165914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//Cause the UE to start a "call" using one of the Emergency Numbers received in the ATTACH ACCEPT message IE Local Emergency Numbers List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//Check: Does the UE transmit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RRCConnectionRequest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message with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establishmentCause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set to 'emergency' followed by SERVICE REQUEST message?.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7-12A"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hex2str(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[1]); // 2nd number in the list of locally usable emergency numbers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fl_EUTRA_EmgCallEstablishAndRelease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"Step 8"); // @sic R5-134775, R5-140537, R5-165914, R5s160715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lastRenderedPageBreak/>
              <w:t xml:space="preserve">    //The SS configures: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- Cell A as the "Non-Suitable cell".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- Cell C as a "Serving cell".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13"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{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cs_CellPower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tsc_NonSuitableCellRS_EPRE</w:t>
            </w:r>
            <w:proofErr w:type="spellEnd"/>
            <w:r w:rsidRPr="00010B8E">
              <w:rPr>
                <w:rFonts w:ascii="Arial" w:hAnsi="Arial"/>
                <w:lang w:eastAsia="en-GB"/>
              </w:rPr>
              <w:t>),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cs_CellPower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tsc_ServingCellRS_EPRE</w:t>
            </w:r>
            <w:proofErr w:type="spellEnd"/>
            <w:r w:rsidRPr="00010B8E">
              <w:rPr>
                <w:rFonts w:ascii="Arial" w:hAnsi="Arial"/>
                <w:lang w:eastAsia="en-GB"/>
              </w:rPr>
              <w:t>)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};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f_EUTRA_SetCellPowerList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UE transmit a TRACKING AREA UPDATE REQUEST message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14"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v_NasInd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f_EUTRA_RRC_ConnEst_DefWithNas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tsc_RRC_TI_Def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cr_EstablishmentCause_Any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cr_NAS_Indication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cr_508_TAU_Request 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f_EUTRA_SecurityKSIasme_Get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(),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cr_DRXparameter_Any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('5C'O)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ifpresent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// @sic R5s120210, R5-123117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)));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v_EpsBearerCtxtStatus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v_NasInd.Pdu.Msg.tRACKING_AREA_UPDATE_REQUEST.epsBearerContextStatus;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SS transmits a TRACKING AREA UPDATE ACCEPT message including IE Local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Emergency Numbers List with 10 numbers different to the numbers stored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on the USIM and those provided in the ATTACH ACCEPT in the preamble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15"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v_PLMN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f_Asn2Nas_PlmnId(v_Guti3_Params.PLMN_Identity);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f_EUTRA_CellInfo_GetTAC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v_TaiList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cds_TAIListNonConsecutive_tlv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v_PLMN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{ bit2oct(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>) });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f_Build_EmergNumList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(10, v_EmergencyNumList_2);   // establish 2nd of local emergency number list in 24.008 format, to be sent in TAU ACCEPT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010B8E">
              <w:rPr>
                <w:rFonts w:ascii="Arial" w:hAnsi="Arial"/>
                <w:lang w:eastAsia="en-GB"/>
              </w:rPr>
              <w:t>(cas_SRB1_NasPdu_REQ(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cs_TimingInfo_Now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cs_NAS_Request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cs_TAU_Accept_Common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f_GutiParameters2MobileIdentity(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tsc_IEI_Guti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v_Guti3_Params),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v_TaiList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2.4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v_EpsBearerCtxtStatus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f_EUTRA_GetCellLAI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NORMAL),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v_MsId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f_GetAdditionalUpdateResult(v_NasInd.Pdu.Msg.tRACKING_AREA_UPDATE_REQUEST.addUpdateType, NORMAL),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cs_EPS_NwkFtSup_IMSVoice_EMCBS_EPCLCS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))));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Store the new GUTI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f_EUTRA_CellInfo_SetGuti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v_Guti3_Params);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UE transmits a TRACKING AREA UPDATE COMPLETE message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16"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(car_SRB1_NasPdu_IND(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cr_NAS_Indication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cr_508_TAU_Complete)));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SS releases the RRC connection.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lastRenderedPageBreak/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17"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f_EUTRA_RRC_ConnectionRelease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Cause the UE to start a "call" using one of the Emergency Numbers received in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ATTACH ACCEPT message IE Local Emergency Numbers List.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18-23"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hex2str(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[0]); // 1st number in the list of locally usable emergency numbers, no more valid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number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fl_EUTRA_GenericIMS_MO_SpeechCall_11_2_6(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"Step 19");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2.5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3C18EB" w:rsidRPr="004031F3" w:rsidRDefault="003C18EB" w:rsidP="006F2F8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C18EB" w:rsidRPr="004031F3" w:rsidTr="006F2F8C">
        <w:tc>
          <w:tcPr>
            <w:tcW w:w="9855" w:type="dxa"/>
          </w:tcPr>
          <w:p w:rsidR="003C18EB" w:rsidRPr="004031F3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</w:p>
    <w:p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</w:p>
    <w:p w:rsidR="003C18EB" w:rsidRPr="004031F3" w:rsidRDefault="003C18EB" w:rsidP="003C18E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18EB" w:rsidRPr="004031F3" w:rsidTr="006F2F8C">
        <w:tc>
          <w:tcPr>
            <w:tcW w:w="9855" w:type="dxa"/>
          </w:tcPr>
          <w:p w:rsidR="003C18EB" w:rsidRDefault="003C18EB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10B8E" w:rsidRDefault="00010B8E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function fl_TC_11_2_6_Body() runs on EUTRA_PTC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{ // @sic R5s150177 sic@ @sic R5-150733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const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UInt8_Type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tsc_MaxEmerNumList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10;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v_Guti1_Params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f_EUTRA_CellInfo_GetGuti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v_Guti3_Params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f_CreateGutiParamsWithUpdatedSTmsi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(v_Guti1_Params);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GutiParameters_Type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v_Guti4_Params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f_EUTRA_CellInfo_GetGuti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);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EPS_UpdateTypeValue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f_GetEPSTAUType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(NORMAL);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NAS_MSG_Indication_Type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v_NasInd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EPS_BearerContextStatus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v_EpsBearerCtxtStatus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MobileIdentity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v_MsId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f_GetMSId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(NORMAL);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CellPowerList_Type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(NORMAL);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; // emergency numbers in format as per 24.008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r w:rsidRPr="00010B8E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;          // emergency numbers in hex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v_EmergencyNumList_2;        // emergency numbers in hex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i</w:t>
            </w:r>
            <w:proofErr w:type="spellEnd"/>
            <w:r w:rsidRPr="00010B8E">
              <w:rPr>
                <w:rFonts w:ascii="Arial" w:hAnsi="Arial"/>
                <w:lang w:eastAsia="en-GB"/>
              </w:rPr>
              <w:t>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v_PLMN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TrackingAreaCode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TrackingAreaIdList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v_TaiList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2.1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v_NonLocalEmergencyNumberList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{'112'H, '911'H, '000'H, '08'H, '110'H, '999'H, '118'H, '119'H, '117'H, '144'H};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list of locally usable emergency numbers received in the ATTACH ACCEPT message IE Local Emergency Numbers List sent in the preamble. @sic R5-125276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f_EUTRA_MobileInfo_GetLocalEmergencyNumberList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(); // 115 and 116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establish 2nd of local emergency number lists, to be sent in ATTACH ACCEPT   120, ..., 129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initial setting to determine emergency numbers not yet in use (local or non-local)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v_EmergencyNumList_2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f_Get_EmergencyNumList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(10,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&amp;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v_NonLocalEmergencyNumberList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); // @sic R5-125276 sic@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2.3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Emergency numbers stored in USIM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//Cause the UE to start a "call" using one of the Emergency Numbers stored on the USIM.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//Check: Does the UE transmit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RRCConnectionRequest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message with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establishmentCause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set to 'emergency'?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"Steps 1-6A"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:= "117"; // @sic R5-140537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fl_EUTRA_EmgCallEstablishAndRelease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"Step 2");  // @sic R5-134775, R5-165914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lastRenderedPageBreak/>
              <w:t xml:space="preserve">    //Cause the UE to start a "call" using one of the Emergency Numbers received in the ATTACH ACCEPT message IE Local Emergency Numbers List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//Check: Does the UE transmit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RRCConnectionRequest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message with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establishmentCause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set to 'emergency' followed by SERVICE REQUEST message?.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7-12A"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hex2str(</w:t>
            </w:r>
            <w:proofErr w:type="spellStart"/>
            <w:r w:rsidRPr="003E0B39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3E0B39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[1]</w:t>
            </w:r>
            <w:r w:rsidRPr="003E0B39">
              <w:rPr>
                <w:rFonts w:ascii="Arial" w:hAnsi="Arial"/>
                <w:highlight w:val="yellow"/>
                <w:lang w:eastAsia="en-GB"/>
              </w:rPr>
              <w:t>)</w:t>
            </w:r>
            <w:r w:rsidRPr="00010B8E">
              <w:rPr>
                <w:rFonts w:ascii="Arial" w:hAnsi="Arial"/>
                <w:lang w:eastAsia="en-GB"/>
              </w:rPr>
              <w:t>); // 2nd number in the list of locally usable emergency numbers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fl_EUTRA_EmgCallEstablishAndRelease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"Step 8"); // @sic R5-134775, R5-140537, R5-165914, R5s160715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//The SS configures: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- Cell A as the "Non-Suitable cell".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- Cell C as a "Serving cell".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13"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{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cs_CellPower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tsc_NonSuitableCellRS_EPRE</w:t>
            </w:r>
            <w:proofErr w:type="spellEnd"/>
            <w:r w:rsidRPr="00010B8E">
              <w:rPr>
                <w:rFonts w:ascii="Arial" w:hAnsi="Arial"/>
                <w:lang w:eastAsia="en-GB"/>
              </w:rPr>
              <w:t>),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cs_CellPower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tsc_ServingCellRS_EPRE</w:t>
            </w:r>
            <w:proofErr w:type="spellEnd"/>
            <w:r w:rsidRPr="00010B8E">
              <w:rPr>
                <w:rFonts w:ascii="Arial" w:hAnsi="Arial"/>
                <w:lang w:eastAsia="en-GB"/>
              </w:rPr>
              <w:t>)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};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f_EUTRA_SetCellPowerList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v_CellPowerList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UE transmit a TRACKING AREA UPDATE REQUEST message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14"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v_NasInd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f_EUTRA_RRC_ConnEst_DefWithNas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tsc_RRC_TI_Def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cr_EstablishmentCause_Any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cr_NAS_Indication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cr_508_TAU_Request 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f_EUTRA_SecurityKSIasme_Get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(),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cr_DRXparameter_Any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('5C'O)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ifpresent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// @sic R5s120210, R5-123117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v_AdditionalUpdateType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)));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v_EpsBearerCtxtStatus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v_NasInd.Pdu.Msg.tRACKING_AREA_UPDATE_REQUEST.epsBearerContextStatus;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SS transmits a TRACKING AREA UPDATE ACCEPT message including IE Local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Emergency Numbers List with 10 numbers different to the numbers stored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on the USIM and those provided in the ATTACH ACCEPT in the preamble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15"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v_PLMN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f_Asn2Nas_PlmnId(v_Guti3_Params.PLMN_Identity);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f_EUTRA_CellInfo_GetTAC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v_TaiList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cds_TAIListNonConsecutive_tlv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v_PLMN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{ bit2oct(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v_Tac</w:t>
            </w:r>
            <w:proofErr w:type="spellEnd"/>
            <w:r w:rsidRPr="00010B8E">
              <w:rPr>
                <w:rFonts w:ascii="Arial" w:hAnsi="Arial"/>
                <w:lang w:eastAsia="en-GB"/>
              </w:rPr>
              <w:t>) });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f_Build_EmergNumList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(10, v_EmergencyNumList_2);   // establish 2nd of local emergency number list in 24.008 format, to be sent in TAU ACCEPT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010B8E">
              <w:rPr>
                <w:rFonts w:ascii="Arial" w:hAnsi="Arial"/>
                <w:lang w:eastAsia="en-GB"/>
              </w:rPr>
              <w:t>(cas_SRB1_NasPdu_REQ(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cs_TimingInfo_Now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cs_NAS_Request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cs_TAU_Accept_Common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v_UpdateType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f_GutiParameters2MobileIdentity(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tsc_IEI_Guti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v_Guti3_Params),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v_TaiList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2.4 sic@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v_EpsBearerCtxtStatus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f_EUTRA_GetCellLAI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NORMAL),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v_MsId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f_GetAdditionalUpdateResult(v_NasInd.Pdu.Msg.tRACKING_AREA_UPDATE_REQUEST.addUpdateType, NORMAL),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cs_EPS_NwkFtSup_IMSVoice_EMCBS_EPCLCS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-,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))));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lastRenderedPageBreak/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Store the new GUTI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f_EUTRA_CellInfo_SetGuti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 v_Guti3_Params);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UE transmits a TRACKING AREA UPDATE COMPLETE message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16"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(car_SRB1_NasPdu_IND(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cr_NAS_Indication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010B8E">
              <w:rPr>
                <w:rFonts w:ascii="Arial" w:hAnsi="Arial"/>
                <w:lang w:eastAsia="en-GB"/>
              </w:rPr>
              <w:t>,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                                                  cr_508_TAU_Complete)));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SS releases the RRC connection.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17"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f_EUTRA_RRC_ConnectionRelease</w:t>
            </w:r>
            <w:proofErr w:type="spellEnd"/>
            <w:r w:rsidRPr="00010B8E">
              <w:rPr>
                <w:rFonts w:ascii="Arial" w:hAnsi="Arial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>);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Cause the UE to start a "call" using one of the Emergency Numbers received in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 the ATTACH ACCEPT message IE Local Emergency Numbers List.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"Step 18-23"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siclog</w:t>
            </w:r>
            <w:proofErr w:type="spellEnd"/>
            <w:r w:rsidRPr="00010B8E">
              <w:rPr>
                <w:rFonts w:ascii="Arial" w:hAnsi="Arial"/>
                <w:lang w:eastAsia="en-GB"/>
              </w:rPr>
              <w:t>@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:= hex2str(</w:t>
            </w:r>
            <w:proofErr w:type="spellStart"/>
            <w:r w:rsidRPr="003E0B39">
              <w:rPr>
                <w:rFonts w:ascii="Arial" w:hAnsi="Arial"/>
                <w:highlight w:val="yellow"/>
                <w:lang w:eastAsia="en-GB"/>
              </w:rPr>
              <w:t>valueof</w:t>
            </w:r>
            <w:proofErr w:type="spellEnd"/>
            <w:r w:rsidRPr="003E0B39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v_EmergencyNumList</w:t>
            </w:r>
            <w:proofErr w:type="spellEnd"/>
            <w:r w:rsidRPr="00010B8E">
              <w:rPr>
                <w:rFonts w:ascii="Arial" w:hAnsi="Arial"/>
                <w:lang w:eastAsia="en-GB"/>
              </w:rPr>
              <w:t>[0]</w:t>
            </w:r>
            <w:r w:rsidRPr="003E0B39">
              <w:rPr>
                <w:rFonts w:ascii="Arial" w:hAnsi="Arial"/>
                <w:highlight w:val="yellow"/>
                <w:lang w:eastAsia="en-GB"/>
              </w:rPr>
              <w:t>)</w:t>
            </w:r>
            <w:r w:rsidRPr="00010B8E">
              <w:rPr>
                <w:rFonts w:ascii="Arial" w:hAnsi="Arial"/>
                <w:lang w:eastAsia="en-GB"/>
              </w:rPr>
              <w:t xml:space="preserve">); // 1st number in the list of locally usable emergency numbers, no more valid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emg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number</w:t>
            </w:r>
          </w:p>
          <w:p w:rsidR="00010B8E" w:rsidRPr="00010B8E" w:rsidRDefault="00010B8E" w:rsidP="00010B8E">
            <w:pPr>
              <w:spacing w:after="0"/>
              <w:rPr>
                <w:rFonts w:ascii="Arial" w:hAnsi="Arial"/>
                <w:lang w:eastAsia="en-GB"/>
              </w:rPr>
            </w:pPr>
            <w:r w:rsidRPr="00010B8E">
              <w:rPr>
                <w:rFonts w:ascii="Arial" w:hAnsi="Arial"/>
                <w:lang w:eastAsia="en-GB"/>
              </w:rPr>
              <w:t xml:space="preserve">    fl_EUTRA_GenericIMS_MO_SpeechCall_11_2_6(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eutra_CellC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v_EmergencyNumber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, "Step 19"); // @sic R5s150177 </w:t>
            </w:r>
            <w:proofErr w:type="spellStart"/>
            <w:r w:rsidRPr="00010B8E">
              <w:rPr>
                <w:rFonts w:ascii="Arial" w:hAnsi="Arial"/>
                <w:lang w:eastAsia="en-GB"/>
              </w:rPr>
              <w:t>ch.</w:t>
            </w:r>
            <w:proofErr w:type="spellEnd"/>
            <w:r w:rsidRPr="00010B8E">
              <w:rPr>
                <w:rFonts w:ascii="Arial" w:hAnsi="Arial"/>
                <w:lang w:eastAsia="en-GB"/>
              </w:rPr>
              <w:t xml:space="preserve"> 2.5 sic@</w:t>
            </w:r>
          </w:p>
          <w:p w:rsidR="00010B8E" w:rsidRDefault="00010B8E" w:rsidP="006F2F8C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:rsidR="003C18EB" w:rsidRPr="004031F3" w:rsidRDefault="003C18EB" w:rsidP="006F2F8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C18EB" w:rsidRDefault="003C18EB" w:rsidP="003C18E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78C" w:rsidRDefault="00D7278C">
      <w:r>
        <w:separator/>
      </w:r>
    </w:p>
  </w:endnote>
  <w:endnote w:type="continuationSeparator" w:id="0">
    <w:p w:rsidR="00D7278C" w:rsidRDefault="00D7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78C" w:rsidRDefault="00D7278C">
      <w:r>
        <w:separator/>
      </w:r>
    </w:p>
  </w:footnote>
  <w:footnote w:type="continuationSeparator" w:id="0">
    <w:p w:rsidR="00D7278C" w:rsidRDefault="00D7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2F8C" w:rsidRDefault="006F2F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2F8C" w:rsidRDefault="006F2F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2F8C" w:rsidRDefault="006F2F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2F8C" w:rsidRDefault="006F2F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1580D"/>
    <w:rsid w:val="0052248D"/>
    <w:rsid w:val="00525C11"/>
    <w:rsid w:val="00535ABD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6F2F8C"/>
    <w:rsid w:val="0071206F"/>
    <w:rsid w:val="007631E5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F658C"/>
    <w:rsid w:val="008F686C"/>
    <w:rsid w:val="009148DE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278C"/>
    <w:rsid w:val="00D74BDE"/>
    <w:rsid w:val="00D80E11"/>
    <w:rsid w:val="00DA686F"/>
    <w:rsid w:val="00DB0C77"/>
    <w:rsid w:val="00DC4BFF"/>
    <w:rsid w:val="00DD11FD"/>
    <w:rsid w:val="00DD4895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5D98"/>
    <w:rsid w:val="00F300FB"/>
    <w:rsid w:val="00F35BDB"/>
    <w:rsid w:val="00F86140"/>
    <w:rsid w:val="00F90DF6"/>
    <w:rsid w:val="00FA7EE8"/>
    <w:rsid w:val="00FB6386"/>
    <w:rsid w:val="00FD6988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9E483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18E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330F2-22AD-4A48-9E20-798859EA9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3431</Words>
  <Characters>19563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22949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2021-03-19T16:31:00Z</dcterms:created>
  <dcterms:modified xsi:type="dcterms:W3CDTF">2021-03-19T16:31:00Z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