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1ED350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B4586">
          <w:rPr>
            <w:b/>
            <w:i/>
            <w:noProof/>
            <w:sz w:val="28"/>
          </w:rPr>
          <w:t>3</w:t>
        </w:r>
        <w:r w:rsidR="00030294">
          <w:rPr>
            <w:b/>
            <w:i/>
            <w:noProof/>
            <w:sz w:val="28"/>
          </w:rPr>
          <w:t>63</w:t>
        </w:r>
      </w:fldSimple>
    </w:p>
    <w:p w14:paraId="5D6FC58C" w14:textId="307A0302" w:rsidR="001A09A3" w:rsidRDefault="00A514F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07B0694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63</w:t>
            </w:r>
            <w:r w:rsidR="0003029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D8FC765" w:rsidR="001E41F3" w:rsidRDefault="00030294" w:rsidP="00715499">
            <w:pPr>
              <w:pStyle w:val="CRCoverPage"/>
              <w:spacing w:after="0"/>
            </w:pPr>
            <w:r w:rsidRPr="00030294">
              <w:t>Correction for function f_NR5GC_ModifyPDUSession_AddVoice()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525A3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2D5E">
              <w:rPr>
                <w:noProof/>
              </w:rPr>
              <w:t>02-10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45F7A" w14:textId="77777777" w:rsidR="00E857DE" w:rsidRDefault="00E857DE" w:rsidP="00E857D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When adding a new QoS flow for IMS voice traffic, the SS is not being configured to loop back the RTP/RTCP packets. </w:t>
            </w:r>
          </w:p>
          <w:p w14:paraId="5CC9551D" w14:textId="33724CFE" w:rsidR="00D44D27" w:rsidRDefault="00D44D27" w:rsidP="00E857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008B35" w:rsidR="00980F99" w:rsidRDefault="00E857DE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call to f_IP_RtpRtcpLoopback() to confiure the IP routing table in the SS to loopback RTP/RTCP packets on the new QFI.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87E564C" w:rsidR="00D44D27" w:rsidRDefault="00E857D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IMS test cases due to not receiving any DL RTP packets.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64D916" w:rsidR="00D44D27" w:rsidRDefault="00030294" w:rsidP="00D44D27">
            <w:pPr>
              <w:pStyle w:val="CRCoverPage"/>
              <w:spacing w:after="0"/>
              <w:rPr>
                <w:noProof/>
              </w:rPr>
            </w:pPr>
            <w:r w:rsidRPr="00030294">
              <w:t>f_NR5GC_ModifyPDUSession_AddVoice()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3129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4AA44F" w14:textId="344B3897" w:rsidR="00E857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57DE" w:rsidRPr="005A7E75">
        <w:rPr>
          <w:rFonts w:cs="Arial"/>
          <w:iCs/>
        </w:rPr>
        <w:t>Table of Contents</w:t>
      </w:r>
      <w:r w:rsidR="00E857DE">
        <w:tab/>
      </w:r>
      <w:r w:rsidR="00E857DE">
        <w:fldChar w:fldCharType="begin"/>
      </w:r>
      <w:r w:rsidR="00E857DE">
        <w:instrText xml:space="preserve"> PAGEREF _Toc67312904 \h </w:instrText>
      </w:r>
      <w:r w:rsidR="00E857DE">
        <w:fldChar w:fldCharType="separate"/>
      </w:r>
      <w:r w:rsidR="00E857DE">
        <w:t>2</w:t>
      </w:r>
      <w:r w:rsidR="00E857DE">
        <w:fldChar w:fldCharType="end"/>
      </w:r>
    </w:p>
    <w:p w14:paraId="628E74B7" w14:textId="69AC8D56" w:rsidR="00E857DE" w:rsidRDefault="00E857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7E7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7E7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_Toc67312905 \h </w:instrText>
      </w:r>
      <w:r>
        <w:fldChar w:fldCharType="separate"/>
      </w:r>
      <w:r>
        <w:t>3</w:t>
      </w:r>
      <w:r>
        <w:fldChar w:fldCharType="end"/>
      </w:r>
    </w:p>
    <w:p w14:paraId="0E2080CD" w14:textId="7D17F2D6" w:rsidR="00E857DE" w:rsidRDefault="00E857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7E7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7E7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_Toc67312906 \h </w:instrText>
      </w:r>
      <w:r>
        <w:fldChar w:fldCharType="separate"/>
      </w:r>
      <w:r>
        <w:t>3</w:t>
      </w:r>
      <w:r>
        <w:fldChar w:fldCharType="end"/>
      </w:r>
    </w:p>
    <w:p w14:paraId="0FF9F6AB" w14:textId="559B82ED" w:rsidR="00E857DE" w:rsidRDefault="00E857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7E7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A7E7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_Toc67312907 \h </w:instrText>
      </w:r>
      <w:r>
        <w:fldChar w:fldCharType="separate"/>
      </w:r>
      <w:r>
        <w:t>3</w:t>
      </w:r>
      <w:r>
        <w:fldChar w:fldCharType="end"/>
      </w:r>
    </w:p>
    <w:p w14:paraId="2E4D4796" w14:textId="0378A87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31290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7312906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731290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2343FFC4" w:rsidR="00CB4586" w:rsidRPr="00CB4586" w:rsidRDefault="00030294" w:rsidP="00BB6C5E">
            <w:pPr>
              <w:spacing w:after="0"/>
            </w:pPr>
            <w:r w:rsidRPr="00030294">
              <w:t>f_NR5GC_ModifyPDUSession_AddVoice()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9E2E5C" w14:textId="29101458" w:rsidR="00CB4586" w:rsidRPr="00B61943" w:rsidRDefault="00395A27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When adding a new QoS flow for IMS voice traffic, the SS is not being configured to loop back the RTP/RTCP packets.</w:t>
            </w:r>
            <w:r w:rsidR="00E857DE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01ED6D1E" w:rsidR="00CB4586" w:rsidRDefault="00395A27" w:rsidP="00BB6C5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call to </w:t>
            </w:r>
            <w:proofErr w:type="spellStart"/>
            <w:r w:rsidRPr="00395A27">
              <w:rPr>
                <w:lang w:val="en-SG"/>
              </w:rPr>
              <w:t>f_IP_RtpRtcpLoopback</w:t>
            </w:r>
            <w:proofErr w:type="spellEnd"/>
            <w:r>
              <w:rPr>
                <w:lang w:val="en-SG"/>
              </w:rPr>
              <w:t xml:space="preserve">() to </w:t>
            </w:r>
            <w:proofErr w:type="spellStart"/>
            <w:r>
              <w:rPr>
                <w:lang w:val="en-SG"/>
              </w:rPr>
              <w:t>confiure</w:t>
            </w:r>
            <w:proofErr w:type="spellEnd"/>
            <w:r>
              <w:rPr>
                <w:lang w:val="en-SG"/>
              </w:rPr>
              <w:t xml:space="preserve"> the IP routing table in the SS to loopback RTP/RTCP packets on the new QFI.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10BC5123" w:rsidR="00CB4586" w:rsidRPr="00CB4586" w:rsidRDefault="00E857DE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77777777" w:rsidR="00CB4586" w:rsidRDefault="00CB4586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Default="00CB4586" w:rsidP="00CB458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7EF8769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>function f_NR5GC_ModifyPDUSession_AddVoice(</w:t>
            </w:r>
            <w:proofErr w:type="spellStart"/>
            <w:r w:rsidRPr="00030294">
              <w:rPr>
                <w:lang w:val="en-US"/>
              </w:rPr>
              <w:t>NR_CellId_Type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GSM_MobilityInfo_Type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) runs on NR5GC_PTC</w:t>
            </w:r>
          </w:p>
          <w:p w14:paraId="1CEAF11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{</w:t>
            </w:r>
          </w:p>
          <w:p w14:paraId="7C302F5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NR_SRB_COMMON_IND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5F95D01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 xml:space="preserve"> := false;</w:t>
            </w:r>
          </w:p>
          <w:p w14:paraId="115DAD6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NG_NAS_DL_Pdu_Type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51D1D2C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RadioBearerConfig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798F38D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CellGroupConfig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06854EB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NR_RadioBearerList_Type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43290FC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integer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194E3A1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v_IsFR1 := f_NR_CellInfo_GetIsFR1(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);</w:t>
            </w:r>
          </w:p>
          <w:p w14:paraId="6916D85F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2C779CD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</w:t>
            </w:r>
            <w:proofErr w:type="spellStart"/>
            <w:r w:rsidRPr="00030294">
              <w:rPr>
                <w:lang w:val="en-US"/>
              </w:rPr>
              <w:t>isvalue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p_GSM_MobilityInfo.EPS_Bearer</w:t>
            </w:r>
            <w:proofErr w:type="spellEnd"/>
            <w:r w:rsidRPr="00030294">
              <w:rPr>
                <w:lang w:val="en-US"/>
              </w:rPr>
              <w:t>)) {  // This is only set if the UE supports EPS</w:t>
            </w:r>
          </w:p>
          <w:p w14:paraId="03C7AB6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 xml:space="preserve"> := true;</w:t>
            </w:r>
          </w:p>
          <w:p w14:paraId="1E07987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246FCA7E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6FB81A6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build components of Reconfiguration message</w:t>
            </w:r>
          </w:p>
          <w:p w14:paraId="04D9474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 xml:space="preserve"> := f_Get_NG_PDUSessionModificationCommand(p_GSM_MobilityInfo.SessionId,</w:t>
            </w:r>
          </w:p>
          <w:p w14:paraId="1E8FECE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omit,</w:t>
            </w:r>
          </w:p>
          <w:p w14:paraId="1280DED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-, -, -, -,</w:t>
            </w:r>
          </w:p>
          <w:p w14:paraId="74F0E3E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f_BuildDefaultQoSRules</w:t>
            </w:r>
            <w:proofErr w:type="spellEnd"/>
            <w:r w:rsidRPr="00030294">
              <w:rPr>
                <w:lang w:val="en-US"/>
              </w:rPr>
              <w:t>("7_Voice"),</w:t>
            </w:r>
          </w:p>
          <w:p w14:paraId="5863BE9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cs_QoSFlowDescr</w:t>
            </w:r>
            <w:proofErr w:type="spellEnd"/>
            <w:r w:rsidRPr="00030294">
              <w:rPr>
                <w:lang w:val="en-US"/>
              </w:rPr>
              <w:t>({cs_QoS_Flow5(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>)}));</w:t>
            </w:r>
          </w:p>
          <w:p w14:paraId="05930D4F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7572457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 xml:space="preserve"> := </w:t>
            </w:r>
            <w:proofErr w:type="spellStart"/>
            <w:r w:rsidRPr="00030294">
              <w:rPr>
                <w:lang w:val="en-US"/>
              </w:rPr>
              <w:t>f_NR_GetNextDRBId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, false);</w:t>
            </w:r>
          </w:p>
          <w:p w14:paraId="3BE1030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423D56E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 xml:space="preserve"> := cs_38508_RadioBearerConfigDef(-,</w:t>
            </w:r>
          </w:p>
          <w:p w14:paraId="463B49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6B84BFC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5EBD9BF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2B1543F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69DC865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 xml:space="preserve"> := {</w:t>
            </w:r>
            <w:proofErr w:type="spellStart"/>
            <w:r w:rsidRPr="00030294">
              <w:rPr>
                <w:lang w:val="en-US"/>
              </w:rPr>
              <w:t>f_NR_GetRadioBearerConfig_FullUM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 xml:space="preserve">)}; //FFS: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4C1B636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 xml:space="preserve"> := </w:t>
            </w:r>
            <w:proofErr w:type="spellStart"/>
            <w:r w:rsidRPr="00030294">
              <w:rPr>
                <w:lang w:val="en-US"/>
              </w:rPr>
              <w:t>f_NR_GetCellgroupConfig_DRB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 {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}, false);</w:t>
            </w:r>
          </w:p>
          <w:p w14:paraId="51C0E9B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v_CellGroupConfig.rlc_BearerToAddModList</w:t>
            </w:r>
            <w:proofErr w:type="spellEnd"/>
            <w:r w:rsidRPr="00030294">
              <w:rPr>
                <w:lang w:val="en-US"/>
              </w:rPr>
              <w:t xml:space="preserve"> := {cs_38508_RLC_BearerConfig_DRB(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70D2EB0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030294">
              <w:rPr>
                <w:lang w:val="en-US"/>
              </w:rPr>
              <w:t>f_NR_UL_UM_RLC</w:t>
            </w:r>
            <w:proofErr w:type="spellEnd"/>
            <w:r w:rsidRPr="00030294">
              <w:rPr>
                <w:lang w:val="en-US"/>
              </w:rPr>
              <w:t xml:space="preserve">(), </w:t>
            </w:r>
            <w:proofErr w:type="spellStart"/>
            <w:r w:rsidRPr="00030294">
              <w:rPr>
                <w:lang w:val="en-US"/>
              </w:rPr>
              <w:t>f_NR_DL_UM_RLC</w:t>
            </w:r>
            <w:proofErr w:type="spellEnd"/>
            <w:r w:rsidRPr="00030294">
              <w:rPr>
                <w:lang w:val="en-US"/>
              </w:rPr>
              <w:t>(v_IsFR1)),</w:t>
            </w:r>
          </w:p>
          <w:p w14:paraId="668EFAF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163F32D9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118E632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then send RRC Reconfiguration message</w:t>
            </w:r>
          </w:p>
          <w:p w14:paraId="1E7DE0F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f_NR_RRCReconfigNewDRBWithSSConfig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5E2B9CB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4A27516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61699B4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2B75DC1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) });</w:t>
            </w:r>
          </w:p>
          <w:p w14:paraId="638A13A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SRB.receive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car_NR_SRB_NasPdu_IND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43210D0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tsc_NR_RbId_SRB2,</w:t>
            </w:r>
          </w:p>
          <w:p w14:paraId="65FE1FE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611A067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(not </w:t>
            </w:r>
            <w:proofErr w:type="spellStart"/>
            <w:r w:rsidRPr="00030294">
              <w:rPr>
                <w:lang w:val="en-US"/>
              </w:rPr>
              <w:t>f_Check_NG_PDUSessionModificationComplete</w:t>
            </w:r>
            <w:proofErr w:type="spellEnd"/>
            <w:r w:rsidRPr="00030294">
              <w:rPr>
                <w:lang w:val="en-US"/>
              </w:rPr>
              <w:t xml:space="preserve"> (</w:t>
            </w:r>
            <w:proofErr w:type="spellStart"/>
            <w:r w:rsidRPr="00030294">
              <w:rPr>
                <w:lang w:val="en-US"/>
              </w:rPr>
              <w:t>v_ReceivedAsp.Signalling.Nas</w:t>
            </w:r>
            <w:proofErr w:type="spellEnd"/>
            <w:r w:rsidRPr="00030294">
              <w:rPr>
                <w:lang w:val="en-US"/>
              </w:rPr>
              <w:t>[0].</w:t>
            </w:r>
            <w:proofErr w:type="spellStart"/>
            <w:r w:rsidRPr="00030294">
              <w:rPr>
                <w:lang w:val="en-US"/>
              </w:rPr>
              <w:t>Pdu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p_GSM_MobilityInfo.SessionId</w:t>
            </w:r>
            <w:proofErr w:type="spellEnd"/>
            <w:r w:rsidRPr="00030294">
              <w:rPr>
                <w:lang w:val="en-US"/>
              </w:rPr>
              <w:t>)) {</w:t>
            </w:r>
          </w:p>
          <w:p w14:paraId="3E776D4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f_NR_SetVerdictFailOrInconc</w:t>
            </w:r>
            <w:proofErr w:type="spellEnd"/>
            <w:r w:rsidRPr="00030294">
              <w:rPr>
                <w:lang w:val="en-US"/>
              </w:rPr>
              <w:t>(__FILE__, __LINE__, "PDU Session Modification Complete failed");</w:t>
            </w:r>
          </w:p>
          <w:p w14:paraId="06A9344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} else {</w:t>
            </w:r>
          </w:p>
          <w:p w14:paraId="2446A98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f_NR_PreliminaryPass</w:t>
            </w:r>
            <w:proofErr w:type="spellEnd"/>
            <w:r w:rsidRPr="00030294">
              <w:rPr>
                <w:lang w:val="en-US"/>
              </w:rPr>
              <w:t>(__FILE__, __LINE__, "Speech Call Establishment");</w:t>
            </w:r>
          </w:p>
          <w:p w14:paraId="45E2B34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18023165" w14:textId="250481B6" w:rsidR="00CB4586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Default="00CB4586" w:rsidP="00CB458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C0EF8F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>function f_NR5GC_ModifyPDUSession_AddVoice(</w:t>
            </w:r>
            <w:proofErr w:type="spellStart"/>
            <w:r w:rsidRPr="00030294">
              <w:rPr>
                <w:lang w:val="en-US"/>
              </w:rPr>
              <w:t>NR_CellId_Type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GSM_MobilityInfo_Type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) runs on NR5GC_PTC</w:t>
            </w:r>
          </w:p>
          <w:p w14:paraId="3570DDB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{</w:t>
            </w:r>
          </w:p>
          <w:p w14:paraId="45F676BE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NR_SRB_COMMON_IND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1B3638E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 xml:space="preserve"> := false;</w:t>
            </w:r>
          </w:p>
          <w:p w14:paraId="0A30F21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NG_NAS_DL_Pdu_Type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12C555B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RadioBearerConfig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37755D9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CellGroupConfig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2C95229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NR_RadioBearerList_Type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705D749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integer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5E581D8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v_IsFR1 := f_NR_CellInfo_GetIsFR1(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);</w:t>
            </w:r>
          </w:p>
          <w:p w14:paraId="75722DBE" w14:textId="77777777" w:rsidR="00030294" w:rsidRPr="00030294" w:rsidRDefault="00030294" w:rsidP="00030294">
            <w:pPr>
              <w:rPr>
                <w:highlight w:val="yellow"/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r w:rsidRPr="00030294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030294">
              <w:rPr>
                <w:highlight w:val="yellow"/>
                <w:lang w:val="en-US"/>
              </w:rPr>
              <w:t>QosFlow_Identification_Type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</w:t>
            </w:r>
            <w:proofErr w:type="spellStart"/>
            <w:r w:rsidRPr="00030294">
              <w:rPr>
                <w:highlight w:val="yellow"/>
                <w:lang w:val="en-US"/>
              </w:rPr>
              <w:t>v_QosFlowId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030294">
              <w:rPr>
                <w:highlight w:val="yellow"/>
                <w:lang w:val="en-US"/>
              </w:rPr>
              <w:t>cs_IP_QosFlowId</w:t>
            </w:r>
            <w:proofErr w:type="spellEnd"/>
            <w:r w:rsidRPr="00030294">
              <w:rPr>
                <w:highlight w:val="yellow"/>
                <w:lang w:val="en-US"/>
              </w:rPr>
              <w:t>(oct2int(</w:t>
            </w:r>
            <w:proofErr w:type="spellStart"/>
            <w:r w:rsidRPr="00030294">
              <w:rPr>
                <w:highlight w:val="yellow"/>
                <w:lang w:val="en-US"/>
              </w:rPr>
              <w:t>p_GSM_MobilityInfo.SessionId</w:t>
            </w:r>
            <w:proofErr w:type="spellEnd"/>
            <w:r w:rsidRPr="00030294">
              <w:rPr>
                <w:highlight w:val="yellow"/>
                <w:lang w:val="en-US"/>
              </w:rPr>
              <w:t>), 7);</w:t>
            </w:r>
          </w:p>
          <w:p w14:paraId="4C4EAE5B" w14:textId="3851C078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highlight w:val="yellow"/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highlight w:val="yellow"/>
                <w:lang w:val="en-US"/>
              </w:rPr>
              <w:t>IP_DrbInfo_Type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</w:t>
            </w:r>
            <w:proofErr w:type="spellStart"/>
            <w:r w:rsidRPr="00030294">
              <w:rPr>
                <w:highlight w:val="yellow"/>
                <w:lang w:val="en-US"/>
              </w:rPr>
              <w:t>v_DrbInfo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030294">
              <w:rPr>
                <w:highlight w:val="yellow"/>
                <w:lang w:val="en-US"/>
              </w:rPr>
              <w:t>cs_DrbInfo_NR</w:t>
            </w:r>
            <w:proofErr w:type="spellEnd"/>
            <w:r w:rsidRPr="00030294">
              <w:rPr>
                <w:highlight w:val="yellow"/>
                <w:lang w:val="en-US"/>
              </w:rPr>
              <w:t>(</w:t>
            </w:r>
            <w:proofErr w:type="spellStart"/>
            <w:r w:rsidRPr="00030294">
              <w:rPr>
                <w:highlight w:val="yellow"/>
                <w:lang w:val="en-US"/>
              </w:rPr>
              <w:t>p_NR_CellId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, </w:t>
            </w:r>
            <w:proofErr w:type="spellStart"/>
            <w:r w:rsidRPr="00030294">
              <w:rPr>
                <w:highlight w:val="yellow"/>
                <w:lang w:val="en-US"/>
              </w:rPr>
              <w:t>v_QosFlowId</w:t>
            </w:r>
            <w:proofErr w:type="spellEnd"/>
            <w:r w:rsidRPr="00030294">
              <w:rPr>
                <w:highlight w:val="yellow"/>
                <w:lang w:val="en-US"/>
              </w:rPr>
              <w:t>);</w:t>
            </w:r>
          </w:p>
          <w:p w14:paraId="0183A950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330303C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</w:t>
            </w:r>
            <w:proofErr w:type="spellStart"/>
            <w:r w:rsidRPr="00030294">
              <w:rPr>
                <w:lang w:val="en-US"/>
              </w:rPr>
              <w:t>isvalue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p_GSM_MobilityInfo.EPS_Bearer</w:t>
            </w:r>
            <w:proofErr w:type="spellEnd"/>
            <w:r w:rsidRPr="00030294">
              <w:rPr>
                <w:lang w:val="en-US"/>
              </w:rPr>
              <w:t>)) {  // This is only set if the UE supports EPS</w:t>
            </w:r>
          </w:p>
          <w:p w14:paraId="15B4DF7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 xml:space="preserve"> := true;</w:t>
            </w:r>
          </w:p>
          <w:p w14:paraId="56ED5B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4C83BED3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753C714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QosFlow_Identification_Type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v_QosFlowId</w:t>
            </w:r>
            <w:proofErr w:type="spellEnd"/>
            <w:r w:rsidRPr="00030294">
              <w:rPr>
                <w:lang w:val="en-US"/>
              </w:rPr>
              <w:t xml:space="preserve"> := </w:t>
            </w:r>
            <w:proofErr w:type="spellStart"/>
            <w:r w:rsidRPr="00030294">
              <w:rPr>
                <w:lang w:val="en-US"/>
              </w:rPr>
              <w:t>cs_IP_QosFlowId</w:t>
            </w:r>
            <w:proofErr w:type="spellEnd"/>
            <w:r w:rsidRPr="00030294">
              <w:rPr>
                <w:lang w:val="en-US"/>
              </w:rPr>
              <w:t>(oct2int(</w:t>
            </w:r>
            <w:proofErr w:type="spellStart"/>
            <w:r w:rsidRPr="00030294">
              <w:rPr>
                <w:lang w:val="en-US"/>
              </w:rPr>
              <w:t>p_GSM_MobilityInfo.SessionId</w:t>
            </w:r>
            <w:proofErr w:type="spellEnd"/>
            <w:r w:rsidRPr="00030294">
              <w:rPr>
                <w:lang w:val="en-US"/>
              </w:rPr>
              <w:t>), 7);</w:t>
            </w:r>
          </w:p>
          <w:p w14:paraId="6AE17363" w14:textId="2AD39035" w:rsid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IP_DrbInfo_Type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v_DrbInfo</w:t>
            </w:r>
            <w:proofErr w:type="spellEnd"/>
            <w:r w:rsidRPr="00030294">
              <w:rPr>
                <w:lang w:val="en-US"/>
              </w:rPr>
              <w:t xml:space="preserve"> := </w:t>
            </w:r>
            <w:proofErr w:type="spellStart"/>
            <w:r w:rsidRPr="00030294">
              <w:rPr>
                <w:lang w:val="en-US"/>
              </w:rPr>
              <w:t>cs_DrbInfo_NR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v_QosFlowId</w:t>
            </w:r>
            <w:proofErr w:type="spellEnd"/>
            <w:r w:rsidRPr="00030294">
              <w:rPr>
                <w:lang w:val="en-US"/>
              </w:rPr>
              <w:t>);</w:t>
            </w:r>
          </w:p>
          <w:p w14:paraId="369A248C" w14:textId="35BB5834" w:rsidR="00030294" w:rsidRDefault="00030294" w:rsidP="00030294">
            <w:pPr>
              <w:rPr>
                <w:lang w:val="en-US"/>
              </w:rPr>
            </w:pPr>
          </w:p>
          <w:p w14:paraId="6F33A20C" w14:textId="5E52700A" w:rsidR="00030294" w:rsidRDefault="00030294" w:rsidP="00030294">
            <w:pPr>
              <w:rPr>
                <w:lang w:val="en-US"/>
              </w:rPr>
            </w:pPr>
            <w:proofErr w:type="spellStart"/>
            <w:r w:rsidRPr="00030294">
              <w:rPr>
                <w:highlight w:val="yellow"/>
                <w:lang w:val="en-US"/>
              </w:rPr>
              <w:t>f_IP_RtpRtcpLoopback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(IP, PDN_1, tsc_IMS_MediaPort_M1, </w:t>
            </w:r>
            <w:proofErr w:type="spellStart"/>
            <w:r w:rsidRPr="00030294">
              <w:rPr>
                <w:highlight w:val="yellow"/>
                <w:lang w:val="en-US"/>
              </w:rPr>
              <w:t>v_DrbInfo</w:t>
            </w:r>
            <w:proofErr w:type="spellEnd"/>
            <w:r w:rsidRPr="00030294">
              <w:rPr>
                <w:highlight w:val="yellow"/>
                <w:lang w:val="en-US"/>
              </w:rPr>
              <w:t>);</w:t>
            </w:r>
          </w:p>
          <w:p w14:paraId="7059DDD6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6614862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build components of Reconfiguration message</w:t>
            </w:r>
          </w:p>
          <w:p w14:paraId="3C6BD3F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 xml:space="preserve"> := f_Get_NG_PDUSessionModificationCommand(p_GSM_MobilityInfo.SessionId,</w:t>
            </w:r>
          </w:p>
          <w:p w14:paraId="0FB0B63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omit,</w:t>
            </w:r>
          </w:p>
          <w:p w14:paraId="094AB73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-, -, -, -,</w:t>
            </w:r>
          </w:p>
          <w:p w14:paraId="1262A58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f_BuildDefaultQoSRules</w:t>
            </w:r>
            <w:proofErr w:type="spellEnd"/>
            <w:r w:rsidRPr="00030294">
              <w:rPr>
                <w:lang w:val="en-US"/>
              </w:rPr>
              <w:t>("7_Voice"),</w:t>
            </w:r>
          </w:p>
          <w:p w14:paraId="6D74CD8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cs_QoSFlowDescr</w:t>
            </w:r>
            <w:proofErr w:type="spellEnd"/>
            <w:r w:rsidRPr="00030294">
              <w:rPr>
                <w:lang w:val="en-US"/>
              </w:rPr>
              <w:t>({cs_QoS_Flow5(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>)}));</w:t>
            </w:r>
          </w:p>
          <w:p w14:paraId="34FDE207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0AD4F7B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 xml:space="preserve"> := </w:t>
            </w:r>
            <w:proofErr w:type="spellStart"/>
            <w:r w:rsidRPr="00030294">
              <w:rPr>
                <w:lang w:val="en-US"/>
              </w:rPr>
              <w:t>f_NR_GetNextDRBId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, false);</w:t>
            </w:r>
          </w:p>
          <w:p w14:paraId="272F104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5390388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 xml:space="preserve"> := cs_38508_RadioBearerConfigDef(-,</w:t>
            </w:r>
          </w:p>
          <w:p w14:paraId="5ED475FE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17BF75E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271AF69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0729FE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586D185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 xml:space="preserve"> := {</w:t>
            </w:r>
            <w:proofErr w:type="spellStart"/>
            <w:r w:rsidRPr="00030294">
              <w:rPr>
                <w:lang w:val="en-US"/>
              </w:rPr>
              <w:t>f_NR_GetRadioBearerConfig_FullUM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 xml:space="preserve">)}; //FFS: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6C4C918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 xml:space="preserve"> := </w:t>
            </w:r>
            <w:proofErr w:type="spellStart"/>
            <w:r w:rsidRPr="00030294">
              <w:rPr>
                <w:lang w:val="en-US"/>
              </w:rPr>
              <w:t>f_NR_GetCellgroupConfig_DRB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 {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}, false);</w:t>
            </w:r>
          </w:p>
          <w:p w14:paraId="50770D6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v_CellGroupConfig.rlc_BearerToAddModList</w:t>
            </w:r>
            <w:proofErr w:type="spellEnd"/>
            <w:r w:rsidRPr="00030294">
              <w:rPr>
                <w:lang w:val="en-US"/>
              </w:rPr>
              <w:t xml:space="preserve"> := {cs_38508_RLC_BearerConfig_DRB(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0249247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030294">
              <w:rPr>
                <w:lang w:val="en-US"/>
              </w:rPr>
              <w:t>f_NR_UL_UM_RLC</w:t>
            </w:r>
            <w:proofErr w:type="spellEnd"/>
            <w:r w:rsidRPr="00030294">
              <w:rPr>
                <w:lang w:val="en-US"/>
              </w:rPr>
              <w:t xml:space="preserve">(), </w:t>
            </w:r>
            <w:proofErr w:type="spellStart"/>
            <w:r w:rsidRPr="00030294">
              <w:rPr>
                <w:lang w:val="en-US"/>
              </w:rPr>
              <w:t>f_NR_DL_UM_RLC</w:t>
            </w:r>
            <w:proofErr w:type="spellEnd"/>
            <w:r w:rsidRPr="00030294">
              <w:rPr>
                <w:lang w:val="en-US"/>
              </w:rPr>
              <w:t>(v_IsFR1)),</w:t>
            </w:r>
          </w:p>
          <w:p w14:paraId="4B08EE7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30B0B056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056995B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then send RRC Reconfiguration message</w:t>
            </w:r>
          </w:p>
          <w:p w14:paraId="3EA0F8A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f_NR_RRCReconfigNewDRBWithSSConfig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406FE57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1FC345C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215794B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37F112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) });</w:t>
            </w:r>
          </w:p>
          <w:p w14:paraId="3664CF1B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SRB.receive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car_NR_SRB_NasPdu_IND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546A1B1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tsc_NR_RbId_SRB2,</w:t>
            </w:r>
          </w:p>
          <w:p w14:paraId="059F45B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4A421B9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(not </w:t>
            </w:r>
            <w:proofErr w:type="spellStart"/>
            <w:r w:rsidRPr="00030294">
              <w:rPr>
                <w:lang w:val="en-US"/>
              </w:rPr>
              <w:t>f_Check_NG_PDUSessionModificationComplete</w:t>
            </w:r>
            <w:proofErr w:type="spellEnd"/>
            <w:r w:rsidRPr="00030294">
              <w:rPr>
                <w:lang w:val="en-US"/>
              </w:rPr>
              <w:t xml:space="preserve"> (</w:t>
            </w:r>
            <w:proofErr w:type="spellStart"/>
            <w:r w:rsidRPr="00030294">
              <w:rPr>
                <w:lang w:val="en-US"/>
              </w:rPr>
              <w:t>v_ReceivedAsp.Signalling.Nas</w:t>
            </w:r>
            <w:proofErr w:type="spellEnd"/>
            <w:r w:rsidRPr="00030294">
              <w:rPr>
                <w:lang w:val="en-US"/>
              </w:rPr>
              <w:t>[0].</w:t>
            </w:r>
            <w:proofErr w:type="spellStart"/>
            <w:r w:rsidRPr="00030294">
              <w:rPr>
                <w:lang w:val="en-US"/>
              </w:rPr>
              <w:t>Pdu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p_GSM_MobilityInfo.SessionId</w:t>
            </w:r>
            <w:proofErr w:type="spellEnd"/>
            <w:r w:rsidRPr="00030294">
              <w:rPr>
                <w:lang w:val="en-US"/>
              </w:rPr>
              <w:t>)) {</w:t>
            </w:r>
          </w:p>
          <w:p w14:paraId="6529BD8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f_NR_SetVerdictFailOrInconc</w:t>
            </w:r>
            <w:proofErr w:type="spellEnd"/>
            <w:r w:rsidRPr="00030294">
              <w:rPr>
                <w:lang w:val="en-US"/>
              </w:rPr>
              <w:t>(__FILE__, __LINE__, "PDU Session Modification Complete failed");</w:t>
            </w:r>
          </w:p>
          <w:p w14:paraId="0D58FB6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 else {</w:t>
            </w:r>
          </w:p>
          <w:p w14:paraId="29B14E9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f_NR_PreliminaryPass</w:t>
            </w:r>
            <w:proofErr w:type="spellEnd"/>
            <w:r w:rsidRPr="00030294">
              <w:rPr>
                <w:lang w:val="en-US"/>
              </w:rPr>
              <w:t>(__FILE__, __LINE__, "Speech Call Establishment");</w:t>
            </w:r>
          </w:p>
          <w:p w14:paraId="1221158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584CE8B6" w14:textId="1A44B77D" w:rsidR="00CB4586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7901BCD" w14:textId="77777777" w:rsidR="00980F99" w:rsidRDefault="00980F99" w:rsidP="00AB38CB"/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5796C" w14:textId="77777777" w:rsidR="00BB083E" w:rsidRDefault="00BB083E">
      <w:r>
        <w:separator/>
      </w:r>
    </w:p>
  </w:endnote>
  <w:endnote w:type="continuationSeparator" w:id="0">
    <w:p w14:paraId="414F9EBA" w14:textId="77777777" w:rsidR="00BB083E" w:rsidRDefault="00BB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ADEA0" w14:textId="77777777" w:rsidR="00BB083E" w:rsidRDefault="00BB083E">
      <w:r>
        <w:separator/>
      </w:r>
    </w:p>
  </w:footnote>
  <w:footnote w:type="continuationSeparator" w:id="0">
    <w:p w14:paraId="233DD7E9" w14:textId="77777777" w:rsidR="00BB083E" w:rsidRDefault="00BB0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118AB"/>
    <w:rsid w:val="002160BA"/>
    <w:rsid w:val="002177A0"/>
    <w:rsid w:val="0022307B"/>
    <w:rsid w:val="00230B6F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80F9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1525</TotalTime>
  <Pages>7</Pages>
  <Words>1571</Words>
  <Characters>8960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22</cp:revision>
  <cp:lastPrinted>1900-01-01T00:00:00Z</cp:lastPrinted>
  <dcterms:created xsi:type="dcterms:W3CDTF">2020-12-08T10:56:00Z</dcterms:created>
  <dcterms:modified xsi:type="dcterms:W3CDTF">2021-03-22T13:42:00Z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