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97A9FE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27961">
        <w:fldChar w:fldCharType="begin"/>
      </w:r>
      <w:r w:rsidR="00327961">
        <w:instrText xml:space="preserve"> DOCPROPERTY  Tdoc#  \* MERGEFORMAT </w:instrText>
      </w:r>
      <w:r w:rsidR="00327961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8E6C8E">
        <w:rPr>
          <w:b/>
          <w:i/>
          <w:noProof/>
          <w:sz w:val="28"/>
        </w:rPr>
        <w:t>353</w:t>
      </w:r>
      <w:r w:rsidR="00327961">
        <w:rPr>
          <w:b/>
          <w:i/>
          <w:noProof/>
          <w:sz w:val="28"/>
        </w:rPr>
        <w:fldChar w:fldCharType="end"/>
      </w:r>
    </w:p>
    <w:p w14:paraId="5D6FC58C" w14:textId="307A0302" w:rsidR="001A09A3" w:rsidRDefault="0032796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327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5757F1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7EF2B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</w:t>
            </w:r>
            <w:proofErr w:type="gramStart"/>
            <w:r w:rsidRPr="008E6C8E">
              <w:t>1 :</w:t>
            </w:r>
            <w:proofErr w:type="gramEnd"/>
            <w:r w:rsidRPr="008E6C8E">
              <w:t xml:space="preserve"> Addition of NR IRAT test case 6.2.3.10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B3C8F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BB19C3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6.2.3.10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6C37EA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6.2.3.10.NR5GC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E35DB2" w14:textId="67FDA195" w:rsidR="00666F8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F87" w:rsidRPr="00727FAD">
        <w:rPr>
          <w:rFonts w:cs="Arial"/>
          <w:iCs/>
        </w:rPr>
        <w:t>Table of Contents</w:t>
      </w:r>
      <w:r w:rsidR="00666F87">
        <w:tab/>
      </w:r>
      <w:r w:rsidR="00666F87">
        <w:fldChar w:fldCharType="begin"/>
      </w:r>
      <w:r w:rsidR="00666F87">
        <w:instrText xml:space="preserve"> PAGEREF _Toc66994208 \h </w:instrText>
      </w:r>
      <w:r w:rsidR="00666F87">
        <w:fldChar w:fldCharType="separate"/>
      </w:r>
      <w:r w:rsidR="00666F87">
        <w:t>2</w:t>
      </w:r>
      <w:r w:rsidR="00666F87">
        <w:fldChar w:fldCharType="end"/>
      </w:r>
    </w:p>
    <w:p w14:paraId="418E4816" w14:textId="624187E0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_Toc66994209 \h </w:instrText>
      </w:r>
      <w:r>
        <w:fldChar w:fldCharType="separate"/>
      </w:r>
      <w:r>
        <w:t>3</w:t>
      </w:r>
      <w:r>
        <w:fldChar w:fldCharType="end"/>
      </w:r>
    </w:p>
    <w:p w14:paraId="0A704658" w14:textId="2DC5FB59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_Toc66994210 \h </w:instrText>
      </w:r>
      <w:r>
        <w:fldChar w:fldCharType="separate"/>
      </w:r>
      <w:r>
        <w:t>3</w:t>
      </w:r>
      <w:r>
        <w:fldChar w:fldCharType="end"/>
      </w:r>
    </w:p>
    <w:p w14:paraId="104742FD" w14:textId="3E4020C4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_Toc66994211 \h </w:instrText>
      </w:r>
      <w:r>
        <w:fldChar w:fldCharType="separate"/>
      </w:r>
      <w:r>
        <w:t>3</w:t>
      </w:r>
      <w:r>
        <w:fldChar w:fldCharType="end"/>
      </w:r>
    </w:p>
    <w:p w14:paraId="18E18D0C" w14:textId="79C1F042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_Toc66994212 \h </w:instrText>
      </w:r>
      <w:r>
        <w:fldChar w:fldCharType="separate"/>
      </w:r>
      <w:r>
        <w:t>3</w:t>
      </w:r>
      <w:r>
        <w:fldChar w:fldCharType="end"/>
      </w:r>
    </w:p>
    <w:p w14:paraId="1FECD47C" w14:textId="774083B2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_Toc66994213 \h </w:instrText>
      </w:r>
      <w:r>
        <w:fldChar w:fldCharType="separate"/>
      </w:r>
      <w:r>
        <w:t>5</w:t>
      </w:r>
      <w:r>
        <w:fldChar w:fldCharType="end"/>
      </w:r>
    </w:p>
    <w:p w14:paraId="5BA06BB1" w14:textId="374A828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_Toc66994214 \h </w:instrText>
      </w:r>
      <w:r>
        <w:fldChar w:fldCharType="separate"/>
      </w:r>
      <w:r>
        <w:t>5</w:t>
      </w:r>
      <w:r>
        <w:fldChar w:fldCharType="end"/>
      </w:r>
    </w:p>
    <w:p w14:paraId="34504C8E" w14:textId="1DB5B2D0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_Toc66994215 \h </w:instrText>
      </w:r>
      <w:r>
        <w:fldChar w:fldCharType="separate"/>
      </w:r>
      <w:r>
        <w:t>5</w:t>
      </w:r>
      <w:r>
        <w:fldChar w:fldCharType="end"/>
      </w:r>
    </w:p>
    <w:p w14:paraId="0795A29B" w14:textId="68AC319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_Toc66994216 \h </w:instrText>
      </w:r>
      <w:r>
        <w:fldChar w:fldCharType="separate"/>
      </w:r>
      <w:r>
        <w:t>5</w:t>
      </w:r>
      <w:r>
        <w:fldChar w:fldCharType="end"/>
      </w:r>
    </w:p>
    <w:p w14:paraId="2E4D4796" w14:textId="128BBE9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296E3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6.2.3.10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1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77372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6.2.3.10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11"/>
      <w:r w:rsidRPr="00854C55">
        <w:rPr>
          <w:b/>
        </w:rPr>
        <w:t>Corrections required</w:t>
      </w:r>
      <w:bookmarkEnd w:id="5"/>
      <w:bookmarkEnd w:id="6"/>
      <w:bookmarkEnd w:id="7"/>
    </w:p>
    <w:p w14:paraId="29AF91F5" w14:textId="77680CA7" w:rsidR="0092304A" w:rsidRPr="00EB2F79" w:rsidRDefault="0092304A" w:rsidP="009230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6864322"/>
      <w:bookmarkStart w:id="9" w:name="_Toc66994212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2304A" w14:paraId="25D4A185" w14:textId="77777777" w:rsidTr="00BB6C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3C4" w14:textId="77777777" w:rsidR="0092304A" w:rsidRDefault="0092304A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625" w14:textId="77777777" w:rsidR="0092304A" w:rsidRDefault="0092304A" w:rsidP="00BB6C5E">
            <w:pPr>
              <w:spacing w:after="0"/>
              <w:rPr>
                <w:rFonts w:eastAsia="SimSun"/>
                <w:lang w:val="en-US" w:eastAsia="zh-CN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>fl_TC_6_2_3_10and11_TestBody</w:t>
            </w:r>
          </w:p>
        </w:tc>
      </w:tr>
      <w:tr w:rsidR="0092304A" w14:paraId="5D5FE288" w14:textId="77777777" w:rsidTr="00BB6C5E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A41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FA2" w14:textId="7A2D8DDA" w:rsidR="0092304A" w:rsidRPr="00DA6634" w:rsidRDefault="0092304A" w:rsidP="00BB6C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Maximum timer tolerance should be used at step 2 instead of minimum, otherwise a UE which reselects to NR cell 1 within </w:t>
            </w:r>
            <w:r w:rsidRPr="0092304A">
              <w:rPr>
                <w:rFonts w:cs="Arial"/>
              </w:rPr>
              <w:t>34s for FR1 or 130s for FR2</w:t>
            </w:r>
            <w:r>
              <w:rPr>
                <w:rFonts w:cs="Arial"/>
              </w:rPr>
              <w:t xml:space="preserve"> may still fail the test case.</w:t>
            </w:r>
          </w:p>
        </w:tc>
      </w:tr>
      <w:tr w:rsidR="0092304A" w14:paraId="6F75D1B3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5C97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79F" w14:textId="63982921" w:rsidR="0092304A" w:rsidRPr="00DA6634" w:rsidRDefault="0092304A" w:rsidP="009230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Used function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SetTimerTolerance</w:t>
            </w:r>
            <w:r>
              <w:rPr>
                <w:rFonts w:ascii="Arial" w:hAnsi="Arial"/>
                <w:bCs/>
                <w:lang w:val="en-US" w:eastAsia="en-GB"/>
              </w:rPr>
              <w:t>Max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), and rename the timer accordingly.</w:t>
            </w:r>
          </w:p>
        </w:tc>
      </w:tr>
      <w:tr w:rsidR="0092304A" w14:paraId="2B7FFA68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24C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13C" w14:textId="77777777" w:rsidR="0092304A" w:rsidRDefault="0092304A" w:rsidP="00BB6C5E">
            <w:pPr>
              <w:spacing w:after="0"/>
              <w:rPr>
                <w:rFonts w:ascii="Arial" w:hAnsi="Arial" w:cs="Arial"/>
              </w:rPr>
            </w:pPr>
            <w:r w:rsidRPr="00590BDC">
              <w:rPr>
                <w:rFonts w:ascii="Arial" w:hAnsi="Arial" w:cs="Arial"/>
              </w:rPr>
              <w:t>Idle_CellReSelection_NR5GC_</w:t>
            </w:r>
            <w:proofErr w:type="gramStart"/>
            <w:r w:rsidRPr="00590BDC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.ttcn</w:t>
            </w:r>
            <w:proofErr w:type="gramEnd"/>
          </w:p>
        </w:tc>
      </w:tr>
      <w:tr w:rsidR="0092304A" w14:paraId="6B197A65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38ED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16F" w14:textId="77777777" w:rsidR="0092304A" w:rsidRDefault="0092304A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4B79642F" w14:textId="77777777" w:rsidR="0092304A" w:rsidRDefault="0092304A" w:rsidP="0092304A"/>
    <w:p w14:paraId="0B0543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7BAF651B" w14:textId="77777777" w:rsidTr="00BB6C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80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8248ED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D89455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IsFR1;</w:t>
            </w:r>
            <w:proofErr w:type="gramEnd"/>
          </w:p>
          <w:p w14:paraId="763710D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98F202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</w:t>
            </w:r>
            <w:proofErr w:type="gram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Tmin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2D1CD7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5C513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f_NR_CellInfo_GetIsFR1(nr_Cell1);</w:t>
            </w:r>
          </w:p>
          <w:p w14:paraId="7481164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73FB3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01E1807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(nr_Cell1, -80, -78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3090EA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D84A8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553CDD8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0CD2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25FFDBB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34.0;</w:t>
            </w:r>
          </w:p>
          <w:p w14:paraId="639CBB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0EDC489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130.0</w:t>
            </w:r>
          </w:p>
          <w:p w14:paraId="33D8878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4D4A11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.start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Min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nonProtocolTimer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3C3393D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21BA8AD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car_NR_SRB0_RrcPdu_IND(nr_Cell1, cr_38508_RRCSetupRequest(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cr_NR_EstablishmentCause_Any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))))</w:t>
            </w:r>
          </w:p>
          <w:p w14:paraId="0C6C88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3AC0A4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B6E03F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699CF9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  <w:proofErr w:type="spellEnd"/>
          </w:p>
          <w:p w14:paraId="25BE106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07870D0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(__FILE__, __LINE__, "Step 2"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30B19A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BE34B1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9C5B3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096AE9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__FILE__, __LINE__, "Step 2");</w:t>
            </w:r>
          </w:p>
          <w:p w14:paraId="3FB42A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DBDF6BB" w14:textId="77777777" w:rsidR="0092304A" w:rsidRPr="00740935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12C6C2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6E286401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1E917ACB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2D767B33" w14:textId="77777777" w:rsidTr="00BB6C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7E1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4F92D32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EBAACD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IsFR1;</w:t>
            </w:r>
            <w:proofErr w:type="gramEnd"/>
          </w:p>
          <w:p w14:paraId="6A84DC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60F60B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</w:t>
            </w:r>
            <w:proofErr w:type="gram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Tmax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6FD96A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98A816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f_NR_CellInfo_GetIsFR1(nr_Cell1);</w:t>
            </w:r>
          </w:p>
          <w:p w14:paraId="71923CD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235768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280FD7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(nr_Cell1, -80, -78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2C5832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E44E8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4870AB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B4320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3AEF2A6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34.0;</w:t>
            </w:r>
          </w:p>
          <w:p w14:paraId="043B7E2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964515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= 130.0</w:t>
            </w:r>
          </w:p>
          <w:p w14:paraId="18929F3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BF3355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.start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Max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nonProtocolTimer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v_Timer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4C51DFB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7C0111A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SRB.check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receive(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car_NR_SRB0_RrcPdu_IND(nr_Cell1, cr_38508_RRCSetupRequest(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cr_NR_EstablishmentCause_Any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))))</w:t>
            </w:r>
          </w:p>
          <w:p w14:paraId="501006A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11DBB7E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stop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52A786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3959C15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proofErr w:type="spellStart"/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  <w:proofErr w:type="spellEnd"/>
          </w:p>
          <w:p w14:paraId="435AE9B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1C5EE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 xml:space="preserve"> (__FILE__, __LINE__, "Step 2"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152BB8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DF0606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9AEA10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B64C5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590BD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590BD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590BD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590BDC">
              <w:rPr>
                <w:rFonts w:ascii="Arial" w:hAnsi="Arial"/>
                <w:bCs/>
                <w:lang w:val="en-US" w:eastAsia="en-GB"/>
              </w:rPr>
              <w:t>__FILE__, __LINE__, "Step 2");</w:t>
            </w:r>
          </w:p>
          <w:p w14:paraId="0403AE7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490943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8F516BF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0CB8D43C" w14:textId="356116E4" w:rsidR="0086339C" w:rsidRPr="00D31693" w:rsidRDefault="0086339C" w:rsidP="008E6C8E">
      <w:pPr>
        <w:keepNext/>
        <w:keepLines/>
        <w:spacing w:before="180"/>
        <w:ind w:left="1134" w:hanging="1134"/>
        <w:outlineLvl w:val="1"/>
        <w:rPr>
          <w:rFonts w:ascii="Arial" w:hAnsi="Arial"/>
        </w:rPr>
      </w:pPr>
    </w:p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6994213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699421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6994215"/>
      <w:r w:rsidRPr="008E6C8E">
        <w:rPr>
          <w:rFonts w:cs="Arial"/>
          <w:b/>
        </w:rPr>
        <w:t>Samsung SM-G996B</w:t>
      </w:r>
      <w:bookmarkEnd w:id="18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2E4A8C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9E47EB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699421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0A0870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354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E55F" w14:textId="77777777" w:rsidR="00327961" w:rsidRDefault="00327961">
      <w:r>
        <w:separator/>
      </w:r>
    </w:p>
  </w:endnote>
  <w:endnote w:type="continuationSeparator" w:id="0">
    <w:p w14:paraId="69318C6F" w14:textId="77777777" w:rsidR="00327961" w:rsidRDefault="0032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19B9E" w14:textId="77777777" w:rsidR="00327961" w:rsidRDefault="00327961">
      <w:r>
        <w:separator/>
      </w:r>
    </w:p>
  </w:footnote>
  <w:footnote w:type="continuationSeparator" w:id="0">
    <w:p w14:paraId="3832D0CD" w14:textId="77777777" w:rsidR="00327961" w:rsidRDefault="0032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27961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66F8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2020-12-08T10:56:00Z</dcterms:created>
  <dcterms:modified xsi:type="dcterms:W3CDTF">2021-03-18T21:10:00Z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