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#2020-TTCN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10341</w:t>
      </w:r>
    </w:p>
    <w:p w:rsidR="001A09A3" w:rsidRDefault="007B3D9E" w:rsidP="001A09A3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684F">
        <w:rPr>
          <w:rFonts w:hint="eastAsia"/>
          <w:b/>
          <w:noProof/>
          <w:sz w:val="24"/>
          <w:lang w:eastAsia="zh-CN"/>
        </w:rPr>
        <w:t>7</w:t>
      </w:r>
      <w:r w:rsidR="001A09A3" w:rsidRPr="00BA51D9">
        <w:rPr>
          <w:b/>
          <w:noProof/>
          <w:sz w:val="24"/>
        </w:rPr>
        <w:t>th Dec 20</w:t>
      </w:r>
      <w:r w:rsidR="00F7684F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lang w:eastAsia="zh-CN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F7684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354F" w:rsidRDefault="00375F92" w:rsidP="00547111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622</w:t>
            </w:r>
          </w:p>
        </w:tc>
        <w:tc>
          <w:tcPr>
            <w:tcW w:w="709" w:type="dxa"/>
          </w:tcPr>
          <w:p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835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:rsidTr="00547111">
        <w:tc>
          <w:tcPr>
            <w:tcW w:w="9641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:rsidTr="00A7671C">
        <w:tc>
          <w:tcPr>
            <w:tcW w:w="2835" w:type="dxa"/>
          </w:tcPr>
          <w:p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:rsidTr="00547111">
        <w:tc>
          <w:tcPr>
            <w:tcW w:w="9640" w:type="dxa"/>
            <w:gridSpan w:val="11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F7684F">
              <w:rPr>
                <w:rFonts w:hint="eastAsia"/>
                <w:lang w:eastAsia="zh-CN"/>
              </w:rPr>
              <w:t>11.1.7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F768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  <w:r w:rsidR="00F7684F" w:rsidRPr="00C8354F">
              <w:rPr>
                <w:noProof/>
              </w:rPr>
              <w:t xml:space="preserve"> 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F7684F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03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F7684F">
              <w:rPr>
                <w:rFonts w:hint="eastAsia"/>
                <w:lang w:val="zh-CN" w:eastAsia="zh-CN"/>
              </w:rPr>
              <w:t>22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B36975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8354F">
                <w:rPr>
                  <w:rStyle w:val="aa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:rsidTr="00547111">
        <w:tc>
          <w:tcPr>
            <w:tcW w:w="1843" w:type="dxa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To add Rel-15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F7684F">
              <w:rPr>
                <w:rFonts w:hint="eastAsia"/>
                <w:lang w:eastAsia="zh-CN"/>
              </w:rPr>
              <w:t>11.1.7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F7684F">
              <w:rPr>
                <w:rFonts w:hint="eastAsia"/>
                <w:lang w:eastAsia="zh-CN"/>
              </w:rPr>
              <w:t>11.1.7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F76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11.1.7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F768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D11E8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8354F">
              <w:rPr>
                <w:noProof/>
              </w:rPr>
              <w:t>TS</w:t>
            </w:r>
            <w:r w:rsidR="00F7684F">
              <w:rPr>
                <w:rFonts w:hint="eastAsia"/>
                <w:noProof/>
                <w:lang w:eastAsia="zh-CN"/>
              </w:rPr>
              <w:t xml:space="preserve"> 38.523-1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67572152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9E6C20" w:rsidRDefault="003A22C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E6C20" w:rsidRPr="00057F47">
        <w:rPr>
          <w:rFonts w:cs="Arial"/>
          <w:iCs/>
        </w:rPr>
        <w:t>Table of Contents</w:t>
      </w:r>
      <w:r w:rsidR="009E6C20">
        <w:tab/>
      </w:r>
      <w:r w:rsidR="009E6C20">
        <w:fldChar w:fldCharType="begin"/>
      </w:r>
      <w:r w:rsidR="009E6C20">
        <w:instrText xml:space="preserve"> PAGEREF _Toc67572152 \h </w:instrText>
      </w:r>
      <w:r w:rsidR="009E6C20">
        <w:fldChar w:fldCharType="separate"/>
      </w:r>
      <w:r w:rsidR="009E6C20">
        <w:t>2</w:t>
      </w:r>
      <w:r w:rsidR="009E6C20">
        <w:fldChar w:fldCharType="end"/>
      </w:r>
    </w:p>
    <w:p w:rsidR="009E6C20" w:rsidRDefault="009E6C2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_Toc67572153 \h </w:instrText>
      </w:r>
      <w:r>
        <w:fldChar w:fldCharType="separate"/>
      </w:r>
      <w:r>
        <w:t>3</w:t>
      </w:r>
      <w:r>
        <w:fldChar w:fldCharType="end"/>
      </w:r>
    </w:p>
    <w:p w:rsidR="009E6C20" w:rsidRDefault="009E6C2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_Toc67572154 \h </w:instrText>
      </w:r>
      <w:r>
        <w:fldChar w:fldCharType="separate"/>
      </w:r>
      <w:r>
        <w:t>3</w:t>
      </w:r>
      <w:r>
        <w:fldChar w:fldCharType="end"/>
      </w:r>
    </w:p>
    <w:p w:rsidR="009E6C20" w:rsidRDefault="009E6C2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_Toc67572155 \h </w:instrText>
      </w:r>
      <w:r>
        <w:fldChar w:fldCharType="separate"/>
      </w:r>
      <w:r>
        <w:t>3</w:t>
      </w:r>
      <w:r>
        <w:fldChar w:fldCharType="end"/>
      </w:r>
    </w:p>
    <w:p w:rsidR="009E6C20" w:rsidRDefault="009E6C2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_Toc67572156 \h </w:instrText>
      </w:r>
      <w:r>
        <w:fldChar w:fldCharType="separate"/>
      </w:r>
      <w:r>
        <w:t>3</w:t>
      </w:r>
      <w:r>
        <w:fldChar w:fldCharType="end"/>
      </w:r>
    </w:p>
    <w:p w:rsidR="009E6C20" w:rsidRDefault="009E6C2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b/>
          <w:lang w:val="pt-BR"/>
        </w:rPr>
        <w:t xml:space="preserve">Change </w:t>
      </w:r>
      <w:r w:rsidRPr="00057F47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_Toc67572157 \h </w:instrText>
      </w:r>
      <w:r>
        <w:fldChar w:fldCharType="separate"/>
      </w:r>
      <w:r>
        <w:t>7</w:t>
      </w:r>
      <w:r>
        <w:fldChar w:fldCharType="end"/>
      </w:r>
    </w:p>
    <w:p w:rsidR="009E6C20" w:rsidRDefault="009E6C2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b/>
          <w:lang w:val="pt-BR"/>
        </w:rPr>
        <w:t xml:space="preserve">Change </w:t>
      </w:r>
      <w:r w:rsidRPr="00057F47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_Toc67572158 \h </w:instrText>
      </w:r>
      <w:r>
        <w:fldChar w:fldCharType="separate"/>
      </w:r>
      <w:r>
        <w:t>10</w:t>
      </w:r>
      <w:r>
        <w:fldChar w:fldCharType="end"/>
      </w:r>
    </w:p>
    <w:p w:rsidR="009E6C20" w:rsidRDefault="009E6C2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b/>
          <w:lang w:val="pt-BR"/>
        </w:rPr>
        <w:t xml:space="preserve">Change </w:t>
      </w:r>
      <w:r w:rsidRPr="00057F47">
        <w:rPr>
          <w:b/>
          <w:lang w:val="pt-BR" w:eastAsia="zh-CN"/>
        </w:rPr>
        <w:t>4</w:t>
      </w:r>
      <w:r>
        <w:tab/>
      </w:r>
      <w:r>
        <w:fldChar w:fldCharType="begin"/>
      </w:r>
      <w:r>
        <w:instrText xml:space="preserve"> PAGEREF _Toc67572159 \h </w:instrText>
      </w:r>
      <w:r>
        <w:fldChar w:fldCharType="separate"/>
      </w:r>
      <w:r>
        <w:t>14</w:t>
      </w:r>
      <w:r>
        <w:fldChar w:fldCharType="end"/>
      </w:r>
    </w:p>
    <w:p w:rsidR="009E6C20" w:rsidRDefault="009E6C2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_Toc67572160 \h </w:instrText>
      </w:r>
      <w:r>
        <w:fldChar w:fldCharType="separate"/>
      </w:r>
      <w:r>
        <w:t>16</w:t>
      </w:r>
      <w:r>
        <w:fldChar w:fldCharType="end"/>
      </w:r>
    </w:p>
    <w:p w:rsidR="009E6C20" w:rsidRDefault="009E6C2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_Toc67572161 \h </w:instrText>
      </w:r>
      <w:r>
        <w:fldChar w:fldCharType="separate"/>
      </w:r>
      <w:r>
        <w:t>16</w:t>
      </w:r>
      <w:r>
        <w:fldChar w:fldCharType="end"/>
      </w:r>
    </w:p>
    <w:p w:rsidR="009E6C20" w:rsidRDefault="009E6C2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_Toc67572162 \h </w:instrText>
      </w:r>
      <w:r>
        <w:fldChar w:fldCharType="separate"/>
      </w:r>
      <w:r>
        <w:t>16</w:t>
      </w:r>
      <w:r>
        <w:fldChar w:fldCharType="end"/>
      </w:r>
    </w:p>
    <w:p w:rsidR="009E6C20" w:rsidRDefault="009E6C2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57F4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57F4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_Toc67572163 \h </w:instrText>
      </w:r>
      <w:r>
        <w:fldChar w:fldCharType="separate"/>
      </w:r>
      <w:r>
        <w:t>16</w:t>
      </w:r>
      <w:r>
        <w:fldChar w:fldCharType="end"/>
      </w:r>
    </w:p>
    <w:p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  <w:bookmarkStart w:id="2" w:name="_GoBack"/>
      <w:bookmarkEnd w:id="2"/>
    </w:p>
    <w:p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7572153"/>
      <w:r>
        <w:rPr>
          <w:b/>
          <w:lang w:eastAsia="ja-JP"/>
        </w:rPr>
        <w:lastRenderedPageBreak/>
        <w:t>Overview</w:t>
      </w:r>
      <w:bookmarkEnd w:id="3"/>
      <w:bookmarkEnd w:id="4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F7684F">
        <w:rPr>
          <w:rFonts w:cs="Arial" w:hint="eastAsia"/>
          <w:color w:val="000000"/>
          <w:lang w:eastAsia="zh-CN"/>
        </w:rPr>
        <w:t>11.1.7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Shen</w:t>
      </w:r>
      <w:proofErr w:type="spellEnd"/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F7684F" w:rsidRPr="00234EE5">
          <w:rPr>
            <w:rStyle w:val="aa"/>
            <w:rFonts w:cs="Arial" w:hint="eastAsia"/>
            <w:b/>
            <w:lang w:val="en-US" w:eastAsia="zh-CN"/>
          </w:rPr>
          <w:t>shenpengchong@datangmobile.cn</w:t>
        </w:r>
      </w:hyperlink>
    </w:p>
    <w:p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67572154"/>
      <w:r w:rsidRPr="007036CE">
        <w:rPr>
          <w:b/>
        </w:rPr>
        <w:t>Verification Test Summary</w:t>
      </w:r>
      <w:bookmarkEnd w:id="5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F7684F">
        <w:rPr>
          <w:rFonts w:cs="Arial" w:hint="eastAsia"/>
          <w:sz w:val="21"/>
          <w:szCs w:val="22"/>
          <w:lang w:val="en-US" w:eastAsia="zh-CN"/>
        </w:rPr>
        <w:t>11.1.7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_D20wk</w:t>
      </w:r>
      <w:r w:rsidR="00F7684F">
        <w:rPr>
          <w:rFonts w:cs="Arial" w:hint="eastAsia"/>
          <w:sz w:val="21"/>
          <w:szCs w:val="22"/>
          <w:lang w:val="en-US" w:eastAsia="zh-CN"/>
        </w:rPr>
        <w:t>50</w:t>
      </w:r>
    </w:p>
    <w:p w:rsidR="005150E2" w:rsidRPr="00375F9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</w:t>
      </w:r>
      <w:proofErr w:type="spellStart"/>
      <w:r w:rsidR="00375F92">
        <w:rPr>
          <w:rFonts w:cs="Arial"/>
          <w:lang w:eastAsia="ja-JP"/>
        </w:rPr>
        <w:t>Balong</w:t>
      </w:r>
      <w:proofErr w:type="spellEnd"/>
      <w:r w:rsidR="00375F92">
        <w:rPr>
          <w:rFonts w:cs="Arial"/>
          <w:lang w:eastAsia="ja-JP"/>
        </w:rPr>
        <w:t xml:space="preserve"> 5000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3A22C0" w:rsidRDefault="003A22C0" w:rsidP="003A22C0"/>
    <w:p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67572155"/>
      <w:r w:rsidRPr="00854C55">
        <w:rPr>
          <w:b/>
        </w:rPr>
        <w:t>Corrections required</w:t>
      </w:r>
      <w:bookmarkEnd w:id="6"/>
      <w:bookmarkEnd w:id="7"/>
      <w:bookmarkEnd w:id="8"/>
    </w:p>
    <w:p w:rsidR="00AE537C" w:rsidRPr="0065443B" w:rsidRDefault="00AE537C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OLE_LINK4"/>
      <w:bookmarkStart w:id="10" w:name="OLE_LINK5"/>
      <w:bookmarkStart w:id="11" w:name="OLE_LINK6"/>
      <w:bookmarkStart w:id="12" w:name="_Toc67572156"/>
      <w:r>
        <w:rPr>
          <w:b/>
          <w:lang w:val="pt-BR"/>
        </w:rPr>
        <w:t>Change 1</w:t>
      </w:r>
      <w:bookmarkEnd w:id="12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:rsidTr="00482CA8">
        <w:trPr>
          <w:trHeight w:val="447"/>
        </w:trPr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E537C" w:rsidRPr="002D56A7" w:rsidRDefault="00993C1B" w:rsidP="00482CA8">
            <w:pPr>
              <w:spacing w:after="0"/>
            </w:pPr>
            <w:r w:rsidRPr="00993C1B">
              <w:rPr>
                <w:noProof/>
              </w:rPr>
              <w:t>f_TC_11_1_7_NR5GC</w:t>
            </w:r>
          </w:p>
        </w:tc>
      </w:tr>
      <w:tr w:rsidR="00AE537C" w:rsidRPr="004A6B5A" w:rsidTr="00993C1B">
        <w:trPr>
          <w:trHeight w:val="775"/>
        </w:trPr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AE537C" w:rsidRDefault="00465C28" w:rsidP="00482CA8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NR side should to use</w:t>
            </w:r>
            <w:r w:rsidR="00AE537C">
              <w:rPr>
                <w:lang w:val="en-US" w:eastAsia="zh-CN"/>
              </w:rPr>
              <w:t xml:space="preserve"> </w:t>
            </w:r>
            <w:r w:rsidRPr="00465C28">
              <w:rPr>
                <w:lang w:val="en-US" w:eastAsia="zh-CN"/>
              </w:rPr>
              <w:t>f_NR5GC_IRAT_UECapabilityTransfer</w:t>
            </w:r>
            <w:r w:rsidRPr="00465C28">
              <w:rPr>
                <w:rFonts w:hint="eastAsia"/>
                <w:lang w:val="en-US" w:eastAsia="zh-CN"/>
              </w:rPr>
              <w:t xml:space="preserve"> to complete LTE registration process at preamble.</w:t>
            </w:r>
          </w:p>
          <w:p w:rsidR="00AE537C" w:rsidRPr="00993C1B" w:rsidRDefault="00465C28" w:rsidP="00993C1B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It should to add cell power on and UE power on command before NR registration</w:t>
            </w:r>
            <w:r w:rsidR="00AE537C">
              <w:rPr>
                <w:lang w:val="en-US"/>
              </w:rPr>
              <w:t>.</w:t>
            </w:r>
          </w:p>
        </w:tc>
      </w:tr>
      <w:tr w:rsidR="00AE537C" w:rsidTr="00482CA8"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AE537C" w:rsidRPr="00465C28" w:rsidRDefault="00465C28" w:rsidP="00482CA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proofErr w:type="spellStart"/>
            <w:r w:rsidRPr="00465C28">
              <w:rPr>
                <w:rFonts w:ascii="Times New Roman" w:hAnsi="Times New Roman" w:hint="eastAsia"/>
                <w:lang w:val="en-US" w:eastAsia="zh-CN"/>
              </w:rPr>
              <w:t>dd</w:t>
            </w:r>
            <w:proofErr w:type="spellEnd"/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r w:rsidRPr="00465C28">
              <w:rPr>
                <w:rFonts w:ascii="Times New Roman" w:hAnsi="Times New Roman"/>
                <w:lang w:val="en-US" w:eastAsia="zh-CN"/>
              </w:rPr>
              <w:t>f_NR5GC_IRAT_UECapabilityTransfer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after NR cell setup.</w:t>
            </w:r>
          </w:p>
          <w:p w:rsidR="00AE537C" w:rsidRPr="00993C1B" w:rsidRDefault="00AE537C" w:rsidP="00465C2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proofErr w:type="spellStart"/>
            <w:r w:rsidRPr="00465C28">
              <w:rPr>
                <w:rFonts w:ascii="Times New Roman" w:hAnsi="Times New Roman"/>
                <w:lang w:val="en-US" w:eastAsia="zh-CN"/>
              </w:rPr>
              <w:t>dd</w:t>
            </w:r>
            <w:proofErr w:type="spellEnd"/>
            <w:r w:rsidR="00465C28" w:rsidRPr="00465C28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proofErr w:type="spellStart"/>
            <w:r w:rsidR="00465C28" w:rsidRPr="00465C28">
              <w:rPr>
                <w:rFonts w:ascii="Times New Roman" w:hAnsi="Times New Roman"/>
                <w:lang w:val="en-US" w:eastAsia="zh-CN"/>
              </w:rPr>
              <w:t>f_NR_SetCellPower</w:t>
            </w:r>
            <w:proofErr w:type="spellEnd"/>
            <w:r w:rsidR="00465C28" w:rsidRPr="00465C28">
              <w:rPr>
                <w:rFonts w:ascii="Times New Roman" w:hAnsi="Times New Roman" w:hint="eastAsia"/>
                <w:lang w:val="en-US" w:eastAsia="zh-CN"/>
              </w:rPr>
              <w:t xml:space="preserve"> and </w:t>
            </w:r>
            <w:r w:rsidR="00465C28" w:rsidRPr="00465C28">
              <w:rPr>
                <w:rFonts w:ascii="Times New Roman" w:hAnsi="Times New Roman"/>
                <w:lang w:val="en-US" w:eastAsia="zh-CN"/>
              </w:rPr>
              <w:t>f_NR5GC_SwitchOnAndResetIMS</w:t>
            </w:r>
            <w:r w:rsidR="00465C28" w:rsidRPr="00465C28">
              <w:rPr>
                <w:rFonts w:ascii="Times New Roman" w:hAnsi="Times New Roman" w:hint="eastAsia"/>
                <w:lang w:val="en-US" w:eastAsia="zh-CN"/>
              </w:rPr>
              <w:t xml:space="preserve"> at NR preamble</w:t>
            </w:r>
            <w:r w:rsidR="00465C28"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  <w:tr w:rsidR="00AE537C" w:rsidTr="00482CA8"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AE537C" w:rsidRPr="007015EF" w:rsidRDefault="00993C1B" w:rsidP="00482CA8">
            <w:pPr>
              <w:spacing w:after="0"/>
            </w:pPr>
            <w:r w:rsidRPr="00993C1B">
              <w:t>EPS_Fallback_NR5GC_NR.ttcn</w:t>
            </w:r>
          </w:p>
        </w:tc>
      </w:tr>
      <w:tr w:rsidR="00AE537C" w:rsidRPr="00E751F5" w:rsidTr="00482CA8"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E537C" w:rsidRPr="00E751F5" w:rsidRDefault="00AE537C" w:rsidP="00482CA8">
            <w:pPr>
              <w:rPr>
                <w:rFonts w:ascii="Arial" w:hAnsi="Arial"/>
                <w:highlight w:val="cyan"/>
              </w:rPr>
            </w:pPr>
          </w:p>
        </w:tc>
      </w:tr>
    </w:tbl>
    <w:p w:rsidR="00AE537C" w:rsidRDefault="00AE537C" w:rsidP="00AE537C">
      <w:pPr>
        <w:rPr>
          <w:noProof/>
        </w:rPr>
      </w:pPr>
    </w:p>
    <w:p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:rsidTr="00482CA8">
        <w:tc>
          <w:tcPr>
            <w:tcW w:w="9855" w:type="dxa"/>
            <w:shd w:val="clear" w:color="auto" w:fill="auto"/>
          </w:tcPr>
          <w:p w:rsidR="00993C1B" w:rsidRDefault="00AE537C" w:rsidP="00993C1B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993C1B">
              <w:rPr>
                <w:noProof/>
              </w:rPr>
              <w:t>function f_TC_11_1_7_NR5GC() runs on NR5GC_PTC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{ //Emergency call setup from NR RRC_IDLE / Emergency services Fallback to EPS with redirection / Single registration mode with N26 interface / Success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GMM_MobilityInfo_Type v_GMM_MobilityInfo;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template (value) NG_NAS_DL_Message_Type v_MsgToSend;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PLMN_Identity v_ASN_PLMN;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template (value) NG_MobileIdentity v_GUTIToSend;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template (value) NG_TrackingAreaIdList v_TAIList;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template (value) NG_NetworkFeatureSupport v_NG_NetworkFeatureSupport := cs_NG_NetworkFeatureSupport_Def;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f_NR5GC_IRAT_Init(NR_6);</w:t>
            </w:r>
          </w:p>
          <w:p w:rsidR="00993C1B" w:rsidRDefault="00993C1B" w:rsidP="00993C1B">
            <w:pPr>
              <w:rPr>
                <w:noProof/>
              </w:rPr>
            </w:pP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Wait until UE has attached on EUTRA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"Preamble");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Now register on NR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Steps 2 - 4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RRC Connection Setup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?, (tsc_SHT_NoSecurityProtection, tsc_SHT_IntegrityProtected));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if (not f_Check_NG_RegistrationReqMsg (v_GMM_MobilityInfo, v_ReceivedMsg.Pdu, Initial_NoSecurity, -, -, -, -, cdr_NG_GMM_Cap_S1)) {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"Registration Request Message Failed");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993C1B" w:rsidRDefault="00993C1B" w:rsidP="00993C1B">
            <w:pPr>
              <w:rPr>
                <w:noProof/>
              </w:rPr>
            </w:pP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v_ASN_PLMN := f_NR_CellInfo_GetPLMN (nr_Cell1);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v_PLMN := f_NR_Asn2Nas_PlmnId(v_ASN_PLMN);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v_GutiParams := f_NR5GC_CellInfo_GetGutiParameters (nr_Cell1);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v_GUTIToSend := f_NG_GutiParameters2MobileIdentity (v_PLMN, v_GutiParams);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v_TAC := f_NR_CellInfo_GetTAC (nr_Cell1);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v_TAIList := cs_NG_TAIListNonConsecutive(v_PLMN, {bit2oct(v_TAC)});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v_NG_NetworkFeatureSupport.emf := '01'B;</w:t>
            </w:r>
          </w:p>
          <w:p w:rsidR="00993C1B" w:rsidRDefault="00993C1B" w:rsidP="00993C1B">
            <w:pPr>
              <w:rPr>
                <w:noProof/>
              </w:rPr>
            </w:pP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Steps 5 - 13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f_NR5GC_RRC_Idle_Steps5_13 (v_GMM_MobilityInfo, nr_Cell1, v_ReceivedMsg, v_PLMN, TESTMode_OFF, Initial_NoSecurity);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Step 14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Registration Accept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v_MsgToSend := f_Get_NG_RegistrationAcceptMsg (Initial_Secure,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v_GMM_MobilityInfo,  // @sic R5-206426 sic@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v_GUTIToSend,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v_TAIList,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omit,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-, -, -,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v_NG_NetworkFeatureSupport);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SRB.send(cas_NR_SRB_NasPdu_REQ(nr_Cell1, tsc_NR_RbId_SRB1, -, cs_NG_NAS_Request(tsc_SHT_IntegrityProtected_Ciphered, v_MsgToSend)));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Steps 15 - 20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f_NR5GC_RRC_Idle_Steps15_20(nr_Cell1, TESTMode_OFF);</w:t>
            </w:r>
          </w:p>
          <w:p w:rsidR="00993C1B" w:rsidRDefault="00993C1B" w:rsidP="00993C1B">
            <w:pPr>
              <w:rPr>
                <w:noProof/>
              </w:rPr>
            </w:pP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Now tell EUTRA preamble finished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cms_EUTRA_NR_Trigger("Preamble"));</w:t>
            </w:r>
          </w:p>
          <w:p w:rsidR="00993C1B" w:rsidRDefault="00993C1B" w:rsidP="00993C1B">
            <w:pPr>
              <w:rPr>
                <w:noProof/>
              </w:rPr>
            </w:pP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:rsidR="00993C1B" w:rsidRDefault="00993C1B" w:rsidP="00993C1B">
            <w:pPr>
              <w:rPr>
                <w:noProof/>
              </w:rPr>
            </w:pP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fl_TC_11_1_7_NR5GC_TestBody();</w:t>
            </w:r>
          </w:p>
          <w:p w:rsidR="00993C1B" w:rsidRDefault="00993C1B" w:rsidP="00993C1B">
            <w:pPr>
              <w:rPr>
                <w:noProof/>
              </w:rPr>
            </w:pP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f_NR_ReleaseAllCells();</w:t>
            </w:r>
          </w:p>
          <w:p w:rsidR="00AE537C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AE537C" w:rsidRDefault="00AE537C" w:rsidP="00AE537C">
      <w:pPr>
        <w:rPr>
          <w:noProof/>
        </w:rPr>
      </w:pPr>
    </w:p>
    <w:p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:rsidTr="00482CA8">
        <w:tc>
          <w:tcPr>
            <w:tcW w:w="9855" w:type="dxa"/>
            <w:shd w:val="clear" w:color="auto" w:fill="auto"/>
          </w:tcPr>
          <w:p w:rsidR="00993C1B" w:rsidRDefault="00AE537C" w:rsidP="00993C1B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993C1B">
              <w:rPr>
                <w:noProof/>
              </w:rPr>
              <w:t>function f_TC_11_1_7_NR5GC() runs on NR5GC_PTC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{ //Emergency call setup from NR RRC_IDLE / Emergency services Fallback to EPS with redirection / Single registration mode with N26 interface / Success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GMM_MobilityInfo_Type v_GMM_MobilityInfo;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template (value) NG_NAS_DL_Message_Type v_MsgToSend;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PLMN_Identity v_ASN_PLMN;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NG_NAS_GutiParameters_Type v_GutiParams;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template (value) NG_MobileIdentity v_GUTIToSend;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template (value) NG_TrackingAreaIdList v_TAIList;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var template (value) NG_NetworkFeatureSupport v_NG_NetworkFeatureSupport := cs_NG_NetworkFeatureSupport_Def;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f_NR5GC_IRAT_Init(NR_6);</w:t>
            </w:r>
          </w:p>
          <w:p w:rsidR="00993C1B" w:rsidRDefault="00993C1B" w:rsidP="00993C1B">
            <w:pPr>
              <w:rPr>
                <w:noProof/>
              </w:rPr>
            </w:pP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B42BFD" w:rsidRPr="00B42BFD">
              <w:rPr>
                <w:noProof/>
                <w:highlight w:val="yellow"/>
              </w:rPr>
              <w:t>f_NR5GC_IRAT_UECapabilityTransfer(nr_Cell1);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Wait until UE has attached on EUTRA</w:t>
            </w:r>
          </w:p>
          <w:p w:rsidR="00B42BFD" w:rsidRDefault="00993C1B" w:rsidP="00B42BFD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f_EUTRA_NR_WaitForCoOrd_Trigger (EUTRA, "Preamble");</w:t>
            </w:r>
          </w:p>
          <w:p w:rsidR="00B42BFD" w:rsidRPr="00465C28" w:rsidRDefault="00B42BFD" w:rsidP="00B42BFD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465C28">
              <w:rPr>
                <w:noProof/>
                <w:highlight w:val="yellow"/>
                <w:lang w:eastAsia="zh-CN"/>
              </w:rPr>
              <w:t>f_NR_SetCellPower (nr_Cell1, tsc_NR_ServingCellSSS_EPRE_FR1, tsc_NR_ServingCellSSS_EPRE_FR2);</w:t>
            </w:r>
          </w:p>
          <w:p w:rsidR="00B42BFD" w:rsidRPr="00B42BFD" w:rsidRDefault="00B42BFD" w:rsidP="00B42BFD">
            <w:pPr>
              <w:ind w:firstLine="195"/>
              <w:rPr>
                <w:noProof/>
                <w:lang w:eastAsia="zh-CN"/>
              </w:rPr>
            </w:pPr>
            <w:r w:rsidRPr="00465C28">
              <w:rPr>
                <w:noProof/>
                <w:highlight w:val="yellow"/>
                <w:lang w:eastAsia="zh-CN"/>
              </w:rPr>
              <w:t>f_NR5GC_SwitchOnAndResetIMS();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Now register on NR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Steps 2 - 4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RRC Connection Setup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?, (tsc_SHT_NoSecurityProtection, tsc_SHT_IntegrityProtected));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if (not f_Check_NG_RegistrationReqMsg (v_GMM_MobilityInfo, v_ReceivedMsg.Pdu, Initial_NoSecurity, -, -, -, -, cdr_NG_GMM_Cap_S1)) {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"Registration Request Message Failed");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993C1B" w:rsidRDefault="00993C1B" w:rsidP="00993C1B">
            <w:pPr>
              <w:rPr>
                <w:noProof/>
              </w:rPr>
            </w:pP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v_ASN_PLMN := f_NR_CellInfo_GetPLMN (nr_Cell1);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v_PLMN := f_NR_Asn2Nas_PlmnId(v_ASN_PLMN);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v_GutiParams := f_NR5GC_CellInfo_GetGutiParameters (nr_Cell1);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v_GUTIToSend := f_NG_GutiParameters2MobileIdentity (v_PLMN, v_GutiParams);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v_TAC := f_NR_CellInfo_GetTAC (nr_Cell1);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v_TAIList := cs_NG_TAIListNonConsecutive(v_PLMN, {bit2oct(v_TAC)});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v_NG_NetworkFeatureSupport.emf := '01'B;</w:t>
            </w:r>
          </w:p>
          <w:p w:rsidR="00993C1B" w:rsidRDefault="00993C1B" w:rsidP="00993C1B">
            <w:pPr>
              <w:rPr>
                <w:noProof/>
              </w:rPr>
            </w:pP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Steps 5 - 13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f_NR5GC_RRC_Idle_Steps5_13 (v_GMM_MobilityInfo, nr_Cell1, v_ReceivedMsg, v_PLMN, TESTMode_OFF, </w:t>
            </w:r>
            <w:r>
              <w:rPr>
                <w:noProof/>
              </w:rPr>
              <w:lastRenderedPageBreak/>
              <w:t>Initial_NoSecurity);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Step 14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Registration Accept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v_MsgToSend := f_Get_NG_RegistrationAcceptMsg (Initial_Secure,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v_GMM_MobilityInfo,  // @sic R5-206426 sic@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v_GUTIToSend,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v_TAIList,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omit,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-, -, -,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v_NG_NetworkFeatureSupport);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SRB.send(cas_NR_SRB_NasPdu_REQ(nr_Cell1, tsc_NR_RbId_SRB1, -, cs_NG_NAS_Request(tsc_SHT_IntegrityProtected_Ciphered, v_MsgToSend)));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Steps 15 - 20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f_NR5GC_RRC_Idle_Steps15_20(nr_Cell1, TESTMode_OFF);</w:t>
            </w:r>
          </w:p>
          <w:p w:rsidR="00993C1B" w:rsidRDefault="00993C1B" w:rsidP="00993C1B">
            <w:pPr>
              <w:rPr>
                <w:noProof/>
              </w:rPr>
            </w:pP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// Now tell EUTRA preamble finished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cms_EUTRA_NR_Trigger("Preamble"));</w:t>
            </w:r>
          </w:p>
          <w:p w:rsidR="00993C1B" w:rsidRDefault="00993C1B" w:rsidP="00993C1B">
            <w:pPr>
              <w:rPr>
                <w:noProof/>
              </w:rPr>
            </w:pP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:rsidR="00993C1B" w:rsidRDefault="00993C1B" w:rsidP="00993C1B">
            <w:pPr>
              <w:rPr>
                <w:noProof/>
              </w:rPr>
            </w:pP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fl_TC_11_1_7_NR5GC_TestBody();</w:t>
            </w:r>
          </w:p>
          <w:p w:rsidR="00993C1B" w:rsidRDefault="00993C1B" w:rsidP="00993C1B">
            <w:pPr>
              <w:rPr>
                <w:noProof/>
              </w:rPr>
            </w:pP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:rsidR="00993C1B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  f_NR_ReleaseAllCells();</w:t>
            </w:r>
          </w:p>
          <w:p w:rsidR="00AE537C" w:rsidRDefault="00993C1B" w:rsidP="00993C1B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022434" w:rsidRPr="0065443B" w:rsidRDefault="00022434" w:rsidP="00022434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67572157"/>
      <w:bookmarkEnd w:id="9"/>
      <w:bookmarkEnd w:id="10"/>
      <w:bookmarkEnd w:id="11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13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022434" w:rsidTr="00345FDB">
        <w:trPr>
          <w:trHeight w:val="447"/>
        </w:trPr>
        <w:tc>
          <w:tcPr>
            <w:tcW w:w="2075" w:type="dxa"/>
          </w:tcPr>
          <w:p w:rsidR="00022434" w:rsidRPr="00E751F5" w:rsidRDefault="00022434" w:rsidP="00345FD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22434" w:rsidRPr="002D56A7" w:rsidRDefault="00B65D70" w:rsidP="00345FDB">
            <w:pPr>
              <w:spacing w:after="0"/>
            </w:pPr>
            <w:r>
              <w:rPr>
                <w:noProof/>
              </w:rPr>
              <w:t>fl_TC_11_1_7_NR5GC_TestBody</w:t>
            </w:r>
          </w:p>
        </w:tc>
      </w:tr>
      <w:tr w:rsidR="00022434" w:rsidRPr="004A6B5A" w:rsidTr="00345FDB">
        <w:trPr>
          <w:trHeight w:val="775"/>
        </w:trPr>
        <w:tc>
          <w:tcPr>
            <w:tcW w:w="2075" w:type="dxa"/>
          </w:tcPr>
          <w:p w:rsidR="00022434" w:rsidRPr="00E751F5" w:rsidRDefault="00022434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022434" w:rsidRPr="00993C1B" w:rsidRDefault="00C849A0" w:rsidP="00C849A0">
            <w:pPr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Acoording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38.331 clause 5.3.8.3, UE will </w:t>
            </w:r>
            <w:r w:rsidRPr="00C849A0">
              <w:rPr>
                <w:lang w:val="en-US" w:eastAsia="zh-CN"/>
              </w:rPr>
              <w:t xml:space="preserve">ignore any field included in </w:t>
            </w:r>
            <w:proofErr w:type="spellStart"/>
            <w:r w:rsidRPr="00C849A0">
              <w:rPr>
                <w:lang w:val="en-US" w:eastAsia="zh-CN"/>
              </w:rPr>
              <w:t>RRCRelease</w:t>
            </w:r>
            <w:proofErr w:type="spellEnd"/>
            <w:r w:rsidRPr="00C849A0">
              <w:rPr>
                <w:lang w:val="en-US" w:eastAsia="zh-CN"/>
              </w:rPr>
              <w:t xml:space="preserve"> message except </w:t>
            </w:r>
            <w:proofErr w:type="spellStart"/>
            <w:r w:rsidRPr="00C849A0">
              <w:rPr>
                <w:lang w:val="en-US" w:eastAsia="zh-CN"/>
              </w:rPr>
              <w:t>waitTime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if </w:t>
            </w:r>
            <w:r w:rsidRPr="00C849A0">
              <w:rPr>
                <w:lang w:val="en-US" w:eastAsia="zh-CN"/>
              </w:rPr>
              <w:t>the AS security is not activated</w:t>
            </w:r>
            <w:r>
              <w:rPr>
                <w:rFonts w:hint="eastAsia"/>
                <w:lang w:val="en-US" w:eastAsia="zh-CN"/>
              </w:rPr>
              <w:t>, so it is should add security activate process after step 5.</w:t>
            </w:r>
          </w:p>
        </w:tc>
      </w:tr>
      <w:tr w:rsidR="00022434" w:rsidTr="00345FDB">
        <w:tc>
          <w:tcPr>
            <w:tcW w:w="2075" w:type="dxa"/>
          </w:tcPr>
          <w:p w:rsidR="00022434" w:rsidRPr="00E751F5" w:rsidRDefault="00022434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22434" w:rsidRPr="00993C1B" w:rsidRDefault="00022434" w:rsidP="00B65D7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proofErr w:type="spellStart"/>
            <w:r w:rsidRPr="00465C28">
              <w:rPr>
                <w:rFonts w:ascii="Times New Roman" w:hAnsi="Times New Roman" w:hint="eastAsia"/>
                <w:lang w:val="en-US" w:eastAsia="zh-CN"/>
              </w:rPr>
              <w:t>dd</w:t>
            </w:r>
            <w:proofErr w:type="spellEnd"/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proofErr w:type="spellStart"/>
            <w:r w:rsidR="00B65D70" w:rsidRPr="00B65D70">
              <w:rPr>
                <w:rFonts w:ascii="Times New Roman" w:hAnsi="Times New Roman"/>
                <w:lang w:val="en-US" w:eastAsia="zh-CN"/>
              </w:rPr>
              <w:t>f_NR_RRC_</w:t>
            </w:r>
            <w:proofErr w:type="gramStart"/>
            <w:r w:rsidR="00B65D70" w:rsidRPr="00B65D70">
              <w:rPr>
                <w:rFonts w:ascii="Times New Roman" w:hAnsi="Times New Roman"/>
                <w:lang w:val="en-US" w:eastAsia="zh-CN"/>
              </w:rPr>
              <w:t>ActivateSecurity</w:t>
            </w:r>
            <w:proofErr w:type="spellEnd"/>
            <w:r w:rsidR="00B65D70" w:rsidRPr="00B65D70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after</w:t>
            </w:r>
            <w:proofErr w:type="gramEnd"/>
            <w:r w:rsidR="00B65D70">
              <w:rPr>
                <w:rFonts w:ascii="Times New Roman" w:hAnsi="Times New Roman" w:hint="eastAsia"/>
                <w:lang w:val="en-US" w:eastAsia="zh-CN"/>
              </w:rPr>
              <w:t xml:space="preserve"> step5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  <w:tr w:rsidR="00022434" w:rsidTr="00345FDB">
        <w:tc>
          <w:tcPr>
            <w:tcW w:w="2075" w:type="dxa"/>
          </w:tcPr>
          <w:p w:rsidR="00022434" w:rsidRPr="00E751F5" w:rsidRDefault="00022434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22434" w:rsidRPr="007015EF" w:rsidRDefault="00022434" w:rsidP="00345FDB">
            <w:pPr>
              <w:spacing w:after="0"/>
            </w:pPr>
            <w:r w:rsidRPr="00993C1B">
              <w:t>EPS_Fallback_NR5GC_NR.ttcn</w:t>
            </w:r>
          </w:p>
        </w:tc>
      </w:tr>
      <w:tr w:rsidR="00022434" w:rsidRPr="00E751F5" w:rsidTr="00345FDB">
        <w:tc>
          <w:tcPr>
            <w:tcW w:w="2075" w:type="dxa"/>
          </w:tcPr>
          <w:p w:rsidR="00022434" w:rsidRPr="00E751F5" w:rsidRDefault="00022434" w:rsidP="00345F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022434" w:rsidRPr="00E751F5" w:rsidRDefault="00022434" w:rsidP="00345FDB">
            <w:pPr>
              <w:rPr>
                <w:rFonts w:ascii="Arial" w:hAnsi="Arial"/>
                <w:highlight w:val="cyan"/>
              </w:rPr>
            </w:pPr>
          </w:p>
        </w:tc>
      </w:tr>
    </w:tbl>
    <w:p w:rsidR="00022434" w:rsidRDefault="00022434" w:rsidP="00022434">
      <w:pPr>
        <w:rPr>
          <w:noProof/>
        </w:rPr>
      </w:pPr>
    </w:p>
    <w:p w:rsidR="00022434" w:rsidRPr="007015EF" w:rsidRDefault="00022434" w:rsidP="00022434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22434" w:rsidTr="00345FDB">
        <w:tc>
          <w:tcPr>
            <w:tcW w:w="9855" w:type="dxa"/>
            <w:shd w:val="clear" w:color="auto" w:fill="auto"/>
          </w:tcPr>
          <w:p w:rsidR="00B65D70" w:rsidRDefault="00022434" w:rsidP="00B65D70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65D70">
              <w:rPr>
                <w:noProof/>
              </w:rPr>
              <w:t>function fl_TC_11_1_7_NR5GC_TestBody() runs on NR5GC_PTC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B65D70" w:rsidRDefault="00B65D70" w:rsidP="00B65D70">
            <w:pPr>
              <w:rPr>
                <w:noProof/>
              </w:rPr>
            </w:pP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f_UT_RequestIMSEmergencyCall(UT, px_EmergencyCallNumber);</w:t>
            </w:r>
          </w:p>
          <w:p w:rsidR="00B65D70" w:rsidRDefault="00B65D70" w:rsidP="00B65D70">
            <w:pPr>
              <w:rPr>
                <w:noProof/>
              </w:rPr>
            </w:pP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//@siclog "Steps 3-5" siclog@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emergency);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3");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if (f_Check_NG_ServiceReqMsg (v_ReceivedMsg.Pdu,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cs_NAS_KeySetIdentifier_lv(f_NR_SecurityKSIamf_Get (), tsc_NasKsi_NativeSecurityContext),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v_S_TMSI,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'0100'B)) {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f_NR_PreliminaryPass(__FILE__, __LINE__, "Step 5");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"Step 5");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f_NR_RRCRelease_Common(nr_Cell1, cs_38508_RRCRelease (tsc_NR_RRC_TI_Def, -, v_RedirectedCarrierInfo ));</w:t>
            </w:r>
          </w:p>
          <w:p w:rsidR="00B65D70" w:rsidRDefault="00B65D70" w:rsidP="00B65D70">
            <w:pPr>
              <w:rPr>
                <w:noProof/>
              </w:rPr>
            </w:pP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f_NR5GC_TrackingAreaUpdateFromN1(nr_Cell1);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Rest of test on EUTRA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"Postamble");</w:t>
            </w:r>
          </w:p>
          <w:p w:rsidR="00022434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022434" w:rsidRDefault="00022434" w:rsidP="00022434">
      <w:pPr>
        <w:rPr>
          <w:noProof/>
        </w:rPr>
      </w:pPr>
    </w:p>
    <w:p w:rsidR="00022434" w:rsidRPr="007015EF" w:rsidRDefault="00022434" w:rsidP="00022434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22434" w:rsidTr="00345FDB">
        <w:tc>
          <w:tcPr>
            <w:tcW w:w="9855" w:type="dxa"/>
            <w:shd w:val="clear" w:color="auto" w:fill="auto"/>
          </w:tcPr>
          <w:p w:rsidR="00B65D70" w:rsidRDefault="00022434" w:rsidP="00B65D70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B65D70">
              <w:rPr>
                <w:noProof/>
              </w:rPr>
              <w:t>function fl_TC_11_1_7_NR5GC_TestBody() runs on NR5GC_PTC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B65D70" w:rsidRDefault="00B65D70" w:rsidP="00B65D70">
            <w:pPr>
              <w:rPr>
                <w:noProof/>
              </w:rPr>
            </w:pP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f_UT_RequestIMSEmergencyCall(UT, px_EmergencyCallNumber);</w:t>
            </w:r>
          </w:p>
          <w:p w:rsidR="00B65D70" w:rsidRDefault="00B65D70" w:rsidP="00B65D70">
            <w:pPr>
              <w:rPr>
                <w:noProof/>
              </w:rPr>
            </w:pP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//@siclog "Steps 3-5" siclog@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emergency);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3");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if (f_Check_NG_ServiceReqMsg (v_ReceivedMsg.Pdu,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cs_NAS_KeySetIdentifier_lv(f_NR_SecurityKSIamf_Get (), tsc_NasKsi_NativeSecurityContext),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v_S_TMSI,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'0100'B)) {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f_NR_PreliminaryPass(__FILE__, __LINE__, "Step 5");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"Step 5");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B65D70">
              <w:rPr>
                <w:noProof/>
                <w:highlight w:val="yellow"/>
              </w:rPr>
              <w:t>f_NR_RRC_ActivateSecurity (nr_Cell1, v_ReceivedMsg.SecurityProtection.NasCount);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f_NR_RRCRelease_Common(nr_Cell1, cs_38508_RRCRelease (tsc_NR_RRC_TI_Def, -, v_RedirectedCarrierInfo ));</w:t>
            </w:r>
          </w:p>
          <w:p w:rsidR="00B65D70" w:rsidRDefault="00B65D70" w:rsidP="00B65D70">
            <w:pPr>
              <w:rPr>
                <w:noProof/>
              </w:rPr>
            </w:pP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Send both authentication and NR sysinfo paramters to EUTRA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f_NR5GC_TrackingAreaUpdateFromN1(nr_Cell1);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// Rest of test on EUTRA</w:t>
            </w:r>
          </w:p>
          <w:p w:rsidR="00B65D70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"Postamble");</w:t>
            </w:r>
          </w:p>
          <w:p w:rsidR="00022434" w:rsidRDefault="00B65D70" w:rsidP="00B65D7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65D70" w:rsidRPr="0065443B" w:rsidRDefault="00B65D70" w:rsidP="00B65D70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67572158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3</w:t>
      </w:r>
      <w:bookmarkEnd w:id="14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65D70" w:rsidTr="00345FDB">
        <w:trPr>
          <w:trHeight w:val="447"/>
        </w:trPr>
        <w:tc>
          <w:tcPr>
            <w:tcW w:w="2075" w:type="dxa"/>
          </w:tcPr>
          <w:p w:rsidR="00B65D70" w:rsidRPr="00E751F5" w:rsidRDefault="00B65D70" w:rsidP="00345FD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65D70" w:rsidRPr="002D56A7" w:rsidRDefault="008952A7" w:rsidP="00345FDB">
            <w:pPr>
              <w:spacing w:after="0"/>
            </w:pPr>
            <w:r w:rsidRPr="008952A7">
              <w:rPr>
                <w:noProof/>
              </w:rPr>
              <w:t>fl_TC_11_1_7_NR5GC_EUTRA_TestBody</w:t>
            </w:r>
          </w:p>
        </w:tc>
      </w:tr>
      <w:tr w:rsidR="00B65D70" w:rsidRPr="004A6B5A" w:rsidTr="00345FDB">
        <w:trPr>
          <w:trHeight w:val="775"/>
        </w:trPr>
        <w:tc>
          <w:tcPr>
            <w:tcW w:w="2075" w:type="dxa"/>
          </w:tcPr>
          <w:p w:rsidR="00B65D70" w:rsidRPr="00E751F5" w:rsidRDefault="00B65D70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65D70" w:rsidRDefault="007E7040" w:rsidP="007E7040">
            <w:pPr>
              <w:numPr>
                <w:ilvl w:val="0"/>
                <w:numId w:val="18"/>
              </w:numPr>
              <w:spacing w:after="0"/>
              <w:rPr>
                <w:lang w:val="en-US"/>
              </w:rPr>
            </w:pPr>
            <w:r w:rsidRPr="007E7040">
              <w:rPr>
                <w:noProof/>
              </w:rPr>
              <w:t>v_NasCount</w:t>
            </w:r>
            <w:r w:rsidR="00B65D70" w:rsidRPr="007E7040">
              <w:rPr>
                <w:rFonts w:hint="eastAsia"/>
                <w:lang w:val="en-US" w:eastAsia="zh-CN"/>
              </w:rPr>
              <w:t xml:space="preserve"> should to </w:t>
            </w:r>
            <w:r w:rsidRPr="007E7040">
              <w:rPr>
                <w:rFonts w:hint="eastAsia"/>
                <w:lang w:val="en-US" w:eastAsia="zh-CN"/>
              </w:rPr>
              <w:t>be initialized before step 10A</w:t>
            </w:r>
            <w:r w:rsidR="00B65D70" w:rsidRPr="007E7040">
              <w:rPr>
                <w:rFonts w:hint="eastAsia"/>
                <w:lang w:val="en-US" w:eastAsia="zh-CN"/>
              </w:rPr>
              <w:t>.</w:t>
            </w:r>
          </w:p>
          <w:p w:rsidR="007E7040" w:rsidRDefault="007E7040" w:rsidP="007E7040">
            <w:pPr>
              <w:numPr>
                <w:ilvl w:val="0"/>
                <w:numId w:val="18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Need to receive </w:t>
            </w:r>
            <w:proofErr w:type="spellStart"/>
            <w:r w:rsidRPr="007E7040">
              <w:rPr>
                <w:lang w:val="en-US" w:eastAsia="zh-CN"/>
              </w:rPr>
              <w:t>RRCConnectionReconfigurationComplete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message in step 10A-10D.</w:t>
            </w:r>
          </w:p>
          <w:p w:rsidR="007E7040" w:rsidRPr="00993C1B" w:rsidRDefault="007E7040" w:rsidP="007E7040">
            <w:pPr>
              <w:numPr>
                <w:ilvl w:val="0"/>
                <w:numId w:val="18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Because SRB2 has been established in step 10A-10D, </w:t>
            </w:r>
            <w:proofErr w:type="spellStart"/>
            <w:r w:rsidR="008952A7">
              <w:rPr>
                <w:rFonts w:hint="eastAsia"/>
                <w:lang w:val="en-US" w:eastAsia="zh-CN"/>
              </w:rPr>
              <w:t>Nas</w:t>
            </w:r>
            <w:proofErr w:type="spellEnd"/>
            <w:r w:rsidR="008952A7">
              <w:rPr>
                <w:rFonts w:hint="eastAsia"/>
                <w:lang w:val="en-US" w:eastAsia="zh-CN"/>
              </w:rPr>
              <w:t xml:space="preserve"> message of </w:t>
            </w:r>
            <w:proofErr w:type="spellStart"/>
            <w:r w:rsidR="008952A7">
              <w:rPr>
                <w:rFonts w:hint="eastAsia"/>
                <w:lang w:val="en-US" w:eastAsia="zh-CN"/>
              </w:rPr>
              <w:t>additionl</w:t>
            </w:r>
            <w:proofErr w:type="spellEnd"/>
            <w:r w:rsidR="008952A7">
              <w:rPr>
                <w:rFonts w:hint="eastAsia"/>
                <w:lang w:val="en-US" w:eastAsia="zh-CN"/>
              </w:rPr>
              <w:t xml:space="preserve"> PDN needs to use SRB2 receive.</w:t>
            </w:r>
          </w:p>
        </w:tc>
      </w:tr>
      <w:tr w:rsidR="00B65D70" w:rsidTr="00345FDB">
        <w:tc>
          <w:tcPr>
            <w:tcW w:w="2075" w:type="dxa"/>
          </w:tcPr>
          <w:p w:rsidR="00B65D70" w:rsidRPr="00E751F5" w:rsidRDefault="00B65D70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65D70" w:rsidRPr="007E7040" w:rsidRDefault="007E7040" w:rsidP="00B65D70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 w:rsidRPr="007E7040">
              <w:rPr>
                <w:rFonts w:ascii="Times New Roman" w:hAnsi="Times New Roman"/>
                <w:noProof/>
              </w:rPr>
              <w:t>v_NasCount</w:t>
            </w:r>
            <w:r w:rsidRPr="007E7040">
              <w:rPr>
                <w:rFonts w:ascii="Times New Roman" w:hAnsi="Times New Roman" w:hint="eastAsia"/>
                <w:noProof/>
              </w:rPr>
              <w:t xml:space="preserve"> is equal to Nas sequeues number of TAU.</w:t>
            </w:r>
          </w:p>
          <w:p w:rsidR="007E7040" w:rsidRPr="007E7040" w:rsidRDefault="007E7040" w:rsidP="00B65D70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proofErr w:type="spellStart"/>
            <w:r w:rsidRPr="007E7040">
              <w:rPr>
                <w:rFonts w:ascii="Times New Roman" w:hAnsi="Times New Roman" w:hint="eastAsia"/>
                <w:lang w:val="en-US" w:eastAsia="zh-CN"/>
              </w:rPr>
              <w:t>dd</w:t>
            </w:r>
            <w:proofErr w:type="spellEnd"/>
            <w:r w:rsidRPr="007E7040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r w:rsidRPr="007E7040">
              <w:rPr>
                <w:rFonts w:ascii="Times New Roman" w:hAnsi="Times New Roman"/>
                <w:lang w:val="en-US" w:eastAsia="zh-CN"/>
              </w:rPr>
              <w:t>f_EUTRA_Activate_SRB2_DRB_ReceiveRrcAndNasMsg</w:t>
            </w:r>
            <w:r w:rsidRPr="007E7040">
              <w:rPr>
                <w:rFonts w:ascii="Times New Roman" w:hAnsi="Times New Roman" w:hint="eastAsia"/>
                <w:lang w:val="en-US" w:eastAsia="zh-CN"/>
              </w:rPr>
              <w:t xml:space="preserve"> in step 10A-10D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7E7040" w:rsidRPr="00993C1B" w:rsidRDefault="008952A7" w:rsidP="00B65D70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Set the fourth p</w:t>
            </w:r>
            <w:r>
              <w:rPr>
                <w:rFonts w:ascii="Times New Roman" w:hAnsi="Times New Roman" w:hint="eastAsia"/>
                <w:noProof/>
              </w:rPr>
              <w:t xml:space="preserve">arameter of </w:t>
            </w:r>
            <w:r w:rsidRPr="008952A7">
              <w:rPr>
                <w:rFonts w:ascii="Times New Roman" w:hAnsi="Times New Roman"/>
                <w:noProof/>
              </w:rPr>
              <w:t>f_EUTRA38_MultiPDN_EstablishAdditionalPDNs</w:t>
            </w:r>
            <w:r w:rsidRPr="008952A7">
              <w:rPr>
                <w:rFonts w:ascii="Times New Roman" w:hAnsi="Times New Roman" w:hint="eastAsia"/>
                <w:noProof/>
              </w:rPr>
              <w:t xml:space="preserve"> to srb2 in step 12-16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B65D70" w:rsidTr="00345FDB">
        <w:tc>
          <w:tcPr>
            <w:tcW w:w="2075" w:type="dxa"/>
          </w:tcPr>
          <w:p w:rsidR="00B65D70" w:rsidRPr="00E751F5" w:rsidRDefault="00B65D70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65D70" w:rsidRPr="007015EF" w:rsidRDefault="008952A7" w:rsidP="00345FDB">
            <w:pPr>
              <w:spacing w:after="0"/>
            </w:pPr>
            <w:r w:rsidRPr="008952A7">
              <w:t>EPS_Fallback_NR5GC_EUTRA.ttcn</w:t>
            </w:r>
          </w:p>
        </w:tc>
      </w:tr>
      <w:tr w:rsidR="00B65D70" w:rsidRPr="00E751F5" w:rsidTr="00345FDB">
        <w:tc>
          <w:tcPr>
            <w:tcW w:w="2075" w:type="dxa"/>
          </w:tcPr>
          <w:p w:rsidR="00B65D70" w:rsidRPr="00E751F5" w:rsidRDefault="00B65D70" w:rsidP="00345F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65D70" w:rsidRPr="00E751F5" w:rsidRDefault="00B65D70" w:rsidP="00345FDB">
            <w:pPr>
              <w:rPr>
                <w:rFonts w:ascii="Arial" w:hAnsi="Arial"/>
                <w:highlight w:val="cyan"/>
              </w:rPr>
            </w:pPr>
          </w:p>
        </w:tc>
      </w:tr>
    </w:tbl>
    <w:p w:rsidR="00B65D70" w:rsidRDefault="00B65D70" w:rsidP="00B65D70">
      <w:pPr>
        <w:rPr>
          <w:noProof/>
        </w:rPr>
      </w:pPr>
    </w:p>
    <w:p w:rsidR="00B65D70" w:rsidRPr="007015EF" w:rsidRDefault="00B65D70" w:rsidP="00B65D70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65D70" w:rsidTr="00345FDB">
        <w:tc>
          <w:tcPr>
            <w:tcW w:w="9855" w:type="dxa"/>
            <w:shd w:val="clear" w:color="auto" w:fill="auto"/>
          </w:tcPr>
          <w:p w:rsidR="007E7040" w:rsidRDefault="00B65D70" w:rsidP="007E7040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E7040">
              <w:rPr>
                <w:noProof/>
              </w:rPr>
              <w:t>function fl_TC_11_1_7_NR5GC_EUTRA_TestBody() runs on EUTRA_Multi5GS_PTC // @sic R5-204399 sic@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var NasCount_Type v_NasCount;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tsc_Suitable_NeighbourIntraFreq_CellRS_EPRE);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"Steps 7-10b2" siclog@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The UE transmits an RRCConnectionRequest message with 'establishmentCause' set to 'emergency'.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SRB.check(receive(car_SRB0_RrcPdu_IND(eutra_Cell1, cr_RRCConnectionRequest(emergency))));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7");</w:t>
            </w:r>
          </w:p>
          <w:p w:rsidR="007E7040" w:rsidRDefault="007E7040" w:rsidP="007E7040">
            <w:pPr>
              <w:rPr>
                <w:noProof/>
              </w:rPr>
            </w:pP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// @sic R5-204467 sic@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v_NasInd := f_EUTRA38_TAUReqFromN1(eutra_Cell1,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tsc_RRC_TI_Def,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MAPPED_CXT,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emergency);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10A - 10D" siclog@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f_EUTRA38_MultiPDN_Activate_SRB2_DRB_SendRrcMsg(eutra_Cell1,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tsc_RRC_TI_Def,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v_NasCount);</w:t>
            </w:r>
          </w:p>
          <w:p w:rsidR="007E7040" w:rsidRDefault="007E7040" w:rsidP="007E7040">
            <w:pPr>
              <w:rPr>
                <w:noProof/>
              </w:rPr>
            </w:pP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FFS: CR R5 204467 steps 2-4b of 4.9.7 with mapped security context.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Steps 4a1 - 4b2 are not performed for mapped security context, so not included here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10E - 11" siclog@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v_NasCount := f_EUTRA38_TrackingAreaUpdateFromN1_WithoutReq(eutra_Cell1,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v_NasInd,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MAPPED_CXT,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noRrcConnectionRelease,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-, true);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11");</w:t>
            </w:r>
          </w:p>
          <w:p w:rsidR="007E7040" w:rsidRDefault="007E7040" w:rsidP="007E7040">
            <w:pPr>
              <w:rPr>
                <w:noProof/>
              </w:rPr>
            </w:pP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"Steps 12 - 16" siclog@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Steps 9-15 of 4.5A.4.3-1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f_EUTRA38_MultiPDN_EstablishAdditionalPDNs(eutra_Cell1, 1);</w:t>
            </w:r>
          </w:p>
          <w:p w:rsidR="007E7040" w:rsidRDefault="007E7040" w:rsidP="007E7040">
            <w:pPr>
              <w:rPr>
                <w:noProof/>
              </w:rPr>
            </w:pP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19-20" siclog@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f_EUTRA38_MultiPDN_ActivateDedicatedEpsBearer_Speech(eutra_Cell1, Emergency_PDN);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20");</w:t>
            </w:r>
          </w:p>
          <w:p w:rsidR="007E7040" w:rsidRDefault="007E7040" w:rsidP="007E7040">
            <w:pPr>
              <w:rPr>
                <w:noProof/>
              </w:rPr>
            </w:pP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21" siclog@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7E7040" w:rsidRDefault="007E7040" w:rsidP="007E7040">
            <w:pPr>
              <w:rPr>
                <w:noProof/>
              </w:rPr>
            </w:pP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Tell IMS PTC to release the call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f_IMS_IPCAN_SendCoOrdMsg(IMS[tsc_Index_IMS2]);</w:t>
            </w:r>
          </w:p>
          <w:p w:rsidR="007E7040" w:rsidRDefault="007E7040" w:rsidP="007E7040">
            <w:pPr>
              <w:rPr>
                <w:noProof/>
              </w:rPr>
            </w:pP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//IMS call has been released.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f_IMS_IPCAN_WaitForTrigger(IMS[tsc_Index_IMS2]);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The SS deactivates the EPS bearer. [This is the rest of C.32]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f_EUTRA_DeactivateEPS_BearerContext (eutra_Cell1,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int2hex(valueof(f_Get_EPSBearerIdForAPNType(Emergency_PDN)), 1));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:rsidR="00B65D7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65D70" w:rsidRDefault="00B65D70" w:rsidP="00B65D70">
      <w:pPr>
        <w:rPr>
          <w:noProof/>
        </w:rPr>
      </w:pPr>
    </w:p>
    <w:p w:rsidR="00B65D70" w:rsidRPr="007015EF" w:rsidRDefault="00B65D70" w:rsidP="00B65D70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65D70" w:rsidTr="00345FDB">
        <w:tc>
          <w:tcPr>
            <w:tcW w:w="9855" w:type="dxa"/>
            <w:shd w:val="clear" w:color="auto" w:fill="auto"/>
          </w:tcPr>
          <w:p w:rsidR="007E7040" w:rsidRDefault="00B65D70" w:rsidP="007E7040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7E7040">
              <w:rPr>
                <w:noProof/>
              </w:rPr>
              <w:t>function fl_TC_11_1_7_NR5GC_EUTRA_TestBody() runs on EUTRA_Multi5GS_PTC // @sic R5-204399 sic@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var NasCount_Type v_NasCount;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tsc_Suitable_NeighbourIntraFreq_CellRS_EPRE);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"Steps 7-10b2" siclog@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The UE transmits an RRCConnectionRequest message with 'establishmentCause' set to 'emergency'.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SRB.check(receive(car_SRB0_RrcPdu_IND(eutra_Cell1, cr_RRCConnectionRequest(emergency))));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7");</w:t>
            </w:r>
          </w:p>
          <w:p w:rsidR="007E7040" w:rsidRDefault="007E7040" w:rsidP="007E7040">
            <w:pPr>
              <w:rPr>
                <w:noProof/>
              </w:rPr>
            </w:pP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// @sic R5-204467 sic@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v_NasInd := f_EUTRA38_TAUReqFromN1(eutra_Cell1,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tsc_RRC_TI_Def,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MAPPED_CXT,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emergency);</w:t>
            </w:r>
          </w:p>
          <w:p w:rsidR="007E7040" w:rsidRDefault="007E7040" w:rsidP="007E7040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   </w:t>
            </w:r>
            <w:r w:rsidRPr="007E7040">
              <w:rPr>
                <w:noProof/>
                <w:highlight w:val="yellow"/>
              </w:rPr>
              <w:t>v_NasCount := v_NasInd.SecurityProtection.NasCount;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10A - 10D" siclog@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f_EUTRA38_MultiPDN_Activate_SRB2_DRB_SendRrcMsg(eutra_Cell1,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tsc_RRC_TI_Def,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v_NasCount);</w:t>
            </w:r>
          </w:p>
          <w:p w:rsidR="007E7040" w:rsidRPr="007E7040" w:rsidRDefault="007E7040" w:rsidP="007E7040">
            <w:pPr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7E7040">
              <w:rPr>
                <w:noProof/>
                <w:highlight w:val="yellow"/>
                <w:lang w:eastAsia="zh-CN"/>
              </w:rPr>
              <w:t>f_EUTRA_Activate_SRB2_DRB_ReceiveRrcAndNasMsg(eutra_Cell1,</w:t>
            </w:r>
          </w:p>
          <w:p w:rsidR="007E7040" w:rsidRDefault="007E7040" w:rsidP="007E7040">
            <w:pPr>
              <w:rPr>
                <w:noProof/>
                <w:lang w:eastAsia="zh-CN"/>
              </w:rPr>
            </w:pPr>
            <w:r w:rsidRPr="007E7040">
              <w:rPr>
                <w:noProof/>
                <w:highlight w:val="yellow"/>
                <w:lang w:eastAsia="zh-CN"/>
              </w:rPr>
              <w:t xml:space="preserve">                                                  tsc_RRC_TI_Def);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FFS: CR R5 204467 steps 2-4b of 4.9.7 with mapped security context.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Steps 4a1 - 4b2 are not performed for mapped security context, so not included here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10E - 11" siclog@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v_NasCount := f_EUTRA38_TrackingAreaUpdateFromN1_WithoutReq(eutra_Cell1,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v_NasInd,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MAPPED_CXT,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noRrcConnectionRelease,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-, true);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11");</w:t>
            </w:r>
          </w:p>
          <w:p w:rsidR="007E7040" w:rsidRDefault="007E7040" w:rsidP="007E7040">
            <w:pPr>
              <w:rPr>
                <w:noProof/>
              </w:rPr>
            </w:pP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"Steps 12 - 16" siclog@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Steps 9-15 of 4.5A.4.3-1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f_EUTRA38_MultiPDN_EstablishAdditionalPDNs(eutra_Cell1, 1</w:t>
            </w:r>
            <w:r>
              <w:t xml:space="preserve"> </w:t>
            </w:r>
            <w:r w:rsidRPr="007E7040">
              <w:rPr>
                <w:noProof/>
                <w:highlight w:val="yellow"/>
              </w:rPr>
              <w:t>, -, tsc_SRB2</w:t>
            </w:r>
            <w:r>
              <w:rPr>
                <w:noProof/>
              </w:rPr>
              <w:t>);</w:t>
            </w:r>
          </w:p>
          <w:p w:rsidR="007E7040" w:rsidRDefault="007E7040" w:rsidP="007E7040">
            <w:pPr>
              <w:rPr>
                <w:noProof/>
              </w:rPr>
            </w:pP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19-20" siclog@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f_EUTRA38_MultiPDN_ActivateDedicatedEpsBearer_Speech(eutra_Cell1, Emergency_PDN);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20");</w:t>
            </w:r>
          </w:p>
          <w:p w:rsidR="007E7040" w:rsidRDefault="007E7040" w:rsidP="007E7040">
            <w:pPr>
              <w:rPr>
                <w:noProof/>
              </w:rPr>
            </w:pP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21" siclog@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7E7040" w:rsidRDefault="007E7040" w:rsidP="007E7040">
            <w:pPr>
              <w:rPr>
                <w:noProof/>
              </w:rPr>
            </w:pP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Tell IMS PTC to release the call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f_IMS_IPCAN_SendCoOrdMsg(IMS[tsc_Index_IMS2]);</w:t>
            </w:r>
          </w:p>
          <w:p w:rsidR="007E7040" w:rsidRDefault="007E7040" w:rsidP="007E7040">
            <w:pPr>
              <w:rPr>
                <w:noProof/>
              </w:rPr>
            </w:pP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//IMS call has been released.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f_IMS_IPCAN_WaitForTrigger(IMS[tsc_Index_IMS2]);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// The SS deactivates the EPS bearer. [This is the rest of C.32]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f_EUTRA_DeactivateEPS_BearerContext (eutra_Cell1,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int2hex(valueof(f_Get_EPSBearerIdForAPNType(Emergency_PDN)), 1));</w:t>
            </w:r>
          </w:p>
          <w:p w:rsidR="007E704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:rsidR="00B65D70" w:rsidRDefault="007E7040" w:rsidP="007E704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8952A7" w:rsidRPr="0065443B" w:rsidRDefault="008952A7" w:rsidP="008952A7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67572159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4</w:t>
      </w:r>
      <w:bookmarkEnd w:id="15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8952A7" w:rsidTr="00345FDB">
        <w:trPr>
          <w:trHeight w:val="447"/>
        </w:trPr>
        <w:tc>
          <w:tcPr>
            <w:tcW w:w="2075" w:type="dxa"/>
          </w:tcPr>
          <w:p w:rsidR="008952A7" w:rsidRPr="00E751F5" w:rsidRDefault="008952A7" w:rsidP="00345FD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8952A7" w:rsidRPr="002D56A7" w:rsidRDefault="00A4185D" w:rsidP="00345FDB">
            <w:pPr>
              <w:spacing w:after="0"/>
            </w:pPr>
            <w:r w:rsidRPr="00A4185D">
              <w:rPr>
                <w:noProof/>
              </w:rPr>
              <w:t>f_TC_11_1_7_NR5GC_IMS2</w:t>
            </w:r>
          </w:p>
        </w:tc>
      </w:tr>
      <w:tr w:rsidR="008952A7" w:rsidRPr="004A6B5A" w:rsidTr="00345FDB">
        <w:trPr>
          <w:trHeight w:val="775"/>
        </w:trPr>
        <w:tc>
          <w:tcPr>
            <w:tcW w:w="2075" w:type="dxa"/>
          </w:tcPr>
          <w:p w:rsidR="008952A7" w:rsidRPr="00E751F5" w:rsidRDefault="008952A7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8952A7" w:rsidRPr="00A4185D" w:rsidRDefault="00A4185D" w:rsidP="00A4185D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Since the emergency call is on the LTE side, ims2 PTC needs to be associated with LTE PTC</w:t>
            </w:r>
            <w:r w:rsidR="008952A7" w:rsidRPr="007E7040">
              <w:rPr>
                <w:rFonts w:hint="eastAsia"/>
                <w:lang w:val="en-US" w:eastAsia="zh-CN"/>
              </w:rPr>
              <w:t>.</w:t>
            </w:r>
          </w:p>
        </w:tc>
      </w:tr>
      <w:tr w:rsidR="008952A7" w:rsidTr="00345FDB">
        <w:tc>
          <w:tcPr>
            <w:tcW w:w="2075" w:type="dxa"/>
          </w:tcPr>
          <w:p w:rsidR="008952A7" w:rsidRPr="00E751F5" w:rsidRDefault="008952A7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8952A7" w:rsidRPr="00993C1B" w:rsidRDefault="008952A7" w:rsidP="00A4185D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et the fourth parameter of </w:t>
            </w:r>
            <w:r w:rsidR="00A4185D" w:rsidRPr="00A4185D">
              <w:rPr>
                <w:rFonts w:ascii="Times New Roman" w:hAnsi="Times New Roman"/>
                <w:noProof/>
                <w:lang w:eastAsia="zh-CN"/>
              </w:rPr>
              <w:t>f_IMS_EmergencyCallSetup</w:t>
            </w:r>
            <w:r w:rsidRPr="008952A7"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="00A4185D" w:rsidRPr="00A4185D">
              <w:rPr>
                <w:rFonts w:ascii="Times New Roman" w:hAnsi="Times New Roman"/>
                <w:noProof/>
                <w:lang w:eastAsia="zh-CN"/>
              </w:rPr>
              <w:t>OtherIPCAN_E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8952A7" w:rsidTr="00345FDB">
        <w:tc>
          <w:tcPr>
            <w:tcW w:w="2075" w:type="dxa"/>
          </w:tcPr>
          <w:p w:rsidR="008952A7" w:rsidRPr="00E751F5" w:rsidRDefault="008952A7" w:rsidP="00345FD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8952A7" w:rsidRPr="007015EF" w:rsidRDefault="008952A7" w:rsidP="00345FDB">
            <w:pPr>
              <w:spacing w:after="0"/>
            </w:pPr>
            <w:r w:rsidRPr="00993C1B">
              <w:t>EPS_Fallback_NR5GC_NR.ttcn</w:t>
            </w:r>
          </w:p>
        </w:tc>
      </w:tr>
      <w:tr w:rsidR="008952A7" w:rsidRPr="00E751F5" w:rsidTr="00345FDB">
        <w:tc>
          <w:tcPr>
            <w:tcW w:w="2075" w:type="dxa"/>
          </w:tcPr>
          <w:p w:rsidR="008952A7" w:rsidRPr="00E751F5" w:rsidRDefault="008952A7" w:rsidP="00345F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8952A7" w:rsidRPr="00E751F5" w:rsidRDefault="008952A7" w:rsidP="00345FDB">
            <w:pPr>
              <w:rPr>
                <w:rFonts w:ascii="Arial" w:hAnsi="Arial"/>
                <w:highlight w:val="cyan"/>
              </w:rPr>
            </w:pPr>
          </w:p>
        </w:tc>
      </w:tr>
    </w:tbl>
    <w:p w:rsidR="008952A7" w:rsidRDefault="008952A7" w:rsidP="008952A7">
      <w:pPr>
        <w:rPr>
          <w:noProof/>
        </w:rPr>
      </w:pPr>
    </w:p>
    <w:p w:rsidR="008952A7" w:rsidRPr="007015EF" w:rsidRDefault="008952A7" w:rsidP="008952A7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952A7" w:rsidTr="00345FDB">
        <w:tc>
          <w:tcPr>
            <w:tcW w:w="9855" w:type="dxa"/>
            <w:shd w:val="clear" w:color="auto" w:fill="auto"/>
          </w:tcPr>
          <w:p w:rsidR="00A4185D" w:rsidRDefault="008952A7" w:rsidP="00A4185D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A4185D">
              <w:rPr>
                <w:noProof/>
              </w:rPr>
              <w:t>function f_TC_11_1_7_NR5GC_IMS2()runs on IMS_PTC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f_IMS_PTC_Init(PDN_2);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 Test Case Body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 Emergency registration: 34.229-1 Annex C.20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f_IMS_EmergencyRegistration();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 Emergency call setup: 34.229-1 Annex C.22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v_InviteRequest := f_IMS_EmergencyCallSetup();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//Release Emergency Call MO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//@siclog "Step 22" siclog@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f_IMS_EmergencyCallRelease(v_InviteRequest);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released.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A4185D" w:rsidRDefault="00A4185D" w:rsidP="00A4185D">
            <w:pPr>
              <w:rPr>
                <w:noProof/>
              </w:rPr>
            </w:pPr>
          </w:p>
          <w:p w:rsidR="008952A7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8952A7" w:rsidRDefault="008952A7" w:rsidP="008952A7">
      <w:pPr>
        <w:rPr>
          <w:noProof/>
        </w:rPr>
      </w:pPr>
    </w:p>
    <w:p w:rsidR="008952A7" w:rsidRPr="007015EF" w:rsidRDefault="008952A7" w:rsidP="008952A7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952A7" w:rsidTr="00345FDB">
        <w:tc>
          <w:tcPr>
            <w:tcW w:w="9855" w:type="dxa"/>
            <w:shd w:val="clear" w:color="auto" w:fill="auto"/>
          </w:tcPr>
          <w:p w:rsidR="00A4185D" w:rsidRDefault="008952A7" w:rsidP="00A4185D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A4185D">
              <w:rPr>
                <w:noProof/>
              </w:rPr>
              <w:t>function f_TC_11_1_7_NR5GC_IMS2()runs on IMS_PTC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f_IMS_PTC_Init(PDN_2);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 Test Case Body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 Emergency registration: 34.229-1 Annex C.20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f_IMS_EmergencyRegistration();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 Emergency call setup: 34.229-1 Annex C.22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v_InviteRequest := f_IMS_EmergencyCallSetup</w:t>
            </w:r>
            <w:r>
              <w:t xml:space="preserve"> </w:t>
            </w:r>
            <w:r w:rsidRPr="00A4185D">
              <w:rPr>
                <w:noProof/>
              </w:rPr>
              <w:t>(</w:t>
            </w:r>
            <w:r w:rsidRPr="00A4185D">
              <w:rPr>
                <w:noProof/>
                <w:highlight w:val="yellow"/>
              </w:rPr>
              <w:t>-, -, OtherIPCAN_E</w:t>
            </w:r>
            <w:r w:rsidRPr="00A4185D">
              <w:rPr>
                <w:noProof/>
              </w:rPr>
              <w:t>)</w:t>
            </w:r>
            <w:r>
              <w:rPr>
                <w:noProof/>
              </w:rPr>
              <w:t>;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//Release Emergency Call MO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//@siclog "Step 22" siclog@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f_IMS_EmergencyCallRelease(v_InviteRequest);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released.</w:t>
            </w:r>
          </w:p>
          <w:p w:rsidR="00A4185D" w:rsidRDefault="00A4185D" w:rsidP="00A4185D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f_IMS_IPCAN_SendCoOrdMsg(OtherIPCAN);</w:t>
            </w:r>
          </w:p>
          <w:p w:rsidR="00A4185D" w:rsidRDefault="00A4185D" w:rsidP="00A4185D">
            <w:pPr>
              <w:rPr>
                <w:noProof/>
              </w:rPr>
            </w:pPr>
          </w:p>
          <w:p w:rsidR="008952A7" w:rsidRDefault="00A4185D" w:rsidP="00A4185D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3A22C0" w:rsidRDefault="003A22C0" w:rsidP="003A22C0">
      <w:pPr>
        <w:rPr>
          <w:noProof/>
          <w:lang w:eastAsia="zh-CN"/>
        </w:rPr>
      </w:pPr>
    </w:p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3"/>
      <w:bookmarkStart w:id="17" w:name="_Toc295288970"/>
      <w:bookmarkStart w:id="18" w:name="_Toc325725665"/>
      <w:bookmarkStart w:id="19" w:name="_Toc67572160"/>
      <w:r w:rsidRPr="00854C55">
        <w:rPr>
          <w:rFonts w:cs="Arial"/>
          <w:b/>
        </w:rPr>
        <w:t xml:space="preserve">Branches </w:t>
      </w:r>
      <w:bookmarkEnd w:id="16"/>
      <w:bookmarkEnd w:id="17"/>
      <w:bookmarkEnd w:id="18"/>
      <w:r>
        <w:rPr>
          <w:rFonts w:cs="Arial"/>
          <w:b/>
        </w:rPr>
        <w:t>executed</w:t>
      </w:r>
      <w:bookmarkEnd w:id="19"/>
    </w:p>
    <w:p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</w:t>
      </w:r>
      <w:proofErr w:type="gramStart"/>
      <w:r w:rsidR="00222B83" w:rsidRPr="00C8354F">
        <w:rPr>
          <w:rFonts w:cs="Arial" w:hint="eastAsia"/>
          <w:color w:val="000000"/>
          <w:lang w:eastAsia="zh-CN"/>
        </w:rPr>
        <w:t>,Nea2,Nia2</w:t>
      </w:r>
      <w:proofErr w:type="gramEnd"/>
      <w:r w:rsidR="00222B83" w:rsidRPr="00C8354F">
        <w:rPr>
          <w:rFonts w:cs="Arial" w:hint="eastAsia"/>
          <w:color w:val="000000"/>
          <w:lang w:eastAsia="zh-CN"/>
        </w:rPr>
        <w:t>.</w:t>
      </w:r>
    </w:p>
    <w:p w:rsidR="000559B5" w:rsidRDefault="000559B5" w:rsidP="003A22C0">
      <w:pPr>
        <w:rPr>
          <w:rFonts w:cs="Arial"/>
          <w:color w:val="000000"/>
          <w:lang w:eastAsia="zh-CN"/>
        </w:rPr>
      </w:pPr>
      <w:r>
        <w:rPr>
          <w:rFonts w:cs="Arial" w:hint="eastAsia"/>
          <w:color w:val="000000"/>
          <w:lang w:eastAsia="zh-CN"/>
        </w:rPr>
        <w:t>LTE Band 3 Uea2 Uia2</w:t>
      </w:r>
    </w:p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0" w:name="_Toc122434494"/>
      <w:bookmarkStart w:id="21" w:name="_Toc295288971"/>
      <w:bookmarkStart w:id="22" w:name="_Toc325725666"/>
      <w:bookmarkStart w:id="23" w:name="_Toc67572161"/>
      <w:r w:rsidRPr="00854C55">
        <w:rPr>
          <w:rFonts w:cs="Arial"/>
          <w:b/>
        </w:rPr>
        <w:t>Execution Log Files</w:t>
      </w:r>
      <w:bookmarkEnd w:id="20"/>
      <w:bookmarkEnd w:id="21"/>
      <w:bookmarkEnd w:id="22"/>
      <w:bookmarkEnd w:id="23"/>
    </w:p>
    <w:p w:rsidR="008E5C6A" w:rsidRPr="008E5C6A" w:rsidRDefault="008E5C6A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43191966"/>
      <w:bookmarkStart w:id="25" w:name="_Toc54877395"/>
      <w:bookmarkStart w:id="26" w:name="_Toc67572162"/>
      <w:r w:rsidRPr="008E5C6A">
        <w:rPr>
          <w:b/>
          <w:lang w:val="pt-BR"/>
        </w:rPr>
        <w:t>HiSilicon Balong 5000</w:t>
      </w:r>
      <w:bookmarkEnd w:id="24"/>
      <w:bookmarkEnd w:id="25"/>
      <w:bookmarkEnd w:id="26"/>
    </w:p>
    <w:p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Balong</w:t>
      </w:r>
      <w:proofErr w:type="spellEnd"/>
      <w:r>
        <w:rPr>
          <w:b/>
        </w:rPr>
        <w:t xml:space="preserve">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:rsidR="008E5C6A" w:rsidRDefault="008E5C6A" w:rsidP="000559B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 w:rsidR="000559B5" w:rsidRPr="000559B5">
        <w:rPr>
          <w:rFonts w:ascii="Calibri" w:hAnsi="Calibri" w:cs="Calibri"/>
          <w:sz w:val="22"/>
        </w:rPr>
        <w:t>TC_11_1_7_NR5GC_N41-FDD3.log</w:t>
      </w:r>
    </w:p>
    <w:p w:rsidR="008E5C6A" w:rsidRDefault="008E5C6A" w:rsidP="000559B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 w:rsidR="000559B5" w:rsidRPr="000559B5">
        <w:rPr>
          <w:rFonts w:ascii="Calibri" w:hAnsi="Calibri" w:cs="Calibri"/>
          <w:sz w:val="22"/>
        </w:rPr>
        <w:t>Pics(Hisilicon-IRAT).xml</w:t>
      </w:r>
    </w:p>
    <w:p w:rsidR="005150E2" w:rsidRPr="008E5C6A" w:rsidRDefault="008E5C6A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0559B5" w:rsidRPr="000559B5">
        <w:rPr>
          <w:rFonts w:ascii="Calibri" w:hAnsi="Calibri" w:cs="Calibri"/>
          <w:sz w:val="22"/>
        </w:rPr>
        <w:t>Pixit(</w:t>
      </w:r>
      <w:proofErr w:type="gramEnd"/>
      <w:r w:rsidR="000559B5" w:rsidRPr="000559B5">
        <w:rPr>
          <w:rFonts w:ascii="Calibri" w:hAnsi="Calibri" w:cs="Calibri"/>
          <w:sz w:val="22"/>
        </w:rPr>
        <w:t>TC_11_1_7_NR5GC).xml</w:t>
      </w:r>
    </w:p>
    <w:p w:rsidR="003A22C0" w:rsidRPr="002D362B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67572163"/>
      <w:r w:rsidRPr="002D362B">
        <w:rPr>
          <w:rFonts w:cs="Arial"/>
          <w:b/>
        </w:rPr>
        <w:t>References</w:t>
      </w:r>
      <w:bookmarkEnd w:id="27"/>
      <w:bookmarkEnd w:id="28"/>
      <w:bookmarkEnd w:id="29"/>
      <w:bookmarkEnd w:id="3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C8354F" w:rsidTr="00317F09">
        <w:tc>
          <w:tcPr>
            <w:tcW w:w="709" w:type="dxa"/>
            <w:hideMark/>
          </w:tcPr>
          <w:p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:rsidR="003A22C0" w:rsidRPr="00C8354F" w:rsidRDefault="008E5C6A" w:rsidP="000559B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10342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F7684F">
              <w:rPr>
                <w:rFonts w:ascii="Calibri" w:hAnsi="Calibri" w:cs="Calibri" w:hint="eastAsia"/>
                <w:sz w:val="22"/>
                <w:lang w:eastAsia="zh-CN"/>
              </w:rPr>
              <w:t>11.1.7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  <w:r w:rsidR="003A22C0" w:rsidRPr="00C8354F">
              <w:rPr>
                <w:rFonts w:cs="Arial"/>
                <w:b/>
                <w:sz w:val="18"/>
              </w:rPr>
              <w:br/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D9E" w:rsidRDefault="007B3D9E">
      <w:r>
        <w:separator/>
      </w:r>
    </w:p>
  </w:endnote>
  <w:endnote w:type="continuationSeparator" w:id="0">
    <w:p w:rsidR="007B3D9E" w:rsidRDefault="007B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D9E" w:rsidRDefault="007B3D9E">
      <w:r>
        <w:separator/>
      </w:r>
    </w:p>
  </w:footnote>
  <w:footnote w:type="continuationSeparator" w:id="0">
    <w:p w:rsidR="007B3D9E" w:rsidRDefault="007B3D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4"/>
  </w:num>
  <w:num w:numId="6">
    <w:abstractNumId w:val="17"/>
  </w:num>
  <w:num w:numId="7">
    <w:abstractNumId w:val="11"/>
  </w:num>
  <w:num w:numId="8">
    <w:abstractNumId w:val="1"/>
  </w:num>
  <w:num w:numId="9">
    <w:abstractNumId w:val="6"/>
  </w:num>
  <w:num w:numId="10">
    <w:abstractNumId w:val="2"/>
  </w:num>
  <w:num w:numId="11">
    <w:abstractNumId w:val="3"/>
  </w:num>
  <w:num w:numId="12">
    <w:abstractNumId w:val="9"/>
  </w:num>
  <w:num w:numId="13">
    <w:abstractNumId w:val="17"/>
    <w:lvlOverride w:ilvl="1">
      <w:startOverride w:val="1"/>
    </w:lvlOverride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4"/>
  </w:num>
  <w:num w:numId="19">
    <w:abstractNumId w:val="18"/>
  </w:num>
  <w:num w:numId="20">
    <w:abstractNumId w:val="1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434"/>
    <w:rsid w:val="00022E4A"/>
    <w:rsid w:val="000559B5"/>
    <w:rsid w:val="00063BFA"/>
    <w:rsid w:val="00073DD9"/>
    <w:rsid w:val="000970E3"/>
    <w:rsid w:val="000A4A26"/>
    <w:rsid w:val="000A6394"/>
    <w:rsid w:val="000B7FED"/>
    <w:rsid w:val="000C038A"/>
    <w:rsid w:val="000C6598"/>
    <w:rsid w:val="000D44B3"/>
    <w:rsid w:val="00145D43"/>
    <w:rsid w:val="00192C46"/>
    <w:rsid w:val="001A08B3"/>
    <w:rsid w:val="001A09A3"/>
    <w:rsid w:val="001A227C"/>
    <w:rsid w:val="001A433F"/>
    <w:rsid w:val="001A7B60"/>
    <w:rsid w:val="001B52F0"/>
    <w:rsid w:val="001B7A65"/>
    <w:rsid w:val="001E41F3"/>
    <w:rsid w:val="002118AB"/>
    <w:rsid w:val="002160BA"/>
    <w:rsid w:val="00222B83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1688"/>
    <w:rsid w:val="00317F09"/>
    <w:rsid w:val="00344D50"/>
    <w:rsid w:val="00345FDB"/>
    <w:rsid w:val="003609EF"/>
    <w:rsid w:val="0036231A"/>
    <w:rsid w:val="00374DD4"/>
    <w:rsid w:val="00375F92"/>
    <w:rsid w:val="003A22C0"/>
    <w:rsid w:val="003A3CA7"/>
    <w:rsid w:val="003E1A36"/>
    <w:rsid w:val="00410371"/>
    <w:rsid w:val="004242F1"/>
    <w:rsid w:val="00465C28"/>
    <w:rsid w:val="0047489A"/>
    <w:rsid w:val="00482CA8"/>
    <w:rsid w:val="004B75B7"/>
    <w:rsid w:val="005140FF"/>
    <w:rsid w:val="005150E2"/>
    <w:rsid w:val="0051580D"/>
    <w:rsid w:val="00547111"/>
    <w:rsid w:val="00592D74"/>
    <w:rsid w:val="005E2C44"/>
    <w:rsid w:val="006010B5"/>
    <w:rsid w:val="00621188"/>
    <w:rsid w:val="006257ED"/>
    <w:rsid w:val="00665C47"/>
    <w:rsid w:val="00695808"/>
    <w:rsid w:val="006B3C17"/>
    <w:rsid w:val="006B46FB"/>
    <w:rsid w:val="006D11E8"/>
    <w:rsid w:val="006E21FB"/>
    <w:rsid w:val="00792342"/>
    <w:rsid w:val="007977A8"/>
    <w:rsid w:val="007B3D9E"/>
    <w:rsid w:val="007B512A"/>
    <w:rsid w:val="007C2097"/>
    <w:rsid w:val="007D6A07"/>
    <w:rsid w:val="007E7040"/>
    <w:rsid w:val="007F7259"/>
    <w:rsid w:val="008040A8"/>
    <w:rsid w:val="008279FA"/>
    <w:rsid w:val="008626E7"/>
    <w:rsid w:val="00870EE7"/>
    <w:rsid w:val="008863B9"/>
    <w:rsid w:val="008952A7"/>
    <w:rsid w:val="008A45A6"/>
    <w:rsid w:val="008E5C6A"/>
    <w:rsid w:val="008F3789"/>
    <w:rsid w:val="008F686C"/>
    <w:rsid w:val="009148DE"/>
    <w:rsid w:val="00937A5E"/>
    <w:rsid w:val="00941E30"/>
    <w:rsid w:val="009777D9"/>
    <w:rsid w:val="00991B88"/>
    <w:rsid w:val="00993C1B"/>
    <w:rsid w:val="009A5753"/>
    <w:rsid w:val="009A579D"/>
    <w:rsid w:val="009E3297"/>
    <w:rsid w:val="009E6C20"/>
    <w:rsid w:val="009F734F"/>
    <w:rsid w:val="00A1055C"/>
    <w:rsid w:val="00A128E9"/>
    <w:rsid w:val="00A246B6"/>
    <w:rsid w:val="00A4185D"/>
    <w:rsid w:val="00A44F16"/>
    <w:rsid w:val="00A47E70"/>
    <w:rsid w:val="00A50CF0"/>
    <w:rsid w:val="00A64E32"/>
    <w:rsid w:val="00A7671C"/>
    <w:rsid w:val="00A8048A"/>
    <w:rsid w:val="00AA2CBC"/>
    <w:rsid w:val="00AC5820"/>
    <w:rsid w:val="00AD1CD8"/>
    <w:rsid w:val="00AE537C"/>
    <w:rsid w:val="00B07E59"/>
    <w:rsid w:val="00B258BB"/>
    <w:rsid w:val="00B36975"/>
    <w:rsid w:val="00B42BFD"/>
    <w:rsid w:val="00B65D70"/>
    <w:rsid w:val="00B67B97"/>
    <w:rsid w:val="00B968C8"/>
    <w:rsid w:val="00BA3EC5"/>
    <w:rsid w:val="00BA51D9"/>
    <w:rsid w:val="00BB1DE0"/>
    <w:rsid w:val="00BB5DFC"/>
    <w:rsid w:val="00BD279D"/>
    <w:rsid w:val="00BD6BB8"/>
    <w:rsid w:val="00C24012"/>
    <w:rsid w:val="00C43784"/>
    <w:rsid w:val="00C462F9"/>
    <w:rsid w:val="00C66BA2"/>
    <w:rsid w:val="00C8354F"/>
    <w:rsid w:val="00C849A0"/>
    <w:rsid w:val="00C95985"/>
    <w:rsid w:val="00CC5026"/>
    <w:rsid w:val="00CC68D0"/>
    <w:rsid w:val="00D03794"/>
    <w:rsid w:val="00D03F9A"/>
    <w:rsid w:val="00D06D51"/>
    <w:rsid w:val="00D24991"/>
    <w:rsid w:val="00D47F22"/>
    <w:rsid w:val="00D50255"/>
    <w:rsid w:val="00D66520"/>
    <w:rsid w:val="00D87A55"/>
    <w:rsid w:val="00DE34CF"/>
    <w:rsid w:val="00DE7626"/>
    <w:rsid w:val="00E13F3D"/>
    <w:rsid w:val="00E259B2"/>
    <w:rsid w:val="00E34898"/>
    <w:rsid w:val="00E8505D"/>
    <w:rsid w:val="00EB09B7"/>
    <w:rsid w:val="00EE7D7C"/>
    <w:rsid w:val="00F25D98"/>
    <w:rsid w:val="00F300FB"/>
    <w:rsid w:val="00F4085B"/>
    <w:rsid w:val="00F7684F"/>
    <w:rsid w:val="00F84D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henpengchong@datangmobile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AA93A-B4E9-4414-A2B5-BFB9B071A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16</Pages>
  <Words>3421</Words>
  <Characters>19501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22877</CharactersWithSpaces>
  <SharedDoc>false</SharedDoc>
  <HLinks>
    <vt:vector size="24" baseType="variant">
      <vt:variant>
        <vt:i4>6029423</vt:i4>
      </vt:variant>
      <vt:variant>
        <vt:i4>62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</cp:lastModifiedBy>
  <cp:revision>3</cp:revision>
  <cp:lastPrinted>1900-12-31T16:00:00Z</cp:lastPrinted>
  <dcterms:created xsi:type="dcterms:W3CDTF">2021-03-25T02:03:00Z</dcterms:created>
  <dcterms:modified xsi:type="dcterms:W3CDTF">2021-03-25T05:42:00Z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