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CEEAF3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</w:t>
      </w:r>
      <w:r w:rsidR="00712A97">
        <w:rPr>
          <w:rFonts w:cs="Arial"/>
          <w:b/>
          <w:bCs/>
          <w:i/>
          <w:iCs/>
          <w:sz w:val="26"/>
          <w:szCs w:val="26"/>
        </w:rPr>
        <w:t>0328</w:t>
      </w:r>
    </w:p>
    <w:p w14:paraId="5D6FC58C" w14:textId="307A0302" w:rsidR="001A09A3" w:rsidRDefault="00D4621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D462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DD19B24" w:rsidR="001E41F3" w:rsidRPr="00DA5F2B" w:rsidRDefault="00712A9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12A97">
              <w:rPr>
                <w:b/>
                <w:bCs/>
                <w:noProof/>
                <w:sz w:val="28"/>
                <w:szCs w:val="28"/>
              </w:rPr>
              <w:t>1615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3ADCCC" w:rsidR="001E41F3" w:rsidRDefault="0030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Addition of IMS over 5GS test case 7.4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8012169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3030A4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D4621E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76B47ED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F966B7">
              <w:t>3</w:t>
            </w:r>
            <w:r>
              <w:t>-</w:t>
            </w:r>
            <w:r w:rsidR="00EA77D6">
              <w:t>1</w:t>
            </w:r>
            <w:r w:rsidR="00EF129C">
              <w:t>3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D4621E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E3DB906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EA77D6">
              <w:rPr>
                <w:rFonts w:cs="Arial"/>
                <w:szCs w:val="18"/>
              </w:rPr>
              <w:t>7.</w:t>
            </w:r>
            <w:r w:rsidR="0068340F">
              <w:rPr>
                <w:rFonts w:cs="Arial"/>
                <w:szCs w:val="18"/>
              </w:rPr>
              <w:t>4</w:t>
            </w:r>
            <w:r w:rsidR="00F966B7">
              <w:rPr>
                <w:lang w:val="en-US" w:eastAsia="en-GB"/>
              </w:rPr>
              <w:t xml:space="preserve"> </w:t>
            </w:r>
            <w:r w:rsidR="0068340F">
              <w:rPr>
                <w:lang w:val="en-US" w:eastAsia="en-GB"/>
              </w:rPr>
              <w:t>MTSI MO Voice Call with preconditions at both originating and terminating UE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937E566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68340F">
              <w:rPr>
                <w:rFonts w:cs="Arial"/>
                <w:noProof/>
              </w:rPr>
              <w:t>7.4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84EAA63" w:rsidR="00EA45BE" w:rsidRDefault="005C3A53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349D32B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236C2A9" w:rsidR="00EA45BE" w:rsidRDefault="00EA0F2B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AC14390" w:rsidR="00EA45BE" w:rsidRDefault="00EA45BE" w:rsidP="00EA0F2B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4655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B30C019" w14:textId="181C4A3D" w:rsidR="005102C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02C9" w:rsidRPr="003B44EA">
        <w:rPr>
          <w:rFonts w:cs="Arial"/>
          <w:iCs/>
        </w:rPr>
        <w:t>Table of Contents</w:t>
      </w:r>
      <w:r w:rsidR="005102C9">
        <w:tab/>
      </w:r>
      <w:r w:rsidR="005102C9">
        <w:fldChar w:fldCharType="begin"/>
      </w:r>
      <w:r w:rsidR="005102C9">
        <w:instrText xml:space="preserve"> PAGEREF _Toc66465551 \h </w:instrText>
      </w:r>
      <w:r w:rsidR="005102C9">
        <w:fldChar w:fldCharType="separate"/>
      </w:r>
      <w:r w:rsidR="005102C9">
        <w:t>2</w:t>
      </w:r>
      <w:r w:rsidR="005102C9">
        <w:fldChar w:fldCharType="end"/>
      </w:r>
    </w:p>
    <w:p w14:paraId="5846443D" w14:textId="5410A02C" w:rsidR="005102C9" w:rsidRDefault="005102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B44E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B44E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_Toc66465552 \h </w:instrText>
      </w:r>
      <w:r>
        <w:fldChar w:fldCharType="separate"/>
      </w:r>
      <w:r>
        <w:t>3</w:t>
      </w:r>
      <w:r>
        <w:fldChar w:fldCharType="end"/>
      </w:r>
    </w:p>
    <w:p w14:paraId="1AB4CB1A" w14:textId="05F3D60F" w:rsidR="005102C9" w:rsidRDefault="005102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B44EA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B44EA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_Toc66465553 \h </w:instrText>
      </w:r>
      <w:r>
        <w:fldChar w:fldCharType="separate"/>
      </w:r>
      <w:r>
        <w:t>3</w:t>
      </w:r>
      <w:r>
        <w:fldChar w:fldCharType="end"/>
      </w:r>
    </w:p>
    <w:p w14:paraId="24E0705A" w14:textId="3FC9006A" w:rsidR="005102C9" w:rsidRDefault="005102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B44E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B44E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_Toc66465554 \h </w:instrText>
      </w:r>
      <w:r>
        <w:fldChar w:fldCharType="separate"/>
      </w:r>
      <w:r>
        <w:t>3</w:t>
      </w:r>
      <w:r>
        <w:fldChar w:fldCharType="end"/>
      </w:r>
    </w:p>
    <w:p w14:paraId="5142E03F" w14:textId="1B0E083B" w:rsidR="005102C9" w:rsidRDefault="005102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B44EA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B44EA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_Toc66465555 \h </w:instrText>
      </w:r>
      <w:r>
        <w:fldChar w:fldCharType="separate"/>
      </w:r>
      <w:r>
        <w:t>3</w:t>
      </w:r>
      <w:r>
        <w:fldChar w:fldCharType="end"/>
      </w:r>
    </w:p>
    <w:p w14:paraId="0DA1A988" w14:textId="45658F6E" w:rsidR="005102C9" w:rsidRDefault="005102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B44E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B44E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_Toc66465556 \h </w:instrText>
      </w:r>
      <w:r>
        <w:fldChar w:fldCharType="separate"/>
      </w:r>
      <w:r>
        <w:t>3</w:t>
      </w:r>
      <w:r>
        <w:fldChar w:fldCharType="end"/>
      </w:r>
    </w:p>
    <w:p w14:paraId="0DF17551" w14:textId="001100D7" w:rsidR="005102C9" w:rsidRDefault="005102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B44E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B44EA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_Toc66465557 \h </w:instrText>
      </w:r>
      <w:r>
        <w:fldChar w:fldCharType="separate"/>
      </w:r>
      <w:r>
        <w:t>3</w:t>
      </w:r>
      <w:r>
        <w:fldChar w:fldCharType="end"/>
      </w:r>
    </w:p>
    <w:p w14:paraId="032E4CAB" w14:textId="185FD258" w:rsidR="005102C9" w:rsidRDefault="005102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B44EA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B44EA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_Toc66465558 \h </w:instrText>
      </w:r>
      <w:r>
        <w:fldChar w:fldCharType="separate"/>
      </w:r>
      <w:r>
        <w:t>3</w:t>
      </w:r>
      <w:r>
        <w:fldChar w:fldCharType="end"/>
      </w:r>
    </w:p>
    <w:p w14:paraId="2E4D4796" w14:textId="223FDDF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930CC71" w14:textId="77777777" w:rsidR="005102C9" w:rsidRDefault="005102C9" w:rsidP="005102C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66465552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101FF561" w14:textId="513BFFE1" w:rsidR="005102C9" w:rsidRPr="00444BD2" w:rsidRDefault="005102C9" w:rsidP="005102C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>
        <w:rPr>
          <w:rFonts w:cs="Arial"/>
        </w:rPr>
        <w:t>4</w:t>
      </w:r>
      <w:r w:rsidRPr="00444BD2">
        <w:rPr>
          <w:rFonts w:cs="Arial"/>
        </w:rPr>
        <w:t xml:space="preserve"> which is part of the IMS NR5GC test suite.</w:t>
      </w:r>
    </w:p>
    <w:p w14:paraId="3515340D" w14:textId="77777777" w:rsidR="005102C9" w:rsidRPr="00444BD2" w:rsidRDefault="005102C9" w:rsidP="005102C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097A97D7" w14:textId="658D929C" w:rsidR="005102C9" w:rsidRDefault="005102C9" w:rsidP="005102C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BF364F" w:rsidRPr="00FA767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2E6B2B0B" w14:textId="77777777" w:rsidR="00BF364F" w:rsidRPr="00EB4110" w:rsidRDefault="00BF364F" w:rsidP="00BF36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605F1C10" w14:textId="77777777" w:rsidR="00BF364F" w:rsidRPr="00EB4110" w:rsidRDefault="00BF364F" w:rsidP="00BF36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7766190C" w14:textId="77777777" w:rsidR="00BF364F" w:rsidRPr="002843CD" w:rsidRDefault="00BF364F" w:rsidP="005102C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3F1FC0AA" w14:textId="77777777" w:rsidR="005102C9" w:rsidRPr="0071797A" w:rsidRDefault="005102C9" w:rsidP="005102C9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66465553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402EFE05" w14:textId="489F8CE8" w:rsidR="005102C9" w:rsidRPr="004F69EA" w:rsidRDefault="005102C9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7.4</w:t>
      </w:r>
    </w:p>
    <w:p w14:paraId="65D3CB7F" w14:textId="77777777" w:rsidR="005102C9" w:rsidRPr="004F69EA" w:rsidRDefault="005102C9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0932C47F" w14:textId="079DB57A" w:rsidR="005102C9" w:rsidRDefault="005102C9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p w14:paraId="48A01706" w14:textId="77777777" w:rsidR="00BF364F" w:rsidRPr="000C44E5" w:rsidRDefault="00BF364F" w:rsidP="00BF364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p w14:paraId="4847D11A" w14:textId="77777777" w:rsidR="00BF364F" w:rsidRPr="000C44E5" w:rsidRDefault="00BF364F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</w:p>
    <w:bookmarkEnd w:id="10"/>
    <w:p w14:paraId="7BA8EB30" w14:textId="77777777" w:rsidR="005102C9" w:rsidRDefault="005102C9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1A539357" w14:textId="77777777" w:rsidR="005102C9" w:rsidRPr="004F69EA" w:rsidRDefault="005102C9" w:rsidP="005102C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134830AC" w14:textId="77777777" w:rsidR="005102C9" w:rsidRDefault="005102C9" w:rsidP="005102C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9ED1328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66465554"/>
      <w:r w:rsidRPr="00854C55">
        <w:rPr>
          <w:b/>
        </w:rPr>
        <w:t>Corrections required</w:t>
      </w:r>
      <w:bookmarkEnd w:id="11"/>
      <w:bookmarkEnd w:id="12"/>
      <w:bookmarkEnd w:id="13"/>
    </w:p>
    <w:p w14:paraId="49E40B91" w14:textId="7366C621" w:rsidR="005102C9" w:rsidRPr="009836D4" w:rsidRDefault="002B4510" w:rsidP="009836D4">
      <w:bookmarkStart w:id="14" w:name="_Hlk66465246"/>
      <w:r>
        <w:rPr>
          <w:noProof/>
        </w:rPr>
        <w:t>C</w:t>
      </w:r>
      <w:r w:rsidR="009836D4">
        <w:rPr>
          <w:noProof/>
        </w:rPr>
        <w:t xml:space="preserve">hanges 5, 6, 7 from the submission CR associated with test 7.6 as well as </w:t>
      </w:r>
      <w:r w:rsidR="009836D4">
        <w:t>TTCN CR R5s210074 are required and applied.</w:t>
      </w:r>
    </w:p>
    <w:p w14:paraId="4C9C8FC5" w14:textId="77777777" w:rsidR="005102C9" w:rsidRPr="00DE7BF5" w:rsidRDefault="005102C9" w:rsidP="005102C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5" w:name="_Toc58491298"/>
      <w:bookmarkStart w:id="16" w:name="_Toc60751532"/>
      <w:bookmarkStart w:id="17" w:name="_Toc60757078"/>
      <w:bookmarkStart w:id="18" w:name="_Toc66465555"/>
      <w:r w:rsidRPr="00DE7BF5">
        <w:rPr>
          <w:b/>
        </w:rPr>
        <w:t>Branches Executed</w:t>
      </w:r>
      <w:bookmarkEnd w:id="15"/>
      <w:bookmarkEnd w:id="16"/>
      <w:bookmarkEnd w:id="17"/>
      <w:bookmarkEnd w:id="18"/>
    </w:p>
    <w:p w14:paraId="7A377E3E" w14:textId="77777777" w:rsidR="0099215B" w:rsidRPr="0099215B" w:rsidRDefault="0099215B" w:rsidP="0099215B">
      <w:pPr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bookmarkStart w:id="22" w:name="_Toc51622108"/>
      <w:bookmarkStart w:id="23" w:name="_Toc56072723"/>
      <w:bookmarkStart w:id="24" w:name="_Toc66465556"/>
      <w:bookmarkEnd w:id="14"/>
      <w:r w:rsidRPr="0099215B">
        <w:rPr>
          <w:rFonts w:cs="Arial"/>
        </w:rPr>
        <w:t xml:space="preserve">The test case was executed on NR band n3 on </w:t>
      </w:r>
      <w:proofErr w:type="spellStart"/>
      <w:r w:rsidRPr="0099215B">
        <w:rPr>
          <w:rFonts w:cs="Arial"/>
        </w:rPr>
        <w:t>Anritus</w:t>
      </w:r>
      <w:proofErr w:type="spellEnd"/>
      <w:r w:rsidRPr="0099215B">
        <w:rPr>
          <w:rFonts w:cs="Arial"/>
        </w:rPr>
        <w:t xml:space="preserve"> platform while n41 on Keysight platform.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bookmarkEnd w:id="23"/>
      <w:bookmarkEnd w:id="24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56072724"/>
      <w:bookmarkStart w:id="26" w:name="_Toc66465557"/>
      <w:r w:rsidRPr="001142E0">
        <w:rPr>
          <w:rFonts w:cs="Arial"/>
          <w:b/>
        </w:rPr>
        <w:t>Qualcomm SM8350 + SDX60</w:t>
      </w:r>
      <w:bookmarkEnd w:id="25"/>
      <w:bookmarkEnd w:id="26"/>
    </w:p>
    <w:p w14:paraId="6CA5C82E" w14:textId="77777777" w:rsidR="00BA6211" w:rsidRDefault="00BA6211" w:rsidP="00BA6211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2EFD74CA" w14:textId="77777777" w:rsidR="00BA6211" w:rsidRPr="00285A59" w:rsidRDefault="00BA6211" w:rsidP="00BA621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4C762866" w14:textId="50D9744D" w:rsidR="00BA6211" w:rsidRPr="00285A59" w:rsidRDefault="00BA6211" w:rsidP="00BA6211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4</w:t>
      </w:r>
      <w:r w:rsidRPr="00285A59">
        <w:rPr>
          <w:rFonts w:cs="Arial"/>
        </w:rPr>
        <w:t>_LOG.xml</w:t>
      </w:r>
    </w:p>
    <w:p w14:paraId="6BF8A1AD" w14:textId="26A09FA1" w:rsidR="00BA6211" w:rsidRPr="00285A59" w:rsidRDefault="00BA6211" w:rsidP="00BA621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4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3C5F54C5" w14:textId="77777777" w:rsidR="00BA6211" w:rsidRPr="00285A59" w:rsidRDefault="00BA6211" w:rsidP="00BA621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3043EB33" w14:textId="4CBDCF11" w:rsidR="00BA6211" w:rsidRPr="00AB3F52" w:rsidRDefault="00BA6211" w:rsidP="00BA6211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4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 w:rsidR="00BA36D9">
        <w:rPr>
          <w:rFonts w:cs="Arial"/>
        </w:rPr>
        <w:t>4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53F6AA77" w14:textId="5E909B61" w:rsidR="00444BD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AB3F52">
        <w:rPr>
          <w:rFonts w:cs="Arial"/>
          <w:color w:val="FF0000"/>
        </w:rPr>
        <w:lastRenderedPageBreak/>
        <w:br/>
      </w:r>
    </w:p>
    <w:p w14:paraId="38F6830E" w14:textId="77777777" w:rsidR="00444BD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640E722C" w14:textId="77777777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7" w:name="_Toc122434496"/>
      <w:bookmarkStart w:id="28" w:name="_Toc295288973"/>
      <w:bookmarkStart w:id="29" w:name="_Toc325725668"/>
      <w:bookmarkStart w:id="30" w:name="_Toc51622110"/>
      <w:bookmarkStart w:id="31" w:name="_Toc56072725"/>
      <w:bookmarkStart w:id="32" w:name="_Toc66465558"/>
      <w:r w:rsidRPr="007036CE">
        <w:rPr>
          <w:rFonts w:cs="Arial"/>
        </w:rPr>
        <w:t>References</w:t>
      </w:r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BA621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BA621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5D156727" w:rsidR="00444BD2" w:rsidRPr="00BA6211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BA6211">
              <w:rPr>
                <w:rFonts w:ascii="Arial" w:hAnsi="Arial"/>
                <w:b/>
              </w:rPr>
              <w:t>R5s2</w:t>
            </w:r>
            <w:r w:rsidR="00BA6211" w:rsidRPr="00BA6211">
              <w:rPr>
                <w:rFonts w:ascii="Arial" w:hAnsi="Arial"/>
                <w:b/>
              </w:rPr>
              <w:t>10</w:t>
            </w:r>
            <w:r w:rsidR="00F77D35">
              <w:rPr>
                <w:rFonts w:ascii="Arial" w:hAnsi="Arial"/>
                <w:b/>
              </w:rPr>
              <w:t>3</w:t>
            </w:r>
            <w:r w:rsidR="00BA6211" w:rsidRPr="00BA6211">
              <w:rPr>
                <w:rFonts w:ascii="Arial" w:hAnsi="Arial"/>
                <w:b/>
              </w:rPr>
              <w:t>29</w:t>
            </w:r>
            <w:r w:rsidRPr="00BA6211"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7B02F" w14:textId="77777777" w:rsidR="00D4621E" w:rsidRDefault="00D4621E">
      <w:r>
        <w:separator/>
      </w:r>
    </w:p>
  </w:endnote>
  <w:endnote w:type="continuationSeparator" w:id="0">
    <w:p w14:paraId="02852B45" w14:textId="77777777" w:rsidR="00D4621E" w:rsidRDefault="00D4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5050D" w14:textId="77777777" w:rsidR="00D4621E" w:rsidRDefault="00D4621E">
      <w:r>
        <w:separator/>
      </w:r>
    </w:p>
  </w:footnote>
  <w:footnote w:type="continuationSeparator" w:id="0">
    <w:p w14:paraId="58075B62" w14:textId="77777777" w:rsidR="00D4621E" w:rsidRDefault="00D4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C6"/>
    <w:rsid w:val="00022E4A"/>
    <w:rsid w:val="00026028"/>
    <w:rsid w:val="00036C00"/>
    <w:rsid w:val="00042C19"/>
    <w:rsid w:val="00054302"/>
    <w:rsid w:val="0006347E"/>
    <w:rsid w:val="00094B38"/>
    <w:rsid w:val="000A6394"/>
    <w:rsid w:val="000B7FED"/>
    <w:rsid w:val="000C038A"/>
    <w:rsid w:val="000C6598"/>
    <w:rsid w:val="000D44B3"/>
    <w:rsid w:val="00111C37"/>
    <w:rsid w:val="00134C93"/>
    <w:rsid w:val="001357DC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5FFA"/>
    <w:rsid w:val="002160BA"/>
    <w:rsid w:val="00235975"/>
    <w:rsid w:val="00253FEE"/>
    <w:rsid w:val="0025709B"/>
    <w:rsid w:val="0026004D"/>
    <w:rsid w:val="002640DD"/>
    <w:rsid w:val="002670A4"/>
    <w:rsid w:val="00275D12"/>
    <w:rsid w:val="00281C56"/>
    <w:rsid w:val="002847A3"/>
    <w:rsid w:val="00284FEB"/>
    <w:rsid w:val="002860C4"/>
    <w:rsid w:val="002B2F55"/>
    <w:rsid w:val="002B4510"/>
    <w:rsid w:val="002B5741"/>
    <w:rsid w:val="002D362B"/>
    <w:rsid w:val="002E472E"/>
    <w:rsid w:val="003030A4"/>
    <w:rsid w:val="00305409"/>
    <w:rsid w:val="00317F09"/>
    <w:rsid w:val="00336908"/>
    <w:rsid w:val="00344BA6"/>
    <w:rsid w:val="00344D50"/>
    <w:rsid w:val="00355C21"/>
    <w:rsid w:val="003609EF"/>
    <w:rsid w:val="0036231A"/>
    <w:rsid w:val="00370D0A"/>
    <w:rsid w:val="00374DD4"/>
    <w:rsid w:val="00397826"/>
    <w:rsid w:val="003A22C0"/>
    <w:rsid w:val="003A3CA7"/>
    <w:rsid w:val="003B4E22"/>
    <w:rsid w:val="003C6CFC"/>
    <w:rsid w:val="003E1A36"/>
    <w:rsid w:val="003E6E1E"/>
    <w:rsid w:val="003F3535"/>
    <w:rsid w:val="00410371"/>
    <w:rsid w:val="00421F8F"/>
    <w:rsid w:val="004242F1"/>
    <w:rsid w:val="0042485C"/>
    <w:rsid w:val="0043131B"/>
    <w:rsid w:val="00440885"/>
    <w:rsid w:val="00444BD2"/>
    <w:rsid w:val="00456C7A"/>
    <w:rsid w:val="00477785"/>
    <w:rsid w:val="004B75B7"/>
    <w:rsid w:val="004D511C"/>
    <w:rsid w:val="004D5AF7"/>
    <w:rsid w:val="005102C9"/>
    <w:rsid w:val="00512666"/>
    <w:rsid w:val="0051580D"/>
    <w:rsid w:val="00516F0C"/>
    <w:rsid w:val="00543240"/>
    <w:rsid w:val="00547111"/>
    <w:rsid w:val="005705B8"/>
    <w:rsid w:val="005746E7"/>
    <w:rsid w:val="00592D74"/>
    <w:rsid w:val="00593F28"/>
    <w:rsid w:val="005C3A53"/>
    <w:rsid w:val="005D5A8F"/>
    <w:rsid w:val="005E2C44"/>
    <w:rsid w:val="005E4EC0"/>
    <w:rsid w:val="005E5CCE"/>
    <w:rsid w:val="005F4436"/>
    <w:rsid w:val="00621188"/>
    <w:rsid w:val="006257ED"/>
    <w:rsid w:val="00650001"/>
    <w:rsid w:val="00665C47"/>
    <w:rsid w:val="0068340F"/>
    <w:rsid w:val="00695808"/>
    <w:rsid w:val="006B0FCF"/>
    <w:rsid w:val="006B3C17"/>
    <w:rsid w:val="006B46FB"/>
    <w:rsid w:val="006D1D69"/>
    <w:rsid w:val="006E21FB"/>
    <w:rsid w:val="006E6C23"/>
    <w:rsid w:val="007032C7"/>
    <w:rsid w:val="007107DB"/>
    <w:rsid w:val="00712A97"/>
    <w:rsid w:val="007255FD"/>
    <w:rsid w:val="00746CCD"/>
    <w:rsid w:val="00760916"/>
    <w:rsid w:val="007617D9"/>
    <w:rsid w:val="007819F4"/>
    <w:rsid w:val="007844EE"/>
    <w:rsid w:val="00792342"/>
    <w:rsid w:val="007977A8"/>
    <w:rsid w:val="007B512A"/>
    <w:rsid w:val="007B6F59"/>
    <w:rsid w:val="007C00E4"/>
    <w:rsid w:val="007C2097"/>
    <w:rsid w:val="007D6A07"/>
    <w:rsid w:val="007F7259"/>
    <w:rsid w:val="008040A8"/>
    <w:rsid w:val="00806399"/>
    <w:rsid w:val="008279FA"/>
    <w:rsid w:val="00841DA2"/>
    <w:rsid w:val="00842BC6"/>
    <w:rsid w:val="00851EF6"/>
    <w:rsid w:val="008535B7"/>
    <w:rsid w:val="008612B4"/>
    <w:rsid w:val="008626E7"/>
    <w:rsid w:val="00870EE7"/>
    <w:rsid w:val="008863B9"/>
    <w:rsid w:val="00891D19"/>
    <w:rsid w:val="00895527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836D4"/>
    <w:rsid w:val="00991B88"/>
    <w:rsid w:val="0099215B"/>
    <w:rsid w:val="009A5753"/>
    <w:rsid w:val="009A579D"/>
    <w:rsid w:val="009B0C3B"/>
    <w:rsid w:val="009C3ADF"/>
    <w:rsid w:val="009E173C"/>
    <w:rsid w:val="009E3297"/>
    <w:rsid w:val="009E3609"/>
    <w:rsid w:val="009F734F"/>
    <w:rsid w:val="00A1055C"/>
    <w:rsid w:val="00A159C6"/>
    <w:rsid w:val="00A15C2C"/>
    <w:rsid w:val="00A246B6"/>
    <w:rsid w:val="00A27E1B"/>
    <w:rsid w:val="00A32F63"/>
    <w:rsid w:val="00A47E70"/>
    <w:rsid w:val="00A50CF0"/>
    <w:rsid w:val="00A7671C"/>
    <w:rsid w:val="00A80A8A"/>
    <w:rsid w:val="00A974E5"/>
    <w:rsid w:val="00AA2CBC"/>
    <w:rsid w:val="00AC5820"/>
    <w:rsid w:val="00AD1CD8"/>
    <w:rsid w:val="00AF38CD"/>
    <w:rsid w:val="00B15AC8"/>
    <w:rsid w:val="00B258BB"/>
    <w:rsid w:val="00B66DC6"/>
    <w:rsid w:val="00B67B97"/>
    <w:rsid w:val="00B81764"/>
    <w:rsid w:val="00B82E83"/>
    <w:rsid w:val="00B968C8"/>
    <w:rsid w:val="00B970BA"/>
    <w:rsid w:val="00BA32E8"/>
    <w:rsid w:val="00BA36D9"/>
    <w:rsid w:val="00BA3EC5"/>
    <w:rsid w:val="00BA51D9"/>
    <w:rsid w:val="00BA6211"/>
    <w:rsid w:val="00BB5DFC"/>
    <w:rsid w:val="00BB6F9B"/>
    <w:rsid w:val="00BD279D"/>
    <w:rsid w:val="00BD6BB8"/>
    <w:rsid w:val="00BF364F"/>
    <w:rsid w:val="00C068AF"/>
    <w:rsid w:val="00C350C5"/>
    <w:rsid w:val="00C3714D"/>
    <w:rsid w:val="00C462F9"/>
    <w:rsid w:val="00C46B54"/>
    <w:rsid w:val="00C66BA2"/>
    <w:rsid w:val="00C95985"/>
    <w:rsid w:val="00CA3B19"/>
    <w:rsid w:val="00CB6EB9"/>
    <w:rsid w:val="00CC5026"/>
    <w:rsid w:val="00CC68D0"/>
    <w:rsid w:val="00CE547C"/>
    <w:rsid w:val="00CF18A2"/>
    <w:rsid w:val="00D03794"/>
    <w:rsid w:val="00D03F9A"/>
    <w:rsid w:val="00D06D51"/>
    <w:rsid w:val="00D2466A"/>
    <w:rsid w:val="00D24991"/>
    <w:rsid w:val="00D36668"/>
    <w:rsid w:val="00D4621E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70032"/>
    <w:rsid w:val="00E8004F"/>
    <w:rsid w:val="00E8160D"/>
    <w:rsid w:val="00E97965"/>
    <w:rsid w:val="00EA0F2B"/>
    <w:rsid w:val="00EA388B"/>
    <w:rsid w:val="00EA45BE"/>
    <w:rsid w:val="00EA77D6"/>
    <w:rsid w:val="00EB09B7"/>
    <w:rsid w:val="00EB295A"/>
    <w:rsid w:val="00EC201F"/>
    <w:rsid w:val="00EE7D7C"/>
    <w:rsid w:val="00EF129C"/>
    <w:rsid w:val="00F25D98"/>
    <w:rsid w:val="00F300FB"/>
    <w:rsid w:val="00F47884"/>
    <w:rsid w:val="00F71591"/>
    <w:rsid w:val="00F77D35"/>
    <w:rsid w:val="00F966B7"/>
    <w:rsid w:val="00FB5E70"/>
    <w:rsid w:val="00FB6386"/>
    <w:rsid w:val="00FC79FD"/>
    <w:rsid w:val="00FD08D3"/>
    <w:rsid w:val="00FE0456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F3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4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53</cp:revision>
  <cp:lastPrinted>1900-01-01T00:00:00Z</cp:lastPrinted>
  <dcterms:created xsi:type="dcterms:W3CDTF">2020-12-17T19:51:00Z</dcterms:created>
  <dcterms:modified xsi:type="dcterms:W3CDTF">2021-03-17T09:39:00Z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