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3CA14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90A53">
        <w:fldChar w:fldCharType="begin"/>
      </w:r>
      <w:r w:rsidR="00C90A53">
        <w:instrText xml:space="preserve"> DOCPROPERTY  Tdoc#  \* MERGEFORMAT </w:instrText>
      </w:r>
      <w:r w:rsidR="00C90A53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2E35E5">
        <w:rPr>
          <w:b/>
          <w:i/>
          <w:noProof/>
          <w:sz w:val="28"/>
        </w:rPr>
        <w:t>32</w:t>
      </w:r>
      <w:r w:rsidR="001B4B44">
        <w:rPr>
          <w:b/>
          <w:i/>
          <w:noProof/>
          <w:sz w:val="28"/>
        </w:rPr>
        <w:t>6</w:t>
      </w:r>
      <w:r w:rsidR="00C90A53">
        <w:rPr>
          <w:b/>
          <w:i/>
          <w:noProof/>
          <w:sz w:val="28"/>
        </w:rPr>
        <w:fldChar w:fldCharType="end"/>
      </w:r>
    </w:p>
    <w:p w14:paraId="5D6FC58C" w14:textId="307A0302" w:rsidR="001A09A3" w:rsidRDefault="00C90A5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90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90365E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1B4B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A03F0BE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  <w:r w:rsidR="001B4B44">
              <w:t>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82BFE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5085E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 w:rsidR="001B4B44">
              <w:rPr>
                <w:rFonts w:cs="Arial"/>
                <w:noProof/>
              </w:rPr>
              <w:t>0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D1F2C9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3EAB4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 w:rsidR="001B4B44">
        <w:rPr>
          <w:rFonts w:cs="Arial"/>
        </w:rPr>
        <w:t xml:space="preserve">0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FFDBA7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  <w:r w:rsidR="001B4B44">
        <w:rPr>
          <w:rFonts w:cs="Arial"/>
          <w:lang w:eastAsia="ja-JP"/>
        </w:rPr>
        <w:t>0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72C5A973" w:rsidR="00144C26" w:rsidRPr="00144C26" w:rsidRDefault="00144C26" w:rsidP="00144C26">
      <w:r>
        <w:t>In addition to the below changes, the changes of R5s210074, R5s21007</w:t>
      </w:r>
      <w:r w:rsidR="003E361B">
        <w:t>5</w:t>
      </w:r>
      <w:r w:rsidR="001B4B44">
        <w:t xml:space="preserve"> and </w:t>
      </w:r>
      <w:r>
        <w:t>R5s210330 are required and applied.</w:t>
      </w:r>
    </w:p>
    <w:p w14:paraId="41FB3F6E" w14:textId="60805A9A" w:rsidR="001B4B44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>2.</w:t>
      </w:r>
      <w:r w:rsidR="001B4B44">
        <w:rPr>
          <w:b/>
          <w:lang w:val="en-US"/>
        </w:rPr>
        <w:t>1</w:t>
      </w:r>
      <w:r w:rsidR="001B4B44" w:rsidRPr="001B4B44">
        <w:rPr>
          <w:b/>
          <w:lang w:val="pt-BR"/>
        </w:rPr>
        <w:t xml:space="preserve"> </w:t>
      </w:r>
      <w:r w:rsidR="001B4B44">
        <w:rPr>
          <w:b/>
          <w:lang w:val="pt-BR"/>
        </w:rPr>
        <w:t xml:space="preserve">Change </w:t>
      </w:r>
      <w:r w:rsidR="001B4B44"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B4B44" w14:paraId="634C517E" w14:textId="77777777" w:rsidTr="00BB6C5E">
        <w:trPr>
          <w:trHeight w:val="447"/>
        </w:trPr>
        <w:tc>
          <w:tcPr>
            <w:tcW w:w="1985" w:type="dxa"/>
          </w:tcPr>
          <w:p w14:paraId="5EBD2AA3" w14:textId="77777777" w:rsidR="001B4B44" w:rsidRDefault="001B4B44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99A97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f_TC_7_10_NR5GC_IMS1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</w:t>
            </w:r>
          </w:p>
        </w:tc>
      </w:tr>
      <w:tr w:rsidR="001B4B44" w14:paraId="585CE70D" w14:textId="77777777" w:rsidTr="00BB6C5E">
        <w:trPr>
          <w:trHeight w:val="549"/>
        </w:trPr>
        <w:tc>
          <w:tcPr>
            <w:tcW w:w="1985" w:type="dxa"/>
          </w:tcPr>
          <w:p w14:paraId="01DF4949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E19DDB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lang w:val="en-US" w:eastAsia="en-GB"/>
              </w:rPr>
              <w:t xml:space="preserve">To start the </w:t>
            </w:r>
            <w:proofErr w:type="spellStart"/>
            <w:r w:rsidRPr="00352E17">
              <w:rPr>
                <w:rFonts w:cs="Arial"/>
                <w:lang w:val="en-US" w:eastAsia="en-GB"/>
              </w:rPr>
              <w:t>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for MT call sequence,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f_IMS_CC_StartCall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() should be used instead of 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() </w:t>
            </w:r>
          </w:p>
          <w:p w14:paraId="66AF5863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lang w:val="en-US" w:eastAsia="en-GB"/>
              </w:rPr>
            </w:pPr>
          </w:p>
          <w:p w14:paraId="4B55A6DF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proofErr w:type="spellStart"/>
            <w:r w:rsidRPr="00352E17">
              <w:rPr>
                <w:rFonts w:cs="Arial"/>
                <w:lang w:val="en-US" w:eastAsia="en-GB"/>
              </w:rPr>
              <w:t>v_InviteRequestWithSdp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is not Initialized with the received INVITE request.</w:t>
            </w:r>
          </w:p>
          <w:p w14:paraId="2FEF9FBD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2AA35E14" w14:textId="73BD96F8" w:rsidR="001B4B44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>Voice call bearer establishment is missing prior to step 7.</w:t>
            </w:r>
          </w:p>
        </w:tc>
      </w:tr>
      <w:tr w:rsidR="001B4B44" w14:paraId="6DEEEFE7" w14:textId="77777777" w:rsidTr="00BB6C5E">
        <w:tc>
          <w:tcPr>
            <w:tcW w:w="1985" w:type="dxa"/>
          </w:tcPr>
          <w:p w14:paraId="7F18C9FE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0A012B" w14:textId="358FF7BE" w:rsidR="001B4B44" w:rsidRPr="00352E17" w:rsidRDefault="001B4B44" w:rsidP="00352E1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Replaced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f_IMS_CC_StartSignalling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() with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f_IMS_CC_StartCall</w:t>
            </w:r>
            <w:proofErr w:type="spellEnd"/>
            <w:r w:rsidRPr="00352E17">
              <w:rPr>
                <w:rFonts w:cs="Arial"/>
                <w:lang w:val="en-US" w:eastAsia="en-GB"/>
              </w:rPr>
              <w:t>() to establish MT call.</w:t>
            </w:r>
          </w:p>
          <w:p w14:paraId="0EDC5405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776FF556" w14:textId="77777777" w:rsidR="00352E17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proofErr w:type="spellStart"/>
            <w:r w:rsidRPr="00352E17">
              <w:rPr>
                <w:rFonts w:cs="Arial"/>
                <w:lang w:val="en-US" w:eastAsia="en-GB"/>
              </w:rPr>
              <w:t>v_InviteRequestWithSdp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is initialized.</w:t>
            </w:r>
          </w:p>
          <w:p w14:paraId="1D23ED70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5816635E" w14:textId="76716656" w:rsidR="001B4B44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Added call to </w:t>
            </w:r>
            <w:proofErr w:type="spellStart"/>
            <w:r w:rsidRPr="00352E17">
              <w:rPr>
                <w:rFonts w:cs="Arial"/>
                <w:lang w:val="en-US" w:eastAsia="en-GB"/>
              </w:rPr>
              <w:t>f_IMS_CC_TriggerDedicatedBearerActivation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</w:t>
            </w:r>
            <w:proofErr w:type="spellStart"/>
            <w:r w:rsidRPr="00352E17">
              <w:rPr>
                <w:rFonts w:cs="Arial"/>
                <w:lang w:val="en-US" w:eastAsia="en-GB"/>
              </w:rPr>
              <w:t>tp</w:t>
            </w:r>
            <w:proofErr w:type="spellEnd"/>
            <w:r w:rsidRPr="00352E17">
              <w:rPr>
                <w:rFonts w:cs="Arial"/>
                <w:lang w:val="en-US" w:eastAsia="en-GB"/>
              </w:rPr>
              <w:t xml:space="preserve"> trigger IPCAN procedures before Step 7</w:t>
            </w:r>
          </w:p>
        </w:tc>
      </w:tr>
      <w:tr w:rsidR="001B4B44" w14:paraId="67508E8B" w14:textId="77777777" w:rsidTr="00BB6C5E">
        <w:tc>
          <w:tcPr>
            <w:tcW w:w="1985" w:type="dxa"/>
          </w:tcPr>
          <w:p w14:paraId="02765A32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EEB96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1B4B44" w14:paraId="1CFD4D23" w14:textId="77777777" w:rsidTr="00BB6C5E">
        <w:tc>
          <w:tcPr>
            <w:tcW w:w="1985" w:type="dxa"/>
          </w:tcPr>
          <w:p w14:paraId="18794C0E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677B99" w14:textId="77777777" w:rsidR="001B4B44" w:rsidRDefault="001B4B44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C85062B" w14:textId="77777777" w:rsidR="001B4B44" w:rsidRDefault="001B4B44" w:rsidP="001B4B44"/>
    <w:p w14:paraId="564A684D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0D2FBB4" w14:textId="77777777" w:rsidTr="00BB6C5E">
        <w:tc>
          <w:tcPr>
            <w:tcW w:w="9855" w:type="dxa"/>
          </w:tcPr>
          <w:p w14:paraId="7F90332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function f_TC_7_10_NR5GC_IMS1() runs on IMS_PTC</w:t>
            </w:r>
          </w:p>
          <w:p w14:paraId="5A074F8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65840C7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5DF4A8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23B35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486E1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81DEB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24927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B8DCA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false;</w:t>
            </w:r>
          </w:p>
          <w:p w14:paraId="599B7F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true;</w:t>
            </w:r>
          </w:p>
          <w:p w14:paraId="3D83C5C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34639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818F3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03467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f_IMS_CC_Preamble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657085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8C5502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34A1EB1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C4F79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f_IMS_CC_StartSignalling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195C6AE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97EC9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Steps 1-8 of generic procedure specified in Table 4.9.16.2.2-1 of TS 38.508-1</w:t>
            </w:r>
          </w:p>
          <w:p w14:paraId="600932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DF4CE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2095BED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{};                     // =&gt; no SDP</w:t>
            </w:r>
          </w:p>
          <w:p w14:paraId="2BC7FDA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f_IMS_MTCallSetup_NR5GC_A_5_X_Step1(</w:t>
            </w:r>
            <w:proofErr w:type="spellStart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// !!!! PROSE ISSUE: Table 7.10.3.3-1 needs the Content-Type to be specified as not present !!!!</w:t>
            </w:r>
          </w:p>
          <w:p w14:paraId="325BA41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0B238A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100 Trying, 183 Session Progress</w:t>
            </w:r>
          </w:p>
          <w:p w14:paraId="5034510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2149A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B7C32A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6B024A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E7B38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4");</w:t>
            </w:r>
          </w:p>
          <w:p w14:paraId="58407AF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CB9BD6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PRACK</w:t>
            </w:r>
          </w:p>
          <w:p w14:paraId="3CA30AC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f_IMS_BuildSDP_InitialAnswerAudio_TX(v_ResponseWithSdp.SdpMessage,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55E24F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6602C4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1336C48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f_IMS_PrackRequest_MessageHeaderTX(v_InviteRequestWithSdp.Invite,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71EE9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cs_PRACK_Request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37FA62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92B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200 OK</w:t>
            </w:r>
          </w:p>
          <w:p w14:paraId="65FFDB5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38EFA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6");</w:t>
            </w:r>
          </w:p>
          <w:p w14:paraId="3F2A865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D7151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180 Ringing, PRACK (conditional), 200 OK (conditional)</w:t>
            </w:r>
          </w:p>
          <w:p w14:paraId="5F6127D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D428A7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7");</w:t>
            </w:r>
          </w:p>
          <w:p w14:paraId="6CC7FBB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F112DB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MMI (Accept Call), 200 OK, ACK</w:t>
            </w:r>
          </w:p>
          <w:p w14:paraId="6113BE3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f_IMS_MTCallSetup_AcceptAndAcknowledge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D74292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C5C993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076E7BB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48DFA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45D6595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2F76E4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  <w:p w14:paraId="76F0D973" w14:textId="77777777" w:rsidR="001B4B44" w:rsidRDefault="001B4B44" w:rsidP="00BB6C5E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090EE3AA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B4097D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80F18C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7225D1C" w14:textId="77777777" w:rsidTr="00BB6C5E">
        <w:tc>
          <w:tcPr>
            <w:tcW w:w="9855" w:type="dxa"/>
          </w:tcPr>
          <w:p w14:paraId="16378C07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C039F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f_TC_7_10_NR5GC_IMS1() runs on IMS_PTC</w:t>
            </w:r>
          </w:p>
          <w:p w14:paraId="6203B7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43AEF12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965B8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E5E89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BD931E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65D0A4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5FC33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6D21AF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false;</w:t>
            </w:r>
          </w:p>
          <w:p w14:paraId="2561F9E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true;</w:t>
            </w:r>
          </w:p>
          <w:p w14:paraId="3ABC1F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E1B01F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D27F6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12240A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f_IMS_CC_Preamble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6A15E5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5128C9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13A8209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F759B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f_IMS_CC_StartCall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33396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BADCA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Steps 1-8 of generic procedure specified in Table 4.9.16.2.2-1 of TS 38.508-1</w:t>
            </w:r>
          </w:p>
          <w:p w14:paraId="15454B9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E723D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1FA830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{};                     // =&gt; no SDP</w:t>
            </w:r>
          </w:p>
          <w:p w14:paraId="124A858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:=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f_IMS_MTCallSetup_NR5GC_A_5_X_Step1(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  // !!!! PROSE ISSUE: Table 7.10.3.3-1 needs the Content-Type to be specified as not present !!!!</w:t>
            </w:r>
          </w:p>
          <w:p w14:paraId="4FF1605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A09AA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100 Trying, 183 Session Progress</w:t>
            </w:r>
          </w:p>
          <w:p w14:paraId="5FD8C96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B39A1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72B08C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8FC520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2E4602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4");</w:t>
            </w:r>
          </w:p>
          <w:p w14:paraId="5E4A01E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836C7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PRACK</w:t>
            </w:r>
          </w:p>
          <w:p w14:paraId="4889393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f_IMS_BuildSDP_InitialAnswerAudio_TX(v_ResponseWithSdp.SdpMessage,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536464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D6B5A3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2A71CC2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f_IMS_PrackRequest_MessageHeaderTX(v_InviteRequestWithSdp.Invite,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AB2910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cs_PRACK_Request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5F7343C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3FB77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200 OK</w:t>
            </w:r>
          </w:p>
          <w:p w14:paraId="413151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0E29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6");</w:t>
            </w:r>
          </w:p>
          <w:p w14:paraId="66677252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47BF869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f_IMS_CC_TriggerDedicatedBearerActivation</w:t>
            </w:r>
            <w:proofErr w:type="spellEnd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IPCAN_MT_SpeechCall</w:t>
            </w:r>
            <w:proofErr w:type="spellEnd"/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22F597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BF352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180 Ringing, PRACK (conditional), 200 OK (conditional)</w:t>
            </w:r>
          </w:p>
          <w:p w14:paraId="3C66B2A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AE0347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7");</w:t>
            </w:r>
          </w:p>
          <w:p w14:paraId="164A83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39E6C7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MMI (Accept Call), 200 OK, ACK</w:t>
            </w:r>
          </w:p>
          <w:p w14:paraId="2FB3D7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f_IMS_MTCallSetup_AcceptAndAcknowledge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159E53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0BB9EC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08C67DA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1CE34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1EBB104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</w:t>
            </w:r>
            <w:proofErr w:type="spellStart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96C3463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C5AB5EB" w14:textId="77777777" w:rsidR="001B4B44" w:rsidRDefault="001B4B44" w:rsidP="001B4B44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5F01BB6E" w:rsidR="00495CDF" w:rsidRPr="00495CDF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t>Branches Executed</w:t>
      </w:r>
      <w:bookmarkEnd w:id="8"/>
    </w:p>
    <w:p w14:paraId="77EF4639" w14:textId="1CB1B097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67BF2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67BF2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4029C56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4579F48C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133456F4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2276DFF1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403AC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44D42">
              <w:rPr>
                <w:rFonts w:cs="Arial"/>
                <w:b/>
                <w:sz w:val="18"/>
              </w:rPr>
              <w:t>3</w:t>
            </w:r>
            <w:r w:rsidR="001B4B44">
              <w:rPr>
                <w:rFonts w:cs="Arial"/>
                <w:b/>
                <w:sz w:val="18"/>
              </w:rPr>
              <w:t>27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  <w:r w:rsidR="001B4B44">
              <w:rPr>
                <w:rFonts w:cs="Arial"/>
                <w:bCs/>
                <w:sz w:val="18"/>
              </w:rPr>
              <w:t>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C83EB" w14:textId="77777777" w:rsidR="00C90A53" w:rsidRDefault="00C90A53">
      <w:r>
        <w:separator/>
      </w:r>
    </w:p>
  </w:endnote>
  <w:endnote w:type="continuationSeparator" w:id="0">
    <w:p w14:paraId="24D9C29F" w14:textId="77777777" w:rsidR="00C90A53" w:rsidRDefault="00C9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ABC4E" w14:textId="77777777" w:rsidR="00C90A53" w:rsidRDefault="00C90A53">
      <w:r>
        <w:separator/>
      </w:r>
    </w:p>
  </w:footnote>
  <w:footnote w:type="continuationSeparator" w:id="0">
    <w:p w14:paraId="593A82E5" w14:textId="77777777" w:rsidR="00C90A53" w:rsidRDefault="00C9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666F1"/>
    <w:multiLevelType w:val="hybridMultilevel"/>
    <w:tmpl w:val="FD6A955E"/>
    <w:lvl w:ilvl="0" w:tplc="CBD8AC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3B0B"/>
    <w:multiLevelType w:val="hybridMultilevel"/>
    <w:tmpl w:val="3B1CFDC4"/>
    <w:lvl w:ilvl="0" w:tplc="DBC80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9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561F3"/>
    <w:rsid w:val="0016751D"/>
    <w:rsid w:val="0017350A"/>
    <w:rsid w:val="00192C46"/>
    <w:rsid w:val="001A08B3"/>
    <w:rsid w:val="001A09A3"/>
    <w:rsid w:val="001A433F"/>
    <w:rsid w:val="001A797A"/>
    <w:rsid w:val="001A7B60"/>
    <w:rsid w:val="001B4B44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52E17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504DAD"/>
    <w:rsid w:val="0051580D"/>
    <w:rsid w:val="00532C07"/>
    <w:rsid w:val="00537652"/>
    <w:rsid w:val="00547111"/>
    <w:rsid w:val="00550A2A"/>
    <w:rsid w:val="00592D74"/>
    <w:rsid w:val="005A7D48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67BF2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0A53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1152</TotalTime>
  <Pages>7</Pages>
  <Words>1681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25</cp:revision>
  <cp:lastPrinted>1900-01-01T00:00:00Z</cp:lastPrinted>
  <dcterms:created xsi:type="dcterms:W3CDTF">2020-12-08T10:56:00Z</dcterms:created>
  <dcterms:modified xsi:type="dcterms:W3CDTF">2021-03-17T15:43:00Z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