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187BE5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C21AF6">
          <w:rPr>
            <w:b/>
            <w:i/>
            <w:noProof/>
            <w:sz w:val="28"/>
          </w:rPr>
          <w:t>316</w:t>
        </w:r>
      </w:fldSimple>
    </w:p>
    <w:p w14:paraId="5D6FC58C" w14:textId="307A0302" w:rsidR="001A09A3" w:rsidRDefault="00492B3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492B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90A5A4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</w:t>
            </w:r>
            <w:r w:rsidR="00A42A9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D9DDB9F" w:rsidR="001E41F3" w:rsidRPr="00A1055C" w:rsidRDefault="00C21AF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901FB67" w:rsidR="001E41F3" w:rsidRPr="00410371" w:rsidRDefault="00C21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7B40D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003390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 w:rsidRPr="007B40DD">
              <w:t>EN-DC FR1 : Addition of NR MAC test case 7.1.1.4.2.5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78C2B0A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2020-12-09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84D3109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1AF6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6E70F3A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 MAC test case 7.1.1.4</w:t>
            </w:r>
            <w:r w:rsidR="00E97E5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97E50">
              <w:rPr>
                <w:noProof/>
              </w:rPr>
              <w:t>.</w:t>
            </w:r>
            <w:r>
              <w:rPr>
                <w:noProof/>
              </w:rPr>
              <w:t xml:space="preserve">5 to </w:t>
            </w:r>
            <w:r w:rsidRPr="0002234C">
              <w:rPr>
                <w:noProof/>
              </w:rPr>
              <w:t xml:space="preserve"> the 5G/</w:t>
            </w:r>
            <w:r>
              <w:rPr>
                <w:noProof/>
              </w:rPr>
              <w:t xml:space="preserve">ENDC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A6845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NR MAC test case 7.1.1.4.2.5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8E0A607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7.1.1.4.2.5.ENDC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4244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7276662" w14:textId="6DD26C41" w:rsidR="00AE20F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20F6" w:rsidRPr="00CD1EAD">
        <w:rPr>
          <w:rFonts w:cs="Arial"/>
          <w:iCs/>
        </w:rPr>
        <w:t>Table of Contents</w:t>
      </w:r>
      <w:r w:rsidR="00AE20F6">
        <w:tab/>
      </w:r>
      <w:r w:rsidR="00AE20F6">
        <w:fldChar w:fldCharType="begin"/>
      </w:r>
      <w:r w:rsidR="00AE20F6">
        <w:instrText xml:space="preserve"> PAGEREF _Toc58424467 \h </w:instrText>
      </w:r>
      <w:r w:rsidR="00AE20F6">
        <w:fldChar w:fldCharType="separate"/>
      </w:r>
      <w:r w:rsidR="00AE20F6">
        <w:t>2</w:t>
      </w:r>
      <w:r w:rsidR="00AE20F6">
        <w:fldChar w:fldCharType="end"/>
      </w:r>
    </w:p>
    <w:p w14:paraId="3D8FA5D4" w14:textId="032DE9D2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_Toc58424468 \h </w:instrText>
      </w:r>
      <w:r>
        <w:fldChar w:fldCharType="separate"/>
      </w:r>
      <w:r>
        <w:t>3</w:t>
      </w:r>
      <w:r>
        <w:fldChar w:fldCharType="end"/>
      </w:r>
    </w:p>
    <w:p w14:paraId="4AD9915A" w14:textId="5BDFE012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_Toc58424469 \h </w:instrText>
      </w:r>
      <w:r>
        <w:fldChar w:fldCharType="separate"/>
      </w:r>
      <w:r>
        <w:t>3</w:t>
      </w:r>
      <w:r>
        <w:fldChar w:fldCharType="end"/>
      </w:r>
    </w:p>
    <w:p w14:paraId="17AA13A6" w14:textId="656F07CB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_Toc58424470 \h </w:instrText>
      </w:r>
      <w:r>
        <w:fldChar w:fldCharType="separate"/>
      </w:r>
      <w:r>
        <w:t>3</w:t>
      </w:r>
      <w:r>
        <w:fldChar w:fldCharType="end"/>
      </w:r>
    </w:p>
    <w:p w14:paraId="72C074A2" w14:textId="7F81C06C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b/>
          <w:lang w:val="pt-BR"/>
        </w:rPr>
        <w:t xml:space="preserve">2.1 Change </w:t>
      </w:r>
      <w:r w:rsidRPr="00CD1EAD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_Toc58424471 \h </w:instrText>
      </w:r>
      <w:r>
        <w:fldChar w:fldCharType="separate"/>
      </w:r>
      <w:r>
        <w:t>3</w:t>
      </w:r>
      <w:r>
        <w:fldChar w:fldCharType="end"/>
      </w:r>
    </w:p>
    <w:p w14:paraId="5C4766EE" w14:textId="61B6C4D9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_Toc58424472 \h </w:instrText>
      </w:r>
      <w:r>
        <w:fldChar w:fldCharType="separate"/>
      </w:r>
      <w:r>
        <w:t>7</w:t>
      </w:r>
      <w:r>
        <w:fldChar w:fldCharType="end"/>
      </w:r>
    </w:p>
    <w:p w14:paraId="3A44B0DF" w14:textId="46FE9F30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_Toc58424473 \h </w:instrText>
      </w:r>
      <w:r>
        <w:fldChar w:fldCharType="separate"/>
      </w:r>
      <w:r>
        <w:t>7</w:t>
      </w:r>
      <w:r>
        <w:fldChar w:fldCharType="end"/>
      </w:r>
    </w:p>
    <w:p w14:paraId="784230E0" w14:textId="743D52D3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_Toc58424474 \h </w:instrText>
      </w:r>
      <w:r>
        <w:fldChar w:fldCharType="separate"/>
      </w:r>
      <w:r>
        <w:t>7</w:t>
      </w:r>
      <w:r>
        <w:fldChar w:fldCharType="end"/>
      </w:r>
    </w:p>
    <w:p w14:paraId="1E5A07B9" w14:textId="5A4184BC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_Toc58424475 \h </w:instrText>
      </w:r>
      <w:r>
        <w:fldChar w:fldCharType="separate"/>
      </w:r>
      <w:r>
        <w:t>7</w:t>
      </w:r>
      <w:r>
        <w:fldChar w:fldCharType="end"/>
      </w:r>
    </w:p>
    <w:p w14:paraId="7EE711E7" w14:textId="7DF694FE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_Toc58424476 \h </w:instrText>
      </w:r>
      <w:r>
        <w:fldChar w:fldCharType="separate"/>
      </w:r>
      <w:r>
        <w:t>8</w:t>
      </w:r>
      <w:r>
        <w:fldChar w:fldCharType="end"/>
      </w:r>
    </w:p>
    <w:p w14:paraId="2E4D4796" w14:textId="01A6D8F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424468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63844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7.1.1.4.2.5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8424469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7C2FD5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7.1.1.4.2.5.ENDC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64650C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and </w:t>
      </w:r>
      <w:r w:rsidR="007B40DD" w:rsidRPr="00EF034E">
        <w:rPr>
          <w:rFonts w:cs="Arial"/>
          <w:bCs/>
          <w:lang w:eastAsia="ja-JP"/>
        </w:rPr>
        <w:t>MediaTek MT6297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424470"/>
      <w:r w:rsidRPr="00854C55">
        <w:rPr>
          <w:b/>
        </w:rPr>
        <w:t>Corrections required</w:t>
      </w:r>
      <w:bookmarkEnd w:id="5"/>
      <w:bookmarkEnd w:id="6"/>
      <w:bookmarkEnd w:id="7"/>
    </w:p>
    <w:p w14:paraId="24D7D60D" w14:textId="085DA7A4" w:rsidR="00075921" w:rsidRDefault="00075921" w:rsidP="0007592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eastAsia="SimSun"/>
          <w:b/>
          <w:lang w:val="en-US" w:eastAsia="zh-CN"/>
        </w:rPr>
      </w:pPr>
      <w:bookmarkStart w:id="8" w:name="_Toc58424471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75921" w14:paraId="50080F8A" w14:textId="77777777" w:rsidTr="0007592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7E81" w14:textId="77777777" w:rsidR="00075921" w:rsidRDefault="000759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BCCF" w14:textId="77777777" w:rsidR="00075921" w:rsidRDefault="00075921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f_TC_7_1_1_4_2_x_DCI0_0_NR_TestBody</w:t>
            </w:r>
          </w:p>
        </w:tc>
      </w:tr>
      <w:tr w:rsidR="00075921" w14:paraId="7ECCE860" w14:textId="77777777" w:rsidTr="00075921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FFC4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bookmarkStart w:id="9" w:name="OLE_LINK3" w:colFirst="1" w:colLast="1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EBDA" w14:textId="77777777" w:rsidR="00075921" w:rsidRDefault="00075921">
            <w:pPr>
              <w:pStyle w:val="CRCoverPage"/>
              <w:spacing w:after="0"/>
              <w:rPr>
                <w:rFonts w:eastAsia="SimSun" w:cs="Arial"/>
                <w:highlight w:val="green"/>
                <w:lang w:val="en-US"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>When MCS = 27 and PRB &lt; 4, the resulting TBS is very small leading to CRC error in decoding UL data</w:t>
            </w:r>
          </w:p>
        </w:tc>
      </w:tr>
      <w:tr w:rsidR="00075921" w14:paraId="6F532D4C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785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1A8B" w14:textId="77777777" w:rsidR="00075921" w:rsidRDefault="00075921">
            <w:pPr>
              <w:spacing w:after="0"/>
              <w:rPr>
                <w:rFonts w:ascii="Arial" w:eastAsia="SimSun" w:hAnsi="Arial"/>
                <w:color w:val="000000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Skip when MCS is 27 and PRB is smaller than 4 inside the loop</w:t>
            </w:r>
          </w:p>
        </w:tc>
      </w:tr>
      <w:bookmarkEnd w:id="9"/>
      <w:tr w:rsidR="00075921" w14:paraId="5D87203A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9E8A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D8E" w14:textId="77777777" w:rsidR="00075921" w:rsidRDefault="000759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MAC_TC_Common_NR.ttcn</w:t>
            </w:r>
          </w:p>
        </w:tc>
      </w:tr>
      <w:tr w:rsidR="00075921" w14:paraId="7A189683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43CA" w14:textId="77777777" w:rsidR="00075921" w:rsidRDefault="000759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5362" w14:textId="77777777" w:rsidR="00075921" w:rsidRDefault="00075921">
            <w:pPr>
              <w:rPr>
                <w:rFonts w:ascii="Arial" w:hAnsi="Arial"/>
                <w:highlight w:val="cyan"/>
              </w:rPr>
            </w:pPr>
          </w:p>
        </w:tc>
      </w:tr>
    </w:tbl>
    <w:p w14:paraId="1C531D79" w14:textId="77777777" w:rsidR="00075921" w:rsidRDefault="00075921" w:rsidP="00075921"/>
    <w:p w14:paraId="3B9E646D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5921" w14:paraId="249E8D5C" w14:textId="77777777" w:rsidTr="000759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8FA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f_TC_7_1_1_4_2_x_DCI0_0_NR_TestBody(DRB_Identity p_NR_DRB_Id,</w:t>
            </w:r>
          </w:p>
          <w:p w14:paraId="26B6BC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template (value) NR_TBS_CalculationParameters_Type p_CalculationParameters,</w:t>
            </w:r>
          </w:p>
          <w:p w14:paraId="4B61DBF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integer p_Max_Imcs := 28, //@sic R5s201144sic@</w:t>
            </w:r>
          </w:p>
          <w:p w14:paraId="04415DD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boolean p_TransformPrecoder := false) runs on NR_BASE_PTC</w:t>
            </w:r>
          </w:p>
          <w:p w14:paraId="5AB9CE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L2/MAC/7.1</w:t>
            </w:r>
          </w:p>
          <w:p w14:paraId="252B7D7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 7.1.1.4.2.x: UL-SCH Transport Block Size selection</w:t>
            </w:r>
          </w:p>
          <w:p w14:paraId="107837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*/</w:t>
            </w:r>
          </w:p>
          <w:p w14:paraId="6EF0A00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v_TBSize:=0;    // transport block size in bits</w:t>
            </w:r>
          </w:p>
          <w:p w14:paraId="20393EE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v_I_MCS:=0;     // Modulation and Coding Scehme Index</w:t>
            </w:r>
          </w:p>
          <w:p w14:paraId="4F2F340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v_N_PRB:=1;     // Number of physical resource Blocks</w:t>
            </w:r>
          </w:p>
          <w:p w14:paraId="60EAEF8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2FF37D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v_TDRA ; // Time Domain resource allocation</w:t>
            </w:r>
          </w:p>
          <w:p w14:paraId="2B10933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NR_PDCP_SDUList_Type v_NR_PDCP_SDUList := {''O};</w:t>
            </w:r>
          </w:p>
          <w:p w14:paraId="35EB9F3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SubFrameTiming_Type v_Timing;</w:t>
            </w:r>
          </w:p>
          <w:p w14:paraId="2B4891D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SubcarrierSpacing v_SCS := f_NR_CellInfo_GetSCS(nr_Cell1);</w:t>
            </w:r>
          </w:p>
          <w:p w14:paraId="1A10E0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var IntegerList_Type v_NoOfSymbols := {4,14};</w:t>
            </w:r>
          </w:p>
          <w:p w14:paraId="146EE8A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var integer v_Max_Imcs :=p_Max_Imcs;//@sic R5s201144sic@</w:t>
            </w:r>
          </w:p>
          <w:p w14:paraId="7DDFF10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lastRenderedPageBreak/>
              <w:t xml:space="preserve">    </w:t>
            </w:r>
          </w:p>
          <w:p w14:paraId="132FB49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// Configure SS for DL grant for Max TB size</w:t>
            </w:r>
          </w:p>
          <w:p w14:paraId="28303E0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f_NR_DLGrantConfiguration(nr_Cell1,</w:t>
            </w:r>
          </w:p>
          <w:p w14:paraId="5DC77FD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cs_TimingInfo_Now,</w:t>
            </w:r>
          </w:p>
          <w:p w14:paraId="497FF58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resourceAllocationType1,</w:t>
            </w:r>
          </w:p>
          <w:p w14:paraId="4CFC26F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cs_NR_FreqDomainResourceAssignmentDL_Explicit(0, v_Max_nPRB),</w:t>
            </w:r>
          </w:p>
          <w:p w14:paraId="0070D96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int2bit(0, 4),</w:t>
            </w:r>
          </w:p>
          <w:p w14:paraId="045048C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cs_NR_TransportBlockRetransmissionList_Def(v_Max_Imcs),</w:t>
            </w:r>
          </w:p>
          <w:p w14:paraId="17052C1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-, -,</w:t>
            </w:r>
          </w:p>
          <w:p w14:paraId="3C79A1B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cs_NR_DciFormat_1_0_Params(v_SCS));  /* @sic R5s190442: v_SCS sic@ */</w:t>
            </w:r>
          </w:p>
          <w:p w14:paraId="213CDF5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75203E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f_NR_ULGrantConfiguration_Stop(nr_Cell1, -, cs_NR_UplinkTimeAlignment_Keep);</w:t>
            </w:r>
          </w:p>
          <w:p w14:paraId="606D48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1 to 5 are repeated for values of nPRB  from 1 to v_Max_nPRB and iMCS from 0 to 28, time domain resource allocation v_TDRA 0..1</w:t>
            </w:r>
          </w:p>
          <w:p w14:paraId="5B7D99C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C8270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//f_NR_ConfigureULGrant_MaxTBSupported();</w:t>
            </w:r>
          </w:p>
          <w:p w14:paraId="331D9B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1E8C62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for (v_N_PRB := 1; v_N_PRB &lt;= v_Max_nPRB; v_N_PRB := v_N_PRB + 1) {  //for nPRB 1 to v_Max_nPRB</w:t>
            </w:r>
          </w:p>
          <w:p w14:paraId="2A06D5B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(p_TransformPrecoder) {</w:t>
            </w:r>
          </w:p>
          <w:p w14:paraId="634241A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(f_NR_Check_This_N_PRB(v_N_PRB) == false) {                       // nPRB check in EXCEPTION Step</w:t>
            </w:r>
          </w:p>
          <w:p w14:paraId="7FDE3C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continue; // nprb not allowed</w:t>
            </w:r>
          </w:p>
          <w:p w14:paraId="0BB28D0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}</w:t>
            </w:r>
          </w:p>
          <w:p w14:paraId="5BD8F1F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CC7D2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for (v_I_MCS := 0; v_I_MCS &lt;= v_Max_Imcs ; v_I_MCS := v_I_MCS + 1) {   //for iMCS 0 to  28</w:t>
            </w:r>
          </w:p>
          <w:p w14:paraId="08E8E11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//@sic R5s190827r1 sic@</w:t>
            </w:r>
          </w:p>
          <w:p w14:paraId="690F8DA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for (v_TDRA := 0; v_TDRA &lt;= 1 ; v_TDRA := v_TDRA + 1) {   //for Time Domain Resource Allocation 0 to 1</w:t>
            </w:r>
          </w:p>
          <w:p w14:paraId="14B98A1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R5s190827 sic@</w:t>
            </w:r>
          </w:p>
          <w:p w14:paraId="2CF3996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/* if(v_TDRA == 0)</w:t>
            </w:r>
          </w:p>
          <w:p w14:paraId="1851DB3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{</w:t>
            </w:r>
          </w:p>
          <w:p w14:paraId="1753A7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v_NoOfSymbols := 4;</w:t>
            </w:r>
          </w:p>
          <w:p w14:paraId="7F3C379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</w:t>
            </w:r>
          </w:p>
          <w:p w14:paraId="442CCF6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else{</w:t>
            </w:r>
          </w:p>
          <w:p w14:paraId="061E7E5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v_NoOfSymbols := 14</w:t>
            </w:r>
          </w:p>
          <w:p w14:paraId="5AE0844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*/</w:t>
            </w:r>
          </w:p>
          <w:p w14:paraId="723E662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EE133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//SS looks up iTBS in table 7.1.7.1-1 in TS 36.213 based on the value of iMCS</w:t>
            </w:r>
          </w:p>
          <w:p w14:paraId="0076B16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//v_I_TBS := f_NR_Get_iTBS_For_iMCS(v_I_MCS);</w:t>
            </w:r>
          </w:p>
          <w:p w14:paraId="64808FE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//The SS calculates or looks up TBS in TS 38.214 [15] based on the value of S, L, and  nPRB.</w:t>
            </w:r>
          </w:p>
          <w:p w14:paraId="331CDE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v_TBSize := f_NR_TBS_Calculation(p_CalculationParameters, v_NoOfSymbols[v_TDRA], v_N_PRB, v_I_MCS);</w:t>
            </w:r>
          </w:p>
          <w:p w14:paraId="7596237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R5-198884 sic@</w:t>
            </w:r>
          </w:p>
          <w:p w14:paraId="1BDAE5D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7B14F7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v_I_MCS == 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28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v_N_PRB &lt; 4) {  //For  = 28 and     &lt; 4, the resulting TBS is very small leading to CRC errors in decoding UL data</w:t>
            </w:r>
          </w:p>
          <w:p w14:paraId="2843401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36FE3F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nprb, Imcs, TDRA combination.</w:t>
            </w:r>
          </w:p>
          <w:p w14:paraId="52C4710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</w:t>
            </w:r>
          </w:p>
          <w:p w14:paraId="55317EB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(v_TBSize &lt; 136) {            //this results in zero number of PDCP SDUs</w:t>
            </w:r>
          </w:p>
          <w:p w14:paraId="66D857B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14AA5B7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nprb, Imcs, TDRA combination.</w:t>
            </w:r>
          </w:p>
          <w:p w14:paraId="668345A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</w:p>
          <w:p w14:paraId="55143A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Steps 2 to 5 are performed if  TBsize is More than minimum</w:t>
            </w:r>
          </w:p>
          <w:p w14:paraId="04035CB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//@siclog "Step 2" siclog@</w:t>
            </w:r>
          </w:p>
          <w:p w14:paraId="10088C1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creates one or more PDCP SDUs, depending on TBsize, in accordance with Table  7.1.1.4.1.1.3.2-2</w:t>
            </w:r>
          </w:p>
          <w:p w14:paraId="32F3C76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D3625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//Configure SS for DCI Format x with RA type y and a Resource block assignment (RBA) correspondent</w:t>
            </w:r>
          </w:p>
          <w:p w14:paraId="3136FFC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//to nPRB as specified in 7.1.6.1 in TS 36.213 and Modulation and coding scheme iMCS</w:t>
            </w:r>
          </w:p>
          <w:p w14:paraId="25FFD37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</w:p>
          <w:p w14:paraId="625FF8A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//@siclog "Step 3" siclog@</w:t>
            </w:r>
          </w:p>
          <w:p w14:paraId="16D2437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sends MAC PDU (NxPDCP SDUs)</w:t>
            </w:r>
          </w:p>
          <w:p w14:paraId="1B739D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v_NR_PDCP_SDUList := fl_NR_GetPdcpSduList_1TB(v_TBSize);   //calculates v_N, v_PDCPsize and returns f_NR_Build_N_PDCP_SDUList</w:t>
            </w:r>
          </w:p>
          <w:p w14:paraId="3D684D1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v_Timing := f_NR_GetNextSendOccasion_DL(nr_Cell1, 300); //300 ms in future</w:t>
            </w:r>
          </w:p>
          <w:p w14:paraId="6562BC4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DRB.send(cas_NR_DRB_COMMON_REQ_PDCP_SDUList(nr_Cell1,</w:t>
            </w:r>
          </w:p>
          <w:p w14:paraId="17DCF35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p_NR_DRB_Id,</w:t>
            </w:r>
          </w:p>
          <w:p w14:paraId="12700F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//crs_RlcBearerRouting_NR(nr_Cell1),</w:t>
            </w:r>
          </w:p>
          <w:p w14:paraId="700B77C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cs_TimingInfo_NR(v_Timing),</w:t>
            </w:r>
          </w:p>
          <w:p w14:paraId="02FEB7D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v_NR_PDCP_SDUList));</w:t>
            </w:r>
          </w:p>
          <w:p w14:paraId="00E006A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//@siclog "Step 4" siclog@</w:t>
            </w:r>
          </w:p>
          <w:p w14:paraId="2D6B1F9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v_Timing := f_NR_GetNextSendOccasion_ULafterDL(nr_Cell1, v_Timing, 60);</w:t>
            </w:r>
          </w:p>
          <w:p w14:paraId="01A6B65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f_NR_ULGrantConfiguration_ULTBS(nr_Cell1,</w:t>
            </w:r>
          </w:p>
          <w:p w14:paraId="73AD146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cs_TimingInfo_NR(v_Timing),</w:t>
            </w:r>
          </w:p>
          <w:p w14:paraId="51F4CD3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v_I_MCS,</w:t>
            </w:r>
          </w:p>
          <w:p w14:paraId="37715BC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v_N_PRB,</w:t>
            </w:r>
          </w:p>
          <w:p w14:paraId="12DA758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int2bit(v_TDRA, 4),</w:t>
            </w:r>
          </w:p>
          <w:p w14:paraId="61DB712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resourceAllocationType1); //@sic R5s190895 sic@</w:t>
            </w:r>
          </w:p>
          <w:p w14:paraId="3A91502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//@siclog "Step 5" siclog@</w:t>
            </w:r>
          </w:p>
          <w:p w14:paraId="73BC66E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receives NxPDCP SDUs</w:t>
            </w:r>
          </w:p>
          <w:p w14:paraId="1DC435A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f_NR_Rx_N_PDCP_SDUs_InOneTTI(v_NR_PDCP_SDUList, p_NR_DRB_Id);</w:t>
            </w:r>
          </w:p>
          <w:p w14:paraId="0B4B5F8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}//End for TDRA 0 to 13</w:t>
            </w:r>
          </w:p>
          <w:p w14:paraId="659D5ED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}//End for iMCS 0 to 28</w:t>
            </w:r>
          </w:p>
          <w:p w14:paraId="614B536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}//End for nPRB 1 to 110</w:t>
            </w:r>
          </w:p>
          <w:p w14:paraId="21CBDB08" w14:textId="77777777" w:rsidR="00075921" w:rsidRDefault="00075921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}//f_NR_7_1_1_4_2_1</w:t>
            </w:r>
          </w:p>
        </w:tc>
      </w:tr>
    </w:tbl>
    <w:p w14:paraId="71A1D8E3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</w:p>
    <w:p w14:paraId="690A6DD4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</w:p>
    <w:p w14:paraId="50245779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5921" w14:paraId="3FDCF9C7" w14:textId="77777777" w:rsidTr="000759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7A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f_TC_7_1_1_4_2_x_DCI0_0_NR_TestBody(DRB_Identity p_NR_DRB_Id,</w:t>
            </w:r>
          </w:p>
          <w:p w14:paraId="3AF8A4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template (value) NR_TBS_CalculationParameters_Type p_CalculationParameters,</w:t>
            </w:r>
          </w:p>
          <w:p w14:paraId="6FD2A07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integer p_Max_Imcs := 28, //@sic R5s201144sic@</w:t>
            </w:r>
          </w:p>
          <w:p w14:paraId="7E620B3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boolean p_TransformPrecoder := false) runs on NR_BASE_PTC</w:t>
            </w:r>
          </w:p>
          <w:p w14:paraId="1254C95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L2/MAC/7.1</w:t>
            </w:r>
          </w:p>
          <w:p w14:paraId="59BD0DC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 7.1.1.4.2.x: UL-SCH Transport Block Size selection</w:t>
            </w:r>
          </w:p>
          <w:p w14:paraId="44C5AE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*/</w:t>
            </w:r>
          </w:p>
          <w:p w14:paraId="6ECB35E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v_TBSize:=0;    // transport block size in bits</w:t>
            </w:r>
          </w:p>
          <w:p w14:paraId="04E0DAC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v_I_MCS:=0;     // Modulation and Coding Scehme Index</w:t>
            </w:r>
          </w:p>
          <w:p w14:paraId="4136E7A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v_N_PRB:=1;     // Number of physical resource Blocks</w:t>
            </w:r>
          </w:p>
          <w:p w14:paraId="7262C5B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5246FC1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v_TDRA ; // Time Domain resource allocation</w:t>
            </w:r>
          </w:p>
          <w:p w14:paraId="084170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NR_PDCP_SDUList_Type v_NR_PDCP_SDUList := {''O};</w:t>
            </w:r>
          </w:p>
          <w:p w14:paraId="5196BA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SubFrameTiming_Type v_Timing;</w:t>
            </w:r>
          </w:p>
          <w:p w14:paraId="1E6C38C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SubcarrierSpacing v_SCS := f_NR_CellInfo_GetSCS(nr_Cell1);</w:t>
            </w:r>
          </w:p>
          <w:p w14:paraId="38CBCD2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var IntegerList_Type v_NoOfSymbols := {4,14};</w:t>
            </w:r>
          </w:p>
          <w:p w14:paraId="7D8AA30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var integer v_Max_Imcs :=p_Max_Imcs;//@sic R5s201144sic@</w:t>
            </w:r>
          </w:p>
          <w:p w14:paraId="4A9DAE3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</w:p>
          <w:p w14:paraId="1E31704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// Configure SS for DL grant for Max TB size</w:t>
            </w:r>
          </w:p>
          <w:p w14:paraId="69AD877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f_NR_DLGrantConfiguration(nr_Cell1,</w:t>
            </w:r>
          </w:p>
          <w:p w14:paraId="4132F67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cs_TimingInfo_Now,</w:t>
            </w:r>
          </w:p>
          <w:p w14:paraId="5B25EDF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resourceAllocationType1,</w:t>
            </w:r>
          </w:p>
          <w:p w14:paraId="592752E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cs_NR_FreqDomainResourceAssignmentDL_Explicit(0, v_Max_nPRB),</w:t>
            </w:r>
          </w:p>
          <w:p w14:paraId="54A3716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int2bit(0, 4),</w:t>
            </w:r>
          </w:p>
          <w:p w14:paraId="1D4188C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                      cs_NR_TransportBlockRetransmissionList_Def(v_Max_Imcs),</w:t>
            </w:r>
          </w:p>
          <w:p w14:paraId="762A164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-, -,</w:t>
            </w:r>
          </w:p>
          <w:p w14:paraId="47A4D07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cs_NR_DciFormat_1_0_Params(v_SCS));  /* @sic R5s190442: v_SCS sic@ */</w:t>
            </w:r>
          </w:p>
          <w:p w14:paraId="18DF6EF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EB15AA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f_NR_ULGrantConfiguration_Stop(nr_Cell1, -, cs_NR_UplinkTimeAlignment_Keep);</w:t>
            </w:r>
          </w:p>
          <w:p w14:paraId="04F010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1 to 5 are repeated for values of nPRB  from 1 to v_Max_nPRB and iMCS from 0 to 28, time domain resource allocation v_TDRA 0..1</w:t>
            </w:r>
          </w:p>
          <w:p w14:paraId="08B73D6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8BA4B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//f_NR_ConfigureULGrant_MaxTBSupported();</w:t>
            </w:r>
          </w:p>
          <w:p w14:paraId="1DDD9D3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9E443A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for (v_N_PRB := 1; v_N_PRB &lt;= v_Max_nPRB; v_N_PRB := v_N_PRB + 1) {  //for nPRB 1 to v_Max_nPRB</w:t>
            </w:r>
          </w:p>
          <w:p w14:paraId="250367B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(p_TransformPrecoder) {</w:t>
            </w:r>
          </w:p>
          <w:p w14:paraId="0EAF4E8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(f_NR_Check_This_N_PRB(v_N_PRB) == false) {                       // nPRB check in EXCEPTION Step</w:t>
            </w:r>
          </w:p>
          <w:p w14:paraId="7664192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continue; // nprb not allowed</w:t>
            </w:r>
          </w:p>
          <w:p w14:paraId="79251ED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}</w:t>
            </w:r>
          </w:p>
          <w:p w14:paraId="201E0B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BB2F4B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for (v_I_MCS := 0; v_I_MCS &lt;= v_Max_Imcs ; v_I_MCS := v_I_MCS + 1) {   //for iMCS 0 to  28</w:t>
            </w:r>
          </w:p>
          <w:p w14:paraId="5B63F16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//@sic R5s190827r1 sic@</w:t>
            </w:r>
          </w:p>
          <w:p w14:paraId="243077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for (v_TDRA := 0; v_TDRA &lt;= 1 ; v_TDRA := v_TDRA + 1) {   //for Time Domain Resource Allocation 0 to 1</w:t>
            </w:r>
          </w:p>
          <w:p w14:paraId="7261575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R5s190827 sic@</w:t>
            </w:r>
          </w:p>
          <w:p w14:paraId="1B61D71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/* if(v_TDRA == 0)</w:t>
            </w:r>
          </w:p>
          <w:p w14:paraId="13865A4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{</w:t>
            </w:r>
          </w:p>
          <w:p w14:paraId="2441974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v_NoOfSymbols := 4;</w:t>
            </w:r>
          </w:p>
          <w:p w14:paraId="0356527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</w:t>
            </w:r>
          </w:p>
          <w:p w14:paraId="21A5A1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else{</w:t>
            </w:r>
          </w:p>
          <w:p w14:paraId="6A2BCD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v_NoOfSymbols := 14</w:t>
            </w:r>
          </w:p>
          <w:p w14:paraId="2D790AC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*/</w:t>
            </w:r>
          </w:p>
          <w:p w14:paraId="179FB13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45D550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//SS looks up iTBS in table 7.1.7.1-1 in TS 36.213 based on the value of iMCS</w:t>
            </w:r>
          </w:p>
          <w:p w14:paraId="6B94D30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//v_I_TBS := f_NR_Get_iTBS_For_iMCS(v_I_MCS);</w:t>
            </w:r>
          </w:p>
          <w:p w14:paraId="47707E5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//The SS calculates or looks up TBS in TS 38.214 [15] based on the value of S, L, and  nPRB.</w:t>
            </w:r>
          </w:p>
          <w:p w14:paraId="41AAF46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v_TBSize := f_NR_TBS_Calculation(p_CalculationParameters, v_NoOfSymbols[v_TDRA], v_N_PRB, v_I_MCS);</w:t>
            </w:r>
          </w:p>
          <w:p w14:paraId="566F848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R5-198884 sic@</w:t>
            </w:r>
          </w:p>
          <w:p w14:paraId="0F3C698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BA9B0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if (v_I_MCS == 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v_Max_nPRB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v_N_PRB &lt; 4) {  //For  = 28 and     &lt; 4, the resulting TBS is very small leading to CRC errors in decoding UL data</w:t>
            </w:r>
          </w:p>
          <w:p w14:paraId="57F5F74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121C1D9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nprb, Imcs, TDRA combination.</w:t>
            </w:r>
          </w:p>
          <w:p w14:paraId="5BA7BF3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</w:t>
            </w:r>
          </w:p>
          <w:p w14:paraId="4D5F4B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(v_TBSize &lt; 136) {            //this results in zero number of PDCP SDUs</w:t>
            </w:r>
          </w:p>
          <w:p w14:paraId="5BE1CD9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009804C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nprb, Imcs, TDRA combination.</w:t>
            </w:r>
          </w:p>
          <w:p w14:paraId="62FB01C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</w:p>
          <w:p w14:paraId="527F384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Steps 2 to 5 are performed if  TBsize is More than minimum</w:t>
            </w:r>
          </w:p>
          <w:p w14:paraId="75A002E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//@siclog "Step 2" siclog@</w:t>
            </w:r>
          </w:p>
          <w:p w14:paraId="169CD18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creates one or more PDCP SDUs, depending on TBsize, in accordance with Table  7.1.1.4.1.1.3.2-2</w:t>
            </w:r>
          </w:p>
          <w:p w14:paraId="191E1D8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5E96F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//Configure SS for DCI Format x with RA type y and a Resource block assignment (RBA) correspondent</w:t>
            </w:r>
          </w:p>
          <w:p w14:paraId="4ED21E9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//to nPRB as specified in 7.1.6.1 in TS 36.213 and Modulation and coding scheme iMCS</w:t>
            </w:r>
          </w:p>
          <w:p w14:paraId="6DEBEAF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</w:p>
          <w:p w14:paraId="0EA2898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//@siclog "Step 3" siclog@</w:t>
            </w:r>
          </w:p>
          <w:p w14:paraId="0C82107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sends MAC PDU (NxPDCP SDUs)</w:t>
            </w:r>
          </w:p>
          <w:p w14:paraId="74BEE0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  v_NR_PDCP_SDUList := fl_NR_GetPdcpSduList_1TB(v_TBSize);   //calculates v_N, v_PDCPsize and returns f_NR_Build_N_PDCP_SDUList</w:t>
            </w:r>
          </w:p>
          <w:p w14:paraId="59B39F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v_Timing := f_NR_GetNextSendOccasion_DL(nr_Cell1, 300); //300 ms in future</w:t>
            </w:r>
          </w:p>
          <w:p w14:paraId="5AEFEC0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DRB.send(cas_NR_DRB_COMMON_REQ_PDCP_SDUList(nr_Cell1,</w:t>
            </w:r>
          </w:p>
          <w:p w14:paraId="413F9E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p_NR_DRB_Id,</w:t>
            </w:r>
          </w:p>
          <w:p w14:paraId="40A5889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//crs_RlcBearerRouting_NR(nr_Cell1),</w:t>
            </w:r>
          </w:p>
          <w:p w14:paraId="2976A05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cs_TimingInfo_NR(v_Timing),</w:t>
            </w:r>
          </w:p>
          <w:p w14:paraId="46F1F10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v_NR_PDCP_SDUList));</w:t>
            </w:r>
          </w:p>
          <w:p w14:paraId="4AB7DDE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//@siclog "Step 4" siclog@</w:t>
            </w:r>
          </w:p>
          <w:p w14:paraId="0AC8AA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v_Timing := f_NR_GetNextSendOccasion_ULafterDL(nr_Cell1, v_Timing, 60);</w:t>
            </w:r>
          </w:p>
          <w:p w14:paraId="4F394A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f_NR_ULGrantConfiguration_ULTBS(nr_Cell1,</w:t>
            </w:r>
          </w:p>
          <w:p w14:paraId="63FD07F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cs_TimingInfo_NR(v_Timing),</w:t>
            </w:r>
          </w:p>
          <w:p w14:paraId="7D28928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v_I_MCS,</w:t>
            </w:r>
          </w:p>
          <w:p w14:paraId="188B586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v_N_PRB,</w:t>
            </w:r>
          </w:p>
          <w:p w14:paraId="34CA78C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int2bit(v_TDRA, 4),</w:t>
            </w:r>
          </w:p>
          <w:p w14:paraId="56872CB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resourceAllocationType1); //@sic R5s190895 sic@</w:t>
            </w:r>
          </w:p>
          <w:p w14:paraId="1ACBA0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//@siclog "Step 5" siclog@</w:t>
            </w:r>
          </w:p>
          <w:p w14:paraId="10D0B34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receives NxPDCP SDUs</w:t>
            </w:r>
          </w:p>
          <w:p w14:paraId="317ADC2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f_NR_Rx_N_PDCP_SDUs_InOneTTI(v_NR_PDCP_SDUList, p_NR_DRB_Id);</w:t>
            </w:r>
          </w:p>
          <w:p w14:paraId="515C757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}//End for TDRA 0 to 13</w:t>
            </w:r>
          </w:p>
          <w:p w14:paraId="63136A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}//End for iMCS 0 to 28</w:t>
            </w:r>
          </w:p>
          <w:p w14:paraId="7AE44F9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}//End for nPRB 1 to 110</w:t>
            </w:r>
          </w:p>
          <w:p w14:paraId="23CE63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}//f_NR_7_1_1_4_2_1</w:t>
            </w:r>
          </w:p>
        </w:tc>
      </w:tr>
    </w:tbl>
    <w:p w14:paraId="288082FD" w14:textId="77777777" w:rsidR="003A22C0" w:rsidRDefault="003A22C0" w:rsidP="003A22C0">
      <w:pPr>
        <w:rPr>
          <w:noProof/>
        </w:rPr>
      </w:pPr>
      <w:r>
        <w:rPr>
          <w:noProof/>
        </w:rPr>
        <w:lastRenderedPageBreak/>
        <w:t>…</w:t>
      </w:r>
    </w:p>
    <w:p w14:paraId="652DFB20" w14:textId="4DC862D3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58424472"/>
      <w:r w:rsidRPr="00AE20F6">
        <w:rPr>
          <w:b/>
          <w:bCs/>
        </w:rPr>
        <w:t xml:space="preserve">Branches </w:t>
      </w:r>
      <w:bookmarkEnd w:id="10"/>
      <w:bookmarkEnd w:id="11"/>
      <w:bookmarkEnd w:id="12"/>
      <w:r w:rsidRPr="00AE20F6">
        <w:rPr>
          <w:b/>
          <w:bCs/>
        </w:rPr>
        <w:t>executed</w:t>
      </w:r>
      <w:bookmarkEnd w:id="13"/>
    </w:p>
    <w:p w14:paraId="77EF4639" w14:textId="7D9CF2F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</w:t>
      </w:r>
      <w:r>
        <w:rPr>
          <w:rFonts w:cs="Arial"/>
        </w:rPr>
        <w:t>s</w:t>
      </w:r>
      <w:r w:rsidRPr="007B40DD">
        <w:rPr>
          <w:rFonts w:cs="Arial"/>
        </w:rPr>
        <w:t xml:space="preserve"> DC_</w:t>
      </w:r>
      <w:bookmarkStart w:id="14" w:name="_Toc122434494"/>
      <w:bookmarkStart w:id="15" w:name="_Toc295288971"/>
      <w:bookmarkStart w:id="16" w:name="_Toc325725666"/>
      <w:r>
        <w:rPr>
          <w:rFonts w:cs="Arial"/>
        </w:rPr>
        <w:t>3A_</w:t>
      </w:r>
      <w:r w:rsidR="00075921">
        <w:rPr>
          <w:rFonts w:cs="Arial"/>
        </w:rPr>
        <w:t>n41 and DC_3A_n78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5842447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58424474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8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5020F31A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7777777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8DCE579" w14:textId="36DA6EDB" w:rsidR="00075921" w:rsidRPr="00075921" w:rsidRDefault="00075921" w:rsidP="000759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58424475"/>
      <w:r w:rsidRPr="00075921">
        <w:rPr>
          <w:rFonts w:cs="Arial"/>
          <w:b/>
        </w:rPr>
        <w:t>MediaTek MT6297</w:t>
      </w:r>
      <w:bookmarkEnd w:id="19"/>
    </w:p>
    <w:p w14:paraId="7D5C4D03" w14:textId="02D2E628" w:rsidR="00075921" w:rsidRDefault="00075921" w:rsidP="00075921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MediaTek MT6297</w:t>
      </w:r>
      <w:r>
        <w:rPr>
          <w:rFonts w:cs="Arial"/>
        </w:rPr>
        <w:t xml:space="preserve"> UE passed this test case on </w:t>
      </w:r>
      <w:r w:rsidRPr="00075921">
        <w:rPr>
          <w:rFonts w:cs="Arial"/>
        </w:rPr>
        <w:t>Keysight S8704A Protocol Conformance Toolset.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5903682B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72C03207" w14:textId="77777777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524C32C6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6C668AA9" w14:textId="5044B610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  <w:r>
        <w:rPr>
          <w:rFonts w:cs="Arial"/>
          <w:color w:val="FF0000"/>
        </w:rPr>
        <w:br/>
      </w: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lastRenderedPageBreak/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5842447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6E6188A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R5s210003</w:t>
            </w:r>
            <w:r w:rsidRPr="006851FC">
              <w:rPr>
                <w:rFonts w:cs="Arial"/>
                <w:bCs/>
                <w:sz w:val="18"/>
              </w:rPr>
              <w:t xml:space="preserve"> : EN-DC FR1 : Supporting information for addition of NR MAC test case 7.1.1.4.2.5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80D53" w14:textId="77777777" w:rsidR="00492B35" w:rsidRDefault="00492B35">
      <w:r>
        <w:separator/>
      </w:r>
    </w:p>
  </w:endnote>
  <w:endnote w:type="continuationSeparator" w:id="0">
    <w:p w14:paraId="6C7995EC" w14:textId="77777777" w:rsidR="00492B35" w:rsidRDefault="0049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85269" w14:textId="77777777" w:rsidR="00492B35" w:rsidRDefault="00492B35">
      <w:r>
        <w:separator/>
      </w:r>
    </w:p>
  </w:footnote>
  <w:footnote w:type="continuationSeparator" w:id="0">
    <w:p w14:paraId="67BBE145" w14:textId="77777777" w:rsidR="00492B35" w:rsidRDefault="00492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92B35"/>
    <w:rsid w:val="004B75B7"/>
    <w:rsid w:val="00504DAD"/>
    <w:rsid w:val="0051580D"/>
    <w:rsid w:val="00547111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21AF6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7E5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02846-9D51-4D98-89A2-9C8A8ACD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1600</Words>
  <Characters>13722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2020-12-08T10:56:00Z</dcterms:created>
  <dcterms:modified xsi:type="dcterms:W3CDTF">2021-03-15T14:25:00Z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