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82C" w:rsidRDefault="002F682C" w:rsidP="002F6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R5s210303</w:t>
      </w:r>
      <w:r>
        <w:rPr>
          <w:b/>
          <w:i/>
          <w:noProof/>
          <w:sz w:val="28"/>
        </w:rPr>
        <w:fldChar w:fldCharType="end"/>
      </w:r>
    </w:p>
    <w:p w:rsidR="002F682C" w:rsidRDefault="002F682C" w:rsidP="002F68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682C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682C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682C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142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F682C" w:rsidRPr="00410371" w:rsidRDefault="002F682C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F682C" w:rsidRDefault="002F682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682C" w:rsidRPr="00410371" w:rsidRDefault="002F682C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F682C" w:rsidRDefault="002F682C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F682C" w:rsidRPr="00410371" w:rsidRDefault="002F682C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F682C" w:rsidRDefault="002F682C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F682C" w:rsidRPr="00410371" w:rsidRDefault="002F682C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682C" w:rsidRPr="00F25D98" w:rsidRDefault="002F682C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682C" w:rsidTr="00D66877">
        <w:tc>
          <w:tcPr>
            <w:tcW w:w="9641" w:type="dxa"/>
            <w:gridSpan w:val="9"/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F682C" w:rsidRDefault="002F682C" w:rsidP="002F68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82C" w:rsidTr="00D66877">
        <w:tc>
          <w:tcPr>
            <w:tcW w:w="2835" w:type="dxa"/>
          </w:tcPr>
          <w:p w:rsidR="002F682C" w:rsidRDefault="002F682C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682C" w:rsidRDefault="002F682C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F682C" w:rsidRDefault="002F682C" w:rsidP="002F68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82C" w:rsidTr="00D66877">
        <w:tc>
          <w:tcPr>
            <w:tcW w:w="9640" w:type="dxa"/>
            <w:gridSpan w:val="11"/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9.2.1.1.7</w:t>
            </w:r>
            <w:r>
              <w:fldChar w:fldCharType="end"/>
            </w: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F682C" w:rsidRDefault="002F682C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2021-03-05</w:t>
            </w:r>
            <w:r>
              <w:rPr>
                <w:noProof/>
              </w:rPr>
              <w:fldChar w:fldCharType="end"/>
            </w: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F682C" w:rsidRDefault="002F682C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F682C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F682C" w:rsidRDefault="002F682C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F682C" w:rsidRDefault="002F682C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682C" w:rsidRPr="007C2097" w:rsidRDefault="002F682C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682C" w:rsidTr="00D66877">
        <w:tc>
          <w:tcPr>
            <w:tcW w:w="1843" w:type="dxa"/>
          </w:tcPr>
          <w:p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  <w:r w:rsidR="00E47226">
              <w:rPr>
                <w:noProof/>
              </w:rPr>
              <w:t xml:space="preserve"> (band &gt;64)</w:t>
            </w:r>
            <w:bookmarkStart w:id="0" w:name="_GoBack"/>
            <w:bookmarkEnd w:id="0"/>
            <w:r>
              <w:rPr>
                <w:noProof/>
              </w:rPr>
              <w:t>, The Cells G, I and J all have same EARFCN</w:t>
            </w:r>
            <w:r w:rsidRPr="00DD41A1">
              <w:rPr>
                <w:noProof/>
              </w:rPr>
              <w:t xml:space="preserve"> in SIB5.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36.508 Table 6.3.2.3.2-2 (Cells on different PLMN). The dl-CarrierFreq sfor each cell should be different in the interfrequencyCarrierFreqList within SIB5.</w:t>
            </w:r>
          </w:p>
          <w:p w:rsidR="002F682C" w:rsidRPr="005763F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</w:t>
            </w:r>
          </w:p>
          <w:p w:rsidR="002F682C" w:rsidRPr="005763F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682C" w:rsidRPr="005763F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TTCN so that Cells G, I and J are having appropriate EARFCNs when band &gt;64.</w:t>
            </w: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 w:rsidRPr="005763FC">
              <w:rPr>
                <w:noProof/>
              </w:rPr>
              <w:t>TC implementation may FAIL a conformant UE</w:t>
            </w:r>
          </w:p>
        </w:tc>
      </w:tr>
      <w:tr w:rsidR="002F682C" w:rsidTr="00D66877">
        <w:tc>
          <w:tcPr>
            <w:tcW w:w="2694" w:type="dxa"/>
            <w:gridSpan w:val="2"/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9.2.1.1.7</w:t>
            </w: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F682C" w:rsidRDefault="002F682C" w:rsidP="002F6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682C" w:rsidRDefault="002F682C" w:rsidP="002F6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682C" w:rsidRDefault="002F682C" w:rsidP="002F682C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82C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682C" w:rsidRPr="008863B9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682C" w:rsidRPr="008863B9" w:rsidRDefault="002F682C" w:rsidP="002F68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82C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1" w:name="_Toc59535675"/>
      <w:r w:rsidRPr="00D83A7A">
        <w:rPr>
          <w:rStyle w:val="Emphasis"/>
          <w:rFonts w:cs="Arial"/>
          <w:i w:val="0"/>
        </w:rPr>
        <w:t>Table of Contents</w:t>
      </w:r>
      <w:bookmarkEnd w:id="1"/>
    </w:p>
    <w:p w:rsidR="00532DF6" w:rsidRPr="00F3760C" w:rsidRDefault="001D7A98">
      <w:pPr>
        <w:pStyle w:val="TOC1"/>
        <w:rPr>
          <w:rFonts w:ascii="Arial" w:hAnsi="Arial" w:cs="Arial"/>
          <w:sz w:val="20"/>
          <w:lang w:val="en-US" w:eastAsia="zh-CN"/>
        </w:rPr>
      </w:pPr>
      <w:r w:rsidRPr="00F3760C">
        <w:rPr>
          <w:rFonts w:ascii="Arial" w:hAnsi="Arial" w:cs="Arial"/>
          <w:sz w:val="20"/>
        </w:rPr>
        <w:fldChar w:fldCharType="begin"/>
      </w:r>
      <w:r w:rsidRPr="00F3760C">
        <w:rPr>
          <w:rFonts w:ascii="Arial" w:hAnsi="Arial" w:cs="Arial"/>
          <w:sz w:val="20"/>
        </w:rPr>
        <w:instrText xml:space="preserve"> TOC \o "1-3" </w:instrText>
      </w:r>
      <w:r w:rsidRPr="00F3760C">
        <w:rPr>
          <w:rFonts w:ascii="Arial" w:hAnsi="Arial" w:cs="Arial"/>
          <w:sz w:val="20"/>
        </w:rPr>
        <w:fldChar w:fldCharType="separate"/>
      </w:r>
      <w:r w:rsidR="00532DF6" w:rsidRPr="00F3760C">
        <w:rPr>
          <w:rFonts w:ascii="Arial" w:hAnsi="Arial" w:cs="Arial"/>
          <w:iCs/>
          <w:sz w:val="20"/>
        </w:rPr>
        <w:t>Table of Contents</w:t>
      </w:r>
      <w:r w:rsidR="00532DF6" w:rsidRPr="00F3760C">
        <w:rPr>
          <w:rFonts w:ascii="Arial" w:hAnsi="Arial" w:cs="Arial"/>
          <w:sz w:val="20"/>
        </w:rPr>
        <w:tab/>
      </w:r>
      <w:r w:rsidR="00532DF6" w:rsidRPr="00F3760C">
        <w:rPr>
          <w:rFonts w:ascii="Arial" w:hAnsi="Arial" w:cs="Arial"/>
          <w:sz w:val="20"/>
        </w:rPr>
        <w:fldChar w:fldCharType="begin"/>
      </w:r>
      <w:r w:rsidR="00532DF6" w:rsidRPr="00F3760C">
        <w:rPr>
          <w:rFonts w:ascii="Arial" w:hAnsi="Arial" w:cs="Arial"/>
          <w:sz w:val="20"/>
        </w:rPr>
        <w:instrText xml:space="preserve"> PAGEREF _Toc59535675 \h </w:instrText>
      </w:r>
      <w:r w:rsidR="00532DF6" w:rsidRPr="00F3760C">
        <w:rPr>
          <w:rFonts w:ascii="Arial" w:hAnsi="Arial" w:cs="Arial"/>
          <w:sz w:val="20"/>
        </w:rPr>
      </w:r>
      <w:r w:rsidR="00532DF6" w:rsidRPr="00F3760C">
        <w:rPr>
          <w:rFonts w:ascii="Arial" w:hAnsi="Arial" w:cs="Arial"/>
          <w:sz w:val="20"/>
        </w:rPr>
        <w:fldChar w:fldCharType="separate"/>
      </w:r>
      <w:r w:rsidR="00532DF6" w:rsidRPr="00F3760C">
        <w:rPr>
          <w:rFonts w:ascii="Arial" w:hAnsi="Arial" w:cs="Arial"/>
          <w:sz w:val="20"/>
        </w:rPr>
        <w:t>2</w:t>
      </w:r>
      <w:r w:rsidR="00532DF6" w:rsidRPr="00F3760C">
        <w:rPr>
          <w:rFonts w:ascii="Arial" w:hAnsi="Arial" w:cs="Arial"/>
          <w:sz w:val="20"/>
        </w:rPr>
        <w:fldChar w:fldCharType="end"/>
      </w:r>
    </w:p>
    <w:p w:rsidR="00532DF6" w:rsidRPr="00F3760C" w:rsidRDefault="00532DF6">
      <w:pPr>
        <w:pStyle w:val="TOC1"/>
        <w:rPr>
          <w:rFonts w:ascii="Arial" w:hAnsi="Arial" w:cs="Arial"/>
          <w:sz w:val="20"/>
          <w:lang w:val="en-US" w:eastAsia="zh-CN"/>
        </w:rPr>
      </w:pPr>
      <w:r w:rsidRPr="00F3760C">
        <w:rPr>
          <w:rFonts w:ascii="Arial" w:hAnsi="Arial" w:cs="Arial"/>
          <w:sz w:val="20"/>
        </w:rPr>
        <w:t xml:space="preserve">Corrections to update Cell Frequency test cases </w:t>
      </w:r>
      <w:r w:rsidRPr="00F3760C">
        <w:rPr>
          <w:rFonts w:ascii="Arial" w:hAnsi="Arial" w:cs="Arial"/>
          <w:color w:val="000000"/>
          <w:sz w:val="20"/>
        </w:rPr>
        <w:t>9.2.1.1.7</w:t>
      </w:r>
      <w:r w:rsidRPr="00F3760C">
        <w:rPr>
          <w:rFonts w:ascii="Arial" w:hAnsi="Arial" w:cs="Arial"/>
          <w:sz w:val="20"/>
        </w:rPr>
        <w:tab/>
      </w:r>
      <w:r w:rsidRPr="00F3760C">
        <w:rPr>
          <w:rFonts w:ascii="Arial" w:hAnsi="Arial" w:cs="Arial"/>
          <w:sz w:val="20"/>
        </w:rPr>
        <w:fldChar w:fldCharType="begin"/>
      </w:r>
      <w:r w:rsidRPr="00F3760C">
        <w:rPr>
          <w:rFonts w:ascii="Arial" w:hAnsi="Arial" w:cs="Arial"/>
          <w:sz w:val="20"/>
        </w:rPr>
        <w:instrText xml:space="preserve"> PAGEREF _Toc59535676 \h </w:instrText>
      </w:r>
      <w:r w:rsidRPr="00F3760C">
        <w:rPr>
          <w:rFonts w:ascii="Arial" w:hAnsi="Arial" w:cs="Arial"/>
          <w:sz w:val="20"/>
        </w:rPr>
      </w:r>
      <w:r w:rsidRPr="00F3760C">
        <w:rPr>
          <w:rFonts w:ascii="Arial" w:hAnsi="Arial" w:cs="Arial"/>
          <w:sz w:val="20"/>
        </w:rPr>
        <w:fldChar w:fldCharType="separate"/>
      </w:r>
      <w:r w:rsidRPr="00F3760C">
        <w:rPr>
          <w:rFonts w:ascii="Arial" w:hAnsi="Arial" w:cs="Arial"/>
          <w:sz w:val="20"/>
        </w:rPr>
        <w:t>3</w:t>
      </w:r>
      <w:r w:rsidRPr="00F3760C">
        <w:rPr>
          <w:rFonts w:ascii="Arial" w:hAnsi="Arial" w:cs="Arial"/>
          <w:sz w:val="20"/>
        </w:rPr>
        <w:fldChar w:fldCharType="end"/>
      </w:r>
    </w:p>
    <w:p w:rsidR="00532DF6" w:rsidRPr="00F3760C" w:rsidRDefault="00532DF6">
      <w:pPr>
        <w:pStyle w:val="TOC2"/>
        <w:rPr>
          <w:rFonts w:ascii="Arial" w:hAnsi="Arial" w:cs="Arial"/>
          <w:lang w:val="en-US" w:eastAsia="zh-CN"/>
        </w:rPr>
      </w:pPr>
      <w:r w:rsidRPr="00F3760C">
        <w:rPr>
          <w:rFonts w:ascii="Arial" w:hAnsi="Arial" w:cs="Arial"/>
        </w:rPr>
        <w:t>1. Correction to ' f_TC_9_2_1_1_7_EUTRA()'</w:t>
      </w:r>
      <w:r w:rsidRPr="00F3760C">
        <w:rPr>
          <w:rFonts w:ascii="Arial" w:hAnsi="Arial" w:cs="Arial"/>
        </w:rPr>
        <w:tab/>
      </w:r>
      <w:r w:rsidRPr="00F3760C">
        <w:rPr>
          <w:rFonts w:ascii="Arial" w:hAnsi="Arial" w:cs="Arial"/>
        </w:rPr>
        <w:fldChar w:fldCharType="begin"/>
      </w:r>
      <w:r w:rsidRPr="00F3760C">
        <w:rPr>
          <w:rFonts w:ascii="Arial" w:hAnsi="Arial" w:cs="Arial"/>
        </w:rPr>
        <w:instrText xml:space="preserve"> PAGEREF _Toc59535677 \h </w:instrText>
      </w:r>
      <w:r w:rsidRPr="00F3760C">
        <w:rPr>
          <w:rFonts w:ascii="Arial" w:hAnsi="Arial" w:cs="Arial"/>
        </w:rPr>
      </w:r>
      <w:r w:rsidRPr="00F3760C">
        <w:rPr>
          <w:rFonts w:ascii="Arial" w:hAnsi="Arial" w:cs="Arial"/>
        </w:rPr>
        <w:fldChar w:fldCharType="separate"/>
      </w:r>
      <w:r w:rsidRPr="00F3760C">
        <w:rPr>
          <w:rFonts w:ascii="Arial" w:hAnsi="Arial" w:cs="Arial"/>
        </w:rPr>
        <w:t>3</w:t>
      </w:r>
      <w:r w:rsidRPr="00F3760C">
        <w:rPr>
          <w:rFonts w:ascii="Arial" w:hAnsi="Arial" w:cs="Arial"/>
        </w:rPr>
        <w:fldChar w:fldCharType="end"/>
      </w:r>
    </w:p>
    <w:p w:rsidR="001D7A98" w:rsidRDefault="001D7A98" w:rsidP="001D7A98">
      <w:pPr>
        <w:rPr>
          <w:b/>
          <w:sz w:val="24"/>
          <w:lang w:eastAsia="ja-JP"/>
        </w:rPr>
      </w:pPr>
      <w:r w:rsidRPr="00F3760C">
        <w:rPr>
          <w:rFonts w:ascii="Arial" w:hAnsi="Arial" w:cs="Arial"/>
          <w:noProof/>
        </w:rPr>
        <w:fldChar w:fldCharType="end"/>
      </w:r>
      <w:r>
        <w:rPr>
          <w:lang w:val="pt-BR"/>
        </w:rPr>
        <w:br w:type="page"/>
      </w:r>
    </w:p>
    <w:p w:rsidR="001D7A98" w:rsidRPr="00A15357" w:rsidRDefault="00627289" w:rsidP="00A15357">
      <w:pPr>
        <w:pStyle w:val="Heading1"/>
      </w:pPr>
      <w:bookmarkStart w:id="2" w:name="_Toc59535676"/>
      <w:r>
        <w:lastRenderedPageBreak/>
        <w:t xml:space="preserve">Corrections to </w:t>
      </w:r>
      <w:r w:rsidR="00DD41A1">
        <w:t xml:space="preserve">update </w:t>
      </w:r>
      <w:r w:rsidR="00FB74A8">
        <w:t xml:space="preserve">Cell </w:t>
      </w:r>
      <w:r w:rsidR="00FB74A8">
        <w:rPr>
          <w:noProof/>
        </w:rPr>
        <w:t xml:space="preserve">Frequency </w:t>
      </w:r>
      <w:r>
        <w:t>test case</w:t>
      </w:r>
      <w:r w:rsidR="008A54E2">
        <w:t xml:space="preserve">s </w:t>
      </w:r>
      <w:r w:rsidR="009821A4">
        <w:rPr>
          <w:color w:val="000000"/>
        </w:rPr>
        <w:t>9.2.1.1.7</w:t>
      </w:r>
      <w:bookmarkEnd w:id="2"/>
    </w:p>
    <w:p w:rsidR="0029133A" w:rsidRPr="00907505" w:rsidRDefault="00A15357" w:rsidP="00A15357">
      <w:pPr>
        <w:pStyle w:val="Heading2"/>
      </w:pPr>
      <w:bookmarkStart w:id="3" w:name="OLE_LINK12"/>
      <w:bookmarkStart w:id="4" w:name="OLE_LINK13"/>
      <w:bookmarkStart w:id="5" w:name="OLE_LINK10"/>
      <w:bookmarkStart w:id="6" w:name="OLE_LINK11"/>
      <w:bookmarkStart w:id="7" w:name="OLE_LINK2"/>
      <w:bookmarkStart w:id="8" w:name="OLE_LINK3"/>
      <w:bookmarkStart w:id="9" w:name="_Toc59535677"/>
      <w:r>
        <w:t xml:space="preserve">1. Correction to </w:t>
      </w:r>
      <w:r w:rsidR="00B829CF">
        <w:t>'</w:t>
      </w:r>
      <w:r w:rsidR="00FB74A8" w:rsidRPr="00FB74A8">
        <w:t xml:space="preserve"> f_TC_9_2_1_1_7_</w:t>
      </w:r>
      <w:proofErr w:type="gramStart"/>
      <w:r w:rsidR="00FB74A8" w:rsidRPr="00FB74A8">
        <w:t>EUTRA(</w:t>
      </w:r>
      <w:proofErr w:type="gramEnd"/>
      <w:r w:rsidR="00FB74A8" w:rsidRPr="00FB74A8">
        <w:t>)</w:t>
      </w:r>
      <w:r w:rsidR="00B829CF">
        <w:t>'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F3760C" w:rsidRDefault="00FB74A8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F3760C">
              <w:rPr>
                <w:rFonts w:cs="Arial"/>
              </w:rPr>
              <w:t>f_TC_9_2_1_1_7_</w:t>
            </w:r>
            <w:proofErr w:type="gramStart"/>
            <w:r w:rsidRPr="00F3760C">
              <w:rPr>
                <w:rFonts w:cs="Arial"/>
              </w:rPr>
              <w:t>EUTRA(</w:t>
            </w:r>
            <w:proofErr w:type="gramEnd"/>
            <w:r w:rsidRPr="00F3760C">
              <w:rPr>
                <w:rFonts w:cs="Arial"/>
              </w:rPr>
              <w:t>)</w:t>
            </w:r>
          </w:p>
        </w:tc>
      </w:tr>
      <w:tr w:rsidR="00DE6E67" w:rsidRPr="00AF2960" w:rsidTr="00FC3CC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985" w:type="dxa"/>
          </w:tcPr>
          <w:p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:rsidR="007F1A47" w:rsidRDefault="007F1A47" w:rsidP="007F1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Cells G, I and J all have same EARFCN</w:t>
            </w:r>
            <w:r w:rsidRPr="00DD41A1">
              <w:rPr>
                <w:noProof/>
              </w:rPr>
              <w:t xml:space="preserve"> in SIB5.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7F1A47" w:rsidRDefault="007F1A47" w:rsidP="007F1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36.508 Table 6.3.2.3.2-2 (Cells on different PLMN). The dl-CarrierFreq sfor each cell should be different in the interfrequencyCarrierFreqList within SIB5.</w:t>
            </w:r>
          </w:p>
          <w:p w:rsidR="0065456B" w:rsidRPr="00F3760C" w:rsidRDefault="007F1A47" w:rsidP="007F1A4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This needs to be corrected. 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:rsidR="00B829CF" w:rsidRPr="00F3760C" w:rsidRDefault="007F1A47" w:rsidP="00DD41A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Corrected the TTCN so that Cells G, I and J are having appropriate EARFCNs when band &gt;64.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:rsidR="00EE2307" w:rsidRPr="00F3760C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F3760C">
              <w:rPr>
                <w:rFonts w:ascii="Arial" w:hAnsi="Arial" w:cs="Arial"/>
                <w:noProof/>
              </w:rPr>
              <w:t>ATS_LTE</w:t>
            </w:r>
            <w:r w:rsidR="00A15357" w:rsidRPr="00F3760C">
              <w:rPr>
                <w:rFonts w:ascii="Arial" w:hAnsi="Arial" w:cs="Arial"/>
                <w:noProof/>
              </w:rPr>
              <w:t>\</w:t>
            </w:r>
            <w:r w:rsidRPr="00F3760C">
              <w:rPr>
                <w:rFonts w:ascii="Arial" w:hAnsi="Arial" w:cs="Arial"/>
              </w:rPr>
              <w:t xml:space="preserve"> </w:t>
            </w:r>
            <w:r w:rsidRPr="00F3760C">
              <w:rPr>
                <w:rFonts w:ascii="Arial" w:hAnsi="Arial" w:cs="Arial"/>
                <w:noProof/>
              </w:rPr>
              <w:t>9_2\NAS_Attach_EOnly.ttcn</w:t>
            </w:r>
          </w:p>
        </w:tc>
      </w:tr>
      <w:tr w:rsidR="00EE2307" w:rsidRPr="00AF2960" w:rsidTr="00FC3CC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35C6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AF2960" w:rsidRDefault="00EE2307" w:rsidP="00EE2307">
            <w:pPr>
              <w:rPr>
                <w:rFonts w:ascii="Arial" w:hAnsi="Arial" w:hint="eastAsia"/>
                <w:highlight w:val="cyan"/>
                <w:lang w:eastAsia="zh-CN"/>
              </w:rPr>
            </w:pPr>
          </w:p>
        </w:tc>
      </w:tr>
      <w:bookmarkEnd w:id="7"/>
      <w:bookmarkEnd w:id="8"/>
    </w:tbl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5"/>
    <w:bookmarkEnd w:id="6"/>
    <w:p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Tr="002C636C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>function f_TC_9_2_1_1_7_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EUTRA(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) runs on EUTRA_PTC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* Attach Procedure / Success / list of equivalent PLMNs in the ATTACH ACCEPT message     */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/* @sic R5s100610 sic@ */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CellPowerList_Type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ChannelBandwidthDependency_Type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ChannelBandwidthDependency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f_EUTRA_BandDependentParam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       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f_ConvertDL_BandwidthToUL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CellCarrierFreqEUTRA_Type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v_CarrierFreq_CellG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(omit) InterFreqCarrierFreqInfo_v9e0 v_InterFreqCarrierFreq_v9e0_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omit;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omit)  InterFreqCarrierFreqInfo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_v9e0_List_Type  v_InterFreqCarrierList_v9e0 := omit;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f_EUTRA_NAS_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Init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LTE_CellsOnDifferentPLMN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, c1);  // @sic R5s106627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Initialise the frequencies of cell G, I, 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J  @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sic R5-110726 sic@ @sic R5s200114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v_CarrierFreq_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f_EUTRA_CellInfo_GetEARFCN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f_EUTRA_CellInfo_GetBand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cells G, H and J use the same band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&gt; 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64 )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 { //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v_InterFreqCarrierFreq_v9e0_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cs_InterFreqCarrierFreq_v9e0(v_CarrierFreq_CellG.dl_CarrierFreq_v9e0);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&gt; 64)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v_InterFreqCarrierList_v9e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0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 v_InterFreqCarrierFreq_v9e0_CellG, v_InterFreqCarrierFreq_v9e0_CellG, v_InterFreqCarrierFreq_v9e0_CellG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 //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Change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sysinfoCombination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of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to c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3  @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sic R5-110726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lastRenderedPageBreak/>
              <w:t xml:space="preserve">    f_EUTRA_ChangeSIB5_Combination3 (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</w:t>
            </w:r>
            <w:r w:rsidRPr="00791CA7">
              <w:rPr>
                <w:rFonts w:ascii="Arial" w:hAnsi="Arial" w:cs="Arial"/>
                <w:lang w:val="de-DE" w:eastAsia="en-GB"/>
              </w:rPr>
              <w:t>cs_508_SystemInformationBlockType5_</w:t>
            </w:r>
            <w:proofErr w:type="gramStart"/>
            <w:r w:rsidRPr="00791CA7">
              <w:rPr>
                <w:rFonts w:ascii="Arial" w:hAnsi="Arial" w:cs="Arial"/>
                <w:lang w:val="de-DE" w:eastAsia="en-GB"/>
              </w:rPr>
              <w:t>Def(</w:t>
            </w:r>
            <w:proofErr w:type="gramEnd"/>
            <w:r w:rsidRPr="00791CA7">
              <w:rPr>
                <w:rFonts w:ascii="Arial" w:hAnsi="Arial" w:cs="Arial"/>
                <w:lang w:val="de-DE" w:eastAsia="en-GB"/>
              </w:rPr>
              <w:t>{ // @sic R5-165892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lang w:val="de-DE" w:eastAsia="en-GB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lang w:val="de-DE"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val="de-DE" w:eastAsia="en-GB"/>
              </w:rPr>
              <w:t>v_FrequencyIEs_CellG.UL_DL_Earfcn.dl_CarrierFreq</w:t>
            </w:r>
            <w:proofErr w:type="spellEnd"/>
            <w:r w:rsidRPr="00791CA7">
              <w:rPr>
                <w:rFonts w:ascii="Arial" w:hAnsi="Arial" w:cs="Arial"/>
                <w:lang w:val="de-DE"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val="de-DE" w:eastAsia="en-GB"/>
              </w:rPr>
              <w:t>v_ChannelBandwidthDependency.AllowedMeasBandwidth</w:t>
            </w:r>
            <w:proofErr w:type="spellEnd"/>
            <w:r w:rsidRPr="00791CA7">
              <w:rPr>
                <w:rFonts w:ascii="Arial" w:hAnsi="Arial" w:cs="Arial"/>
                <w:lang w:val="de-DE"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v_FrequencyIEs_CellI.UL_DL_Earfcn.dl_CarrierFreq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v_ChannelBandwidthDependency.AllowedMeasBandwidth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v_FrequencyIEs_CellJ.UL_DL_Earfcn.dl_CarrierFreq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v_ChannelBandwidthDependency.AllowedMeasBandwidth</w:t>
            </w:r>
            <w:proofErr w:type="spellEnd"/>
            <w:proofErr w:type="gramStart"/>
            <w:r w:rsidRPr="00791CA7">
              <w:rPr>
                <w:rFonts w:ascii="Arial" w:hAnsi="Arial" w:cs="Arial"/>
                <w:lang w:eastAsia="en-GB"/>
              </w:rPr>
              <w:t>) }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</w:t>
            </w:r>
            <w:r w:rsidRPr="00791CA7">
              <w:rPr>
                <w:rFonts w:ascii="Arial" w:hAnsi="Arial" w:cs="Arial"/>
                <w:lang w:val="de-DE" w:eastAsia="en-GB"/>
              </w:rPr>
              <w:t>v_InterFreqCarrierList_v9e0)); //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f_EUTRA_CellConfig_SRBs_Only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f_UT_ConfigureEPSAttach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(UT); // @sic R5-103810 sic@ @sic R5s120867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Preamble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STATE2_IDLEUPDATE,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f_EUTRA_UE_Detach_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SwitchOffUe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RRC_IDLE,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f_IP_Handling_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Stop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IP); // @sic R5s110777 sic@ @sic R5s120065: not needed anymore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R5s110498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SS sends Authentication Reject with cause 'PLMN not allowed' to include PLMN3 the "forbidden PLMN list"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f_EUTRA_Preamble_Reject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tsc_Cause_PLMN_NotAllowed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 sic@ @sic R5s120061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(true);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fl_TC_9_2_1_1_7_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Body(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Postamble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(false);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R5s110498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f_EUTRA_RmvFbdnPLMN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R5s110176, R5-106675, R5s110498, R5s120347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Postamble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E1_IDLE,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 // @sic R5s110176, R5s110168 change 2.21 sic@ @sic R5s190327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5D7BFE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} // function f_TC_9_2_1_1_7_EUTRA</w:t>
            </w:r>
          </w:p>
        </w:tc>
      </w:tr>
    </w:tbl>
    <w:p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10" w:name="OLE_LINK4"/>
      <w:bookmarkStart w:id="11" w:name="OLE_LINK5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Tr="000A5092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function f_TC_9_2_1_1_7_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EUTRA(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 runs on EUTRA_PTC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{ /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* Attach Procedure / Success / list of equivalent PLMNs in the ATTACH ACCEPT message     */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/* @sic R5s100610 sic@ */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template (value)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ChannelBandwidthDependency_Type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ChannelBandwidthDependency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f_EUTRA_BandDependentParam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f_ConvertDL_BandwidthToUL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var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CellCarrierFreqEUTRA_Type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v_CarrierFreq_CellG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//REMOVED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var template (omit) InterFreqCarrierFreqInfo_v9e0 v_InterFreqCarrierFreq_v9e0_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CellG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= omit;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template (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omit)  InterFreqCarrierFreqInfo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_v9e0_List_Type  v_InterFreqCarrierList_v9e0 := omit;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integer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f_EUTRA_NAS_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Init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LTE_CellsOnDifferentPLMN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 c1);  // @sic R5s106627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Initialise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the frequencies of cell G, I, 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J  @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sic R5-110726 sic@ @sic R5s200114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v_CarrierFreq_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CellG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f_EUTRA_CellInfo_GetEARFCN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BandCellGIJ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f_EUTRA_CellInfo_GetBand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cells G, H and J use the same band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/*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if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&gt; 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64 )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{ //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    v_InterFreqCarrierFreq_v9e0_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CellG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= cs_InterFreqCarrierFreq_v9e0(v_CarrierFreq_CellG.dl_CarrierFreq_v9e0);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}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if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&gt; 64)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  v_InterFreqCarrierList_v9e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0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= { v_InterFreqCarrierFreq_v9e0_CellG, v_InterFreqCarrierFreq_v9e0_CellG, v_InterFreqCarrierFreq_v9e0_CellG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} // @sic R5-174509 sic@</w:t>
            </w:r>
          </w:p>
          <w:p w:rsid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*/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if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&gt; 64)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v_InterFreqCarrierList_v9e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0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= { cs_InterFreqCarrierFreq_v9e0(v_FrequencyIEs_CellG.UL_DL_Earfcn.dl_CarrierFreq_v9e0),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   cs_InterFreqCarrierFreq_v9e0(v_FrequencyIEs_CellI.UL_DL_Earfcn.dl_CarrierFreq_v9e0),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   cs_InterFreqCarrierFreq_v9e0(v_FrequencyIEs_CellJ.UL_DL_Earfcn.dl_CarrierFreq_v9e0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) }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}</w:t>
            </w:r>
            <w:r w:rsidRPr="00791CA7">
              <w:rPr>
                <w:rFonts w:ascii="Arial" w:hAnsi="Arial" w:cs="Arial"/>
                <w:color w:val="3F7F5F"/>
                <w:highlight w:val="yellow"/>
                <w:lang w:val="en-US" w:eastAsia="zh-CN"/>
              </w:rPr>
              <w:t>// cells G, H and J use the different band</w:t>
            </w:r>
          </w:p>
          <w:p w:rsid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// Change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sysinfoCombination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of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to c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3  @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sic R5-110726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f_EUTRA_ChangeSIB5_Combination3 (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</w:t>
            </w:r>
            <w:r w:rsidRPr="00791CA7">
              <w:rPr>
                <w:rFonts w:ascii="Arial" w:hAnsi="Arial" w:cs="Arial"/>
                <w:color w:val="000000"/>
                <w:lang w:val="de-DE" w:eastAsia="de-DE"/>
              </w:rPr>
              <w:t>cs_508_SystemInformationBlockType5_</w:t>
            </w:r>
            <w:proofErr w:type="gramStart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>Def(</w:t>
            </w:r>
            <w:proofErr w:type="gramEnd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>{ // @sic R5-165892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>v_FrequencyIEs_CellG.UL_DL_Earfcn.dl_CarrierFreq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>v_ChannelBandwidthDependency.AllowedMeasBandwidth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de-DE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v_FrequencyIEs_CellI.UL_DL_Earfcn.dl_CarrierFreq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v_ChannelBandwidthDependency.AllowedMeasBandwidth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v_FrequencyIEs_CellJ.UL_DL_Earfcn.dl_CarrierFreq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v_ChannelBandwidthDependency.AllowedMeasBandwidth</w:t>
            </w:r>
            <w:proofErr w:type="spellEnd"/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 }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</w:t>
            </w:r>
            <w:r w:rsidRPr="00791CA7">
              <w:rPr>
                <w:rFonts w:ascii="Arial" w:hAnsi="Arial" w:cs="Arial"/>
                <w:color w:val="000000"/>
                <w:lang w:val="de-DE" w:eastAsia="de-DE"/>
              </w:rPr>
              <w:t>v_InterFreqCarrierList_v9e0)); // @sic R5-174509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lastRenderedPageBreak/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f_EUTRA_CellConfig_SRBs_Only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f_UT_ConfigureEPSAttach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(UT); // @sic R5-103810 sic@ @sic R5s120867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=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Preamble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STATE2_IDLEUPDATE,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f_EUTRA_UE_Detach_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SwitchOffUe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RRC_IDLE,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f_IP_Handling_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Stop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IP); // @sic R5s110777 sic@ @sic R5s120065: not needed anymore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=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R5s110498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SS sends Authentication Reject with cause 'PLMN not allowed' to include PLMN3 the "forbidden PLMN list"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f_EUTRA_Preamble_Reject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tsc_Cause_PLMN_NotAllowed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 sic@ @sic R5s120061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(true);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fl_TC_9_2_1_1_7_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Body(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Postamble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(false);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= {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R5s110498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f_EUTRA_RmvFbdnPLMN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R5s110176, R5-106675, R5s110498, R5s120347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Postamble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E1_IDLE,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 // @sic R5s110176, R5s110168 change 2.21 sic@ @sic R5s190327 sic@</w:t>
            </w: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:rsidR="005D7BFE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} // function f_TC_9_2_1_1_7_EUTRA</w:t>
            </w:r>
          </w:p>
        </w:tc>
      </w:tr>
      <w:bookmarkEnd w:id="3"/>
      <w:bookmarkEnd w:id="4"/>
      <w:bookmarkEnd w:id="10"/>
      <w:bookmarkEnd w:id="11"/>
    </w:tbl>
    <w:p w:rsidR="00827D95" w:rsidRDefault="00827D95" w:rsidP="00DD41A1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F7B" w:rsidRDefault="00B76F7B">
      <w:r>
        <w:separator/>
      </w:r>
    </w:p>
  </w:endnote>
  <w:endnote w:type="continuationSeparator" w:id="0">
    <w:p w:rsidR="00B76F7B" w:rsidRDefault="00B7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F7B" w:rsidRDefault="00B76F7B">
      <w:r>
        <w:separator/>
      </w:r>
    </w:p>
  </w:footnote>
  <w:footnote w:type="continuationSeparator" w:id="0">
    <w:p w:rsidR="00B76F7B" w:rsidRDefault="00B76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457A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C038A"/>
    <w:rsid w:val="000C3D98"/>
    <w:rsid w:val="000C6598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B90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2F682C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115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29D1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6300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09E5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1CA7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A47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0715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22B4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76F7B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37E80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47226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3760C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6C381"/>
  <w15:chartTrackingRefBased/>
  <w15:docId w15:val="{8163F42D-A70B-4BA5-ABBD-A2C028AE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520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9FF3F-D2F9-4F6F-B783-D0FC2263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2001</Words>
  <Characters>11408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5</cp:revision>
  <cp:lastPrinted>1601-01-01T00:00:00Z</cp:lastPrinted>
  <dcterms:created xsi:type="dcterms:W3CDTF">2021-03-05T12:00:00Z</dcterms:created>
  <dcterms:modified xsi:type="dcterms:W3CDTF">2021-03-05T12:05:00Z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