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E9B" w:rsidRDefault="00737E9B" w:rsidP="00737E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R5s210297</w:t>
        </w:r>
      </w:fldSimple>
    </w:p>
    <w:p w:rsidR="00737E9B" w:rsidRDefault="00737E9B" w:rsidP="00737E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7E9B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37E9B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7E9B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:rsidTr="00D66877">
        <w:tc>
          <w:tcPr>
            <w:tcW w:w="142" w:type="dxa"/>
            <w:tcBorders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37E9B" w:rsidRPr="00410371" w:rsidRDefault="00737E9B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737E9B" w:rsidRDefault="00737E9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37E9B" w:rsidRPr="00410371" w:rsidRDefault="00737E9B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1604</w:t>
              </w:r>
            </w:fldSimple>
          </w:p>
        </w:tc>
        <w:tc>
          <w:tcPr>
            <w:tcW w:w="709" w:type="dxa"/>
          </w:tcPr>
          <w:p w:rsidR="00737E9B" w:rsidRDefault="00737E9B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37E9B" w:rsidRPr="00410371" w:rsidRDefault="00737E9B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37E9B" w:rsidRDefault="00737E9B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37E9B" w:rsidRPr="00410371" w:rsidRDefault="00737E9B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737E9B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737E9B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37E9B" w:rsidRPr="00F25D98" w:rsidRDefault="00737E9B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7E9B" w:rsidTr="00D66877">
        <w:tc>
          <w:tcPr>
            <w:tcW w:w="9641" w:type="dxa"/>
            <w:gridSpan w:val="9"/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37E9B" w:rsidRDefault="00737E9B" w:rsidP="00737E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7E9B" w:rsidTr="00D66877">
        <w:tc>
          <w:tcPr>
            <w:tcW w:w="2835" w:type="dxa"/>
          </w:tcPr>
          <w:p w:rsidR="00737E9B" w:rsidRDefault="00737E9B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37E9B" w:rsidRDefault="00737E9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7E9B" w:rsidRDefault="00737E9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37E9B" w:rsidRDefault="00737E9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37E9B" w:rsidRDefault="00737E9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37E9B" w:rsidRDefault="00737E9B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37E9B" w:rsidRDefault="00737E9B" w:rsidP="00737E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7E9B" w:rsidTr="00D66877">
        <w:tc>
          <w:tcPr>
            <w:tcW w:w="9640" w:type="dxa"/>
            <w:gridSpan w:val="11"/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7E9B" w:rsidRDefault="00737E9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f_MTC_IMS_CreateMapAndConnectPTCs_NR5GC</w:t>
              </w:r>
            </w:fldSimple>
          </w:p>
        </w:tc>
      </w:tr>
      <w:tr w:rsidR="00737E9B" w:rsidTr="00D66877">
        <w:tc>
          <w:tcPr>
            <w:tcW w:w="1843" w:type="dxa"/>
            <w:tcBorders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:rsidTr="00D66877">
        <w:tc>
          <w:tcPr>
            <w:tcW w:w="1843" w:type="dxa"/>
            <w:tcBorders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7E9B" w:rsidRDefault="00737E9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37E9B" w:rsidTr="00D66877">
        <w:tc>
          <w:tcPr>
            <w:tcW w:w="1843" w:type="dxa"/>
            <w:tcBorders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37E9B" w:rsidRDefault="00737E9B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37E9B" w:rsidTr="00D66877">
        <w:tc>
          <w:tcPr>
            <w:tcW w:w="1843" w:type="dxa"/>
            <w:tcBorders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:rsidTr="00D66877">
        <w:tc>
          <w:tcPr>
            <w:tcW w:w="1843" w:type="dxa"/>
            <w:tcBorders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37E9B" w:rsidRDefault="00737E9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37E9B" w:rsidRDefault="00737E9B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7E9B" w:rsidRDefault="00737E9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7E9B" w:rsidRDefault="00737E9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2021-03-04</w:t>
              </w:r>
            </w:fldSimple>
          </w:p>
        </w:tc>
      </w:tr>
      <w:tr w:rsidR="00737E9B" w:rsidTr="00D66877">
        <w:tc>
          <w:tcPr>
            <w:tcW w:w="1843" w:type="dxa"/>
            <w:tcBorders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E9B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37E9B" w:rsidRDefault="00737E9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37E9B" w:rsidRDefault="00737E9B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37E9B" w:rsidRDefault="00737E9B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37E9B" w:rsidRDefault="00737E9B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37E9B" w:rsidRDefault="00737E9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37E9B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37E9B" w:rsidRDefault="00737E9B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37E9B" w:rsidRDefault="00737E9B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7E9B" w:rsidRPr="007C2097" w:rsidRDefault="00737E9B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37E9B" w:rsidTr="00D66877">
        <w:tc>
          <w:tcPr>
            <w:tcW w:w="1843" w:type="dxa"/>
          </w:tcPr>
          <w:p w:rsidR="00737E9B" w:rsidRDefault="00737E9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37E9B" w:rsidRDefault="00737E9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In the current TTCN implementation of this function, the NR5GC_PTC instance is currently created as non-alive.</w:t>
            </w: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As per "ETSI ES 201 873-1" Clause "21.3.1 The Create operation", non-alive component instanced is implicitly destroyed after its behaviour terminates.</w:t>
            </w: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MTC component is looping inside f_MTC_MainLoop_IMS() while test case is running, the loop contains following alt statement:</w:t>
            </w: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i/>
                <w:iCs/>
                <w:noProof/>
                <w:lang w:val="en-US"/>
              </w:rPr>
              <w:t>[] any component.killed {</w:t>
            </w:r>
            <w:r w:rsidRPr="004A48B4">
              <w:rPr>
                <w:rFonts w:cs="Arial"/>
                <w:i/>
                <w:iCs/>
                <w:noProof/>
                <w:lang w:val="en-US"/>
              </w:rPr>
              <w:br/>
              <w:t>  f_MTC_Stop(inconc);</w:t>
            </w:r>
            <w:r w:rsidRPr="004A48B4">
              <w:rPr>
                <w:rFonts w:cs="Arial"/>
                <w:i/>
                <w:iCs/>
                <w:noProof/>
                <w:lang w:val="en-US"/>
              </w:rPr>
              <w:br/>
              <w:t>}  </w:t>
            </w: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When NR5GC_PTC successfully finishes executing its behaviour, "any component.killed" event will trigger and MTC will terminate test case with INCONC verdict value.</w:t>
            </w: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The reason why this "component.killed" event is triggered is  "ETSI ES 201 873-1" Clause "21.3.8 The Killed operation”.</w:t>
            </w: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  <w:r w:rsidRPr="004A48B4">
              <w:rPr>
                <w:rFonts w:cs="Arial"/>
                <w:noProof/>
                <w:lang w:val="en-US"/>
              </w:rPr>
              <w:t>If component is created as "alive", "any component.killed" will not trigger on successful behaviour execution end and allow the test case to continue with execution.</w:t>
            </w:r>
          </w:p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62FE" w:rsidRPr="004A48B4" w:rsidRDefault="003362FE" w:rsidP="003362F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62FE" w:rsidRPr="004A48B4" w:rsidRDefault="003362FE" w:rsidP="003362FE">
            <w:pPr>
              <w:spacing w:after="120" w:line="268" w:lineRule="auto"/>
              <w:rPr>
                <w:rFonts w:ascii="Arial" w:hAnsi="Arial" w:cs="Arial"/>
                <w:lang w:val="en-US" w:eastAsia="de-DE"/>
              </w:rPr>
            </w:pPr>
            <w:r w:rsidRPr="004A48B4">
              <w:rPr>
                <w:rFonts w:ascii="Arial" w:hAnsi="Arial" w:cs="Arial"/>
              </w:rPr>
              <w:t xml:space="preserve">Created </w:t>
            </w:r>
            <w:r w:rsidRPr="004A48B4">
              <w:rPr>
                <w:rFonts w:ascii="Arial" w:hAnsi="Arial" w:cs="Arial"/>
                <w:noProof/>
                <w:lang w:val="en-US"/>
              </w:rPr>
              <w:t>NR5GC_PTC instance</w:t>
            </w:r>
            <w:r w:rsidRPr="004A48B4">
              <w:rPr>
                <w:rFonts w:ascii="Arial" w:hAnsi="Arial" w:cs="Arial"/>
              </w:rPr>
              <w:t xml:space="preserve"> as "alive" so that MTC component does not incorrectly and explicitly stop the test case when </w:t>
            </w:r>
            <w:r w:rsidRPr="004A48B4">
              <w:rPr>
                <w:rFonts w:ascii="Arial" w:hAnsi="Arial" w:cs="Arial"/>
                <w:noProof/>
                <w:lang w:val="en-US"/>
              </w:rPr>
              <w:t>NR5GC_PTC</w:t>
            </w:r>
            <w:r w:rsidRPr="004A48B4">
              <w:rPr>
                <w:rFonts w:ascii="Arial" w:hAnsi="Arial" w:cs="Arial"/>
              </w:rPr>
              <w:t xml:space="preserve"> has successfully finished executing its behaviour function. </w:t>
            </w: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62FE" w:rsidRPr="004A48B4" w:rsidRDefault="003362FE" w:rsidP="003362F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A48B4">
              <w:rPr>
                <w:rFonts w:cs="Arial"/>
                <w:noProof/>
              </w:rPr>
              <w:t>Test execution may result in a runtime error</w:t>
            </w:r>
          </w:p>
        </w:tc>
      </w:tr>
      <w:tr w:rsidR="003362FE" w:rsidTr="00D66877">
        <w:tc>
          <w:tcPr>
            <w:tcW w:w="2694" w:type="dxa"/>
            <w:gridSpan w:val="2"/>
          </w:tcPr>
          <w:p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62FE" w:rsidRPr="004A48B4" w:rsidRDefault="003362FE" w:rsidP="003362F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62FE" w:rsidRPr="004A48B4" w:rsidRDefault="003362FE" w:rsidP="003362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A48B4">
              <w:rPr>
                <w:rFonts w:cs="Arial"/>
                <w:noProof/>
              </w:rPr>
              <w:t>ALL IMS test cases</w:t>
            </w: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62FE" w:rsidRDefault="003362FE" w:rsidP="00336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62FE" w:rsidRDefault="003362FE" w:rsidP="0033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62FE" w:rsidRDefault="003362FE" w:rsidP="00336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62FE" w:rsidRDefault="003362FE" w:rsidP="0033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62FE" w:rsidRDefault="003362FE" w:rsidP="00336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62FE" w:rsidRDefault="003362FE" w:rsidP="00336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62FE" w:rsidRDefault="003362FE" w:rsidP="00336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62FE" w:rsidRDefault="003362FE" w:rsidP="003362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62FE" w:rsidRDefault="003362FE" w:rsidP="003362FE">
            <w:pPr>
              <w:pStyle w:val="CRCoverPage"/>
              <w:spacing w:after="0"/>
              <w:rPr>
                <w:noProof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62FE" w:rsidRDefault="003362FE" w:rsidP="00336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was agreed as a part of R5s2</w:t>
            </w:r>
            <w:r w:rsidR="001E694D">
              <w:rPr>
                <w:noProof/>
              </w:rPr>
              <w:t>01</w:t>
            </w:r>
            <w:bookmarkStart w:id="1" w:name="_GoBack"/>
            <w:bookmarkEnd w:id="1"/>
            <w:r>
              <w:rPr>
                <w:noProof/>
              </w:rPr>
              <w:t>263 MCC160 comments, but has not been implemented.</w:t>
            </w:r>
          </w:p>
        </w:tc>
      </w:tr>
      <w:tr w:rsidR="003362FE" w:rsidRPr="008863B9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62FE" w:rsidRPr="008863B9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62FE" w:rsidRPr="008863B9" w:rsidRDefault="003362FE" w:rsidP="003362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2FE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62FE" w:rsidRDefault="003362FE" w:rsidP="00336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62FE" w:rsidRDefault="003362FE" w:rsidP="00336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37E9B" w:rsidRDefault="00737E9B" w:rsidP="00737E9B">
      <w:pPr>
        <w:rPr>
          <w:noProof/>
        </w:rPr>
      </w:pPr>
    </w:p>
    <w:p w:rsidR="009D3A34" w:rsidRDefault="009D3A34" w:rsidP="009D3A34">
      <w:pPr>
        <w:pStyle w:val="CRCoverPage"/>
        <w:spacing w:after="0"/>
        <w:rPr>
          <w:noProof/>
          <w:sz w:val="8"/>
          <w:szCs w:val="8"/>
        </w:rPr>
      </w:pPr>
    </w:p>
    <w:p w:rsidR="009D3A34" w:rsidRDefault="009D3A34" w:rsidP="009D3A34">
      <w:pPr>
        <w:rPr>
          <w:noProof/>
        </w:rPr>
        <w:sectPr w:rsidR="009D3A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578183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72513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513E" w:rsidRPr="00E23EF2">
        <w:rPr>
          <w:rFonts w:ascii="Arial" w:hAnsi="Arial" w:cs="Arial"/>
          <w:iCs/>
        </w:rPr>
        <w:t>Table of Contents</w:t>
      </w:r>
      <w:r w:rsidR="0072513E">
        <w:tab/>
      </w:r>
      <w:r w:rsidR="0072513E">
        <w:fldChar w:fldCharType="begin"/>
      </w:r>
      <w:r w:rsidR="0072513E">
        <w:instrText xml:space="preserve"> PAGEREF _Toc65781838 \h </w:instrText>
      </w:r>
      <w:r w:rsidR="0072513E">
        <w:fldChar w:fldCharType="separate"/>
      </w:r>
      <w:r w:rsidR="0072513E">
        <w:t>3</w:t>
      </w:r>
      <w:r w:rsidR="0072513E">
        <w:fldChar w:fldCharType="end"/>
      </w:r>
    </w:p>
    <w:p w:rsidR="0072513E" w:rsidRDefault="007251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23EF2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23EF2">
        <w:rPr>
          <w:b/>
          <w:lang w:val="en-US"/>
        </w:rPr>
        <w:t>f_MTC_IMS_CreateMapAndConnectPTCs_NR5GC</w:t>
      </w:r>
      <w:r>
        <w:tab/>
      </w:r>
      <w:r>
        <w:fldChar w:fldCharType="begin"/>
      </w:r>
      <w:r>
        <w:instrText xml:space="preserve"> PAGEREF _Toc65781839 \h </w:instrText>
      </w:r>
      <w:r>
        <w:fldChar w:fldCharType="separate"/>
      </w:r>
      <w:r>
        <w:t>4</w:t>
      </w:r>
      <w:r>
        <w:fldChar w:fldCharType="end"/>
      </w:r>
    </w:p>
    <w:p w:rsidR="00446488" w:rsidRPr="005A0912" w:rsidRDefault="00446488" w:rsidP="005A0912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350D2F" w:rsidRDefault="00350D2F">
      <w:pPr>
        <w:spacing w:after="0"/>
        <w:rPr>
          <w:rFonts w:ascii="Arial" w:hAnsi="Arial"/>
          <w:b/>
          <w:sz w:val="32"/>
          <w:lang w:val="en-US"/>
        </w:rPr>
      </w:pPr>
      <w:bookmarkStart w:id="3" w:name="_Toc65781839"/>
      <w:r>
        <w:rPr>
          <w:b/>
          <w:lang w:val="en-US"/>
        </w:rPr>
        <w:br w:type="page"/>
      </w:r>
    </w:p>
    <w:p w:rsidR="00446488" w:rsidRDefault="00A60446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A60446">
        <w:rPr>
          <w:b/>
          <w:lang w:val="en-US"/>
        </w:rPr>
        <w:t>f_MTC_IMS_CreateMapAndConnectPTCs_NR5GC</w:t>
      </w:r>
      <w:bookmarkEnd w:id="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61F12" w:rsidTr="00DE3F81">
        <w:trPr>
          <w:trHeight w:val="447"/>
        </w:trPr>
        <w:tc>
          <w:tcPr>
            <w:tcW w:w="1985" w:type="dxa"/>
          </w:tcPr>
          <w:p w:rsidR="00461F12" w:rsidRPr="00E751F5" w:rsidRDefault="00461F12" w:rsidP="00E14D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461F12" w:rsidRPr="00A939F9" w:rsidRDefault="00A60446" w:rsidP="00E14D7D">
            <w:pPr>
              <w:spacing w:after="0"/>
              <w:rPr>
                <w:rFonts w:ascii="Arial" w:hAnsi="Arial" w:cs="Arial"/>
                <w:lang w:val="en-US"/>
              </w:rPr>
            </w:pPr>
            <w:r w:rsidRPr="00A60446">
              <w:rPr>
                <w:rFonts w:ascii="Arial" w:hAnsi="Arial" w:cs="Arial"/>
                <w:lang w:val="en-US"/>
              </w:rPr>
              <w:t>f_MTC_IMS_CreateMapAndConnectPTCs_NR5GC</w:t>
            </w:r>
          </w:p>
        </w:tc>
      </w:tr>
      <w:tr w:rsidR="00461F12" w:rsidTr="00DE3F81">
        <w:trPr>
          <w:trHeight w:val="452"/>
        </w:trPr>
        <w:tc>
          <w:tcPr>
            <w:tcW w:w="1985" w:type="dxa"/>
          </w:tcPr>
          <w:p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61F12" w:rsidRPr="00D05A07" w:rsidRDefault="00ED58CC" w:rsidP="00D05A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NR5GC_PTC</w:t>
            </w:r>
            <w:r w:rsidR="00D05A07" w:rsidRPr="00D04779">
              <w:rPr>
                <w:noProof/>
                <w:lang w:val="en-US"/>
              </w:rPr>
              <w:t xml:space="preserve"> component instance is</w:t>
            </w:r>
            <w:r w:rsidR="00D05A07">
              <w:rPr>
                <w:noProof/>
                <w:lang w:val="en-US"/>
              </w:rPr>
              <w:t xml:space="preserve"> currently created as non-alive. W</w:t>
            </w:r>
            <w:r w:rsidR="00D05A07" w:rsidRPr="00D04779">
              <w:rPr>
                <w:noProof/>
                <w:lang w:val="en-US"/>
              </w:rPr>
              <w:t xml:space="preserve">hen </w:t>
            </w:r>
            <w:r>
              <w:rPr>
                <w:noProof/>
                <w:lang w:val="en-US"/>
              </w:rPr>
              <w:t xml:space="preserve">this </w:t>
            </w:r>
            <w:r w:rsidR="00D05A07" w:rsidRPr="00D04779">
              <w:rPr>
                <w:noProof/>
                <w:lang w:val="en-US"/>
              </w:rPr>
              <w:t>successfully finishes executing its behaviour, "any component.killed" event will trigger and MTC will terminate test case with INCONC verdict value.</w:t>
            </w:r>
          </w:p>
        </w:tc>
      </w:tr>
      <w:tr w:rsidR="00461F12" w:rsidTr="00DE3F81">
        <w:tc>
          <w:tcPr>
            <w:tcW w:w="1985" w:type="dxa"/>
          </w:tcPr>
          <w:p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61F12" w:rsidRPr="000352E9" w:rsidRDefault="00D05A07" w:rsidP="00E321E4">
            <w:pPr>
              <w:pStyle w:val="CRCoverPage"/>
              <w:spacing w:after="0"/>
              <w:rPr>
                <w:noProof/>
                <w:lang w:val="en-SG"/>
              </w:rPr>
            </w:pPr>
            <w:r w:rsidRPr="00D86176">
              <w:rPr>
                <w:rFonts w:cs="Arial"/>
              </w:rPr>
              <w:t xml:space="preserve">Created </w:t>
            </w:r>
            <w:r w:rsidR="00ED58CC">
              <w:rPr>
                <w:rFonts w:cs="Arial"/>
              </w:rPr>
              <w:t>NR5GC_</w:t>
            </w:r>
            <w:r w:rsidRPr="00D86176">
              <w:rPr>
                <w:rFonts w:cs="Arial"/>
              </w:rPr>
              <w:t xml:space="preserve">PTC instance as "alive" so that MTC component does not incorrectly and explicitly stop the test case when </w:t>
            </w:r>
            <w:r w:rsidR="00ED58CC">
              <w:rPr>
                <w:rFonts w:cs="Arial"/>
              </w:rPr>
              <w:t xml:space="preserve">this </w:t>
            </w:r>
            <w:r w:rsidRPr="00D86176">
              <w:rPr>
                <w:rFonts w:cs="Arial"/>
              </w:rPr>
              <w:t>PTC has successfully finished executing its behaviour function. </w:t>
            </w:r>
          </w:p>
        </w:tc>
      </w:tr>
      <w:tr w:rsidR="00461F12" w:rsidTr="00DE3F81">
        <w:tc>
          <w:tcPr>
            <w:tcW w:w="1985" w:type="dxa"/>
          </w:tcPr>
          <w:p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61F12" w:rsidRPr="00E751F5" w:rsidRDefault="00A939F9" w:rsidP="00E14D7D">
            <w:pPr>
              <w:spacing w:after="0"/>
              <w:rPr>
                <w:rFonts w:ascii="Arial" w:hAnsi="Arial" w:cs="Arial"/>
                <w:noProof/>
              </w:rPr>
            </w:pPr>
            <w:r w:rsidRPr="00A939F9">
              <w:rPr>
                <w:rFonts w:ascii="Arial" w:hAnsi="Arial" w:cs="Arial"/>
                <w:noProof/>
                <w:lang w:val="de-DE"/>
              </w:rPr>
              <w:t>MTC_Component_IMS_</w:t>
            </w:r>
            <w:r w:rsidR="00ED58CC">
              <w:rPr>
                <w:rFonts w:ascii="Arial" w:hAnsi="Arial" w:cs="Arial"/>
                <w:noProof/>
                <w:lang w:val="de-DE"/>
              </w:rPr>
              <w:t>NR5GC</w:t>
            </w:r>
          </w:p>
        </w:tc>
      </w:tr>
      <w:tr w:rsidR="00461F12" w:rsidRPr="00E751F5" w:rsidTr="00DE3F81">
        <w:tc>
          <w:tcPr>
            <w:tcW w:w="1985" w:type="dxa"/>
          </w:tcPr>
          <w:p w:rsidR="00461F12" w:rsidRPr="00006E2B" w:rsidRDefault="00461F12" w:rsidP="00E14D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0798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61F12" w:rsidRPr="00006E2B" w:rsidRDefault="00461F12" w:rsidP="00E14D7D">
            <w:pPr>
              <w:rPr>
                <w:rFonts w:ascii="Arial" w:hAnsi="Arial"/>
                <w:highlight w:val="cyan"/>
              </w:rPr>
            </w:pPr>
          </w:p>
        </w:tc>
      </w:tr>
    </w:tbl>
    <w:p w:rsidR="00446488" w:rsidRDefault="00446488" w:rsidP="00446488">
      <w:pPr>
        <w:rPr>
          <w:noProof/>
        </w:rPr>
      </w:pPr>
    </w:p>
    <w:p w:rsidR="00F10044" w:rsidRDefault="00F10044" w:rsidP="00F100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10044" w:rsidRPr="00BA628A" w:rsidTr="005F0798">
        <w:trPr>
          <w:trHeight w:val="5987"/>
        </w:trPr>
        <w:tc>
          <w:tcPr>
            <w:tcW w:w="9855" w:type="dxa"/>
          </w:tcPr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>function f_MTC_IMS_CreateMapAndConnectPTCs_NR5GC(SYSTEM_IMS p_System,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p_IMS1,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p_IMS2,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boolean p_UseDNS := false,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boolean p_UseXCAP := false) runs on MTC_IMS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{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var NR5GC_PTC v_NR5GC;</w:t>
            </w:r>
          </w:p>
          <w:p w:rsidR="005F0798" w:rsidRPr="00A60446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val="de-DE"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r w:rsidRPr="00A60446">
              <w:rPr>
                <w:rFonts w:ascii="Arial" w:hAnsi="Arial"/>
                <w:lang w:val="de-DE" w:eastAsia="en-GB"/>
              </w:rPr>
              <w:t>var NASEMU_NRNG_PTC v_NASEMU_PTC;</w:t>
            </w:r>
          </w:p>
          <w:p w:rsidR="005F0798" w:rsidRPr="00A60446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val="de-DE" w:eastAsia="en-GB"/>
              </w:rPr>
            </w:pP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A60446">
              <w:rPr>
                <w:rFonts w:ascii="Arial" w:hAnsi="Arial"/>
                <w:lang w:val="de-DE" w:eastAsia="en-GB"/>
              </w:rPr>
              <w:t xml:space="preserve">    </w:t>
            </w:r>
            <w:r w:rsidRPr="005F0798">
              <w:rPr>
                <w:rFonts w:ascii="Arial" w:hAnsi="Arial"/>
                <w:lang w:eastAsia="en-GB"/>
              </w:rPr>
              <w:t>f_MTC_IMS_InitAndConnect_IP_IMS(p_System, p_IMS1, p_IMS2, p_UseDNS, p_UseXCAP);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 := NR5GC_PTC.create;                                            // @sic R5s201263 sic@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f_NR_BASE_PTC_Map(p_System, v_NR5GC);                                   // map NR5GC system ports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v_NASEMU_PTC := f_NasEmu5G_CreateConnectAndMap_NRNG(p_System, v_NR5GC); // create NasEmu, map system ports and connect with NR5GC PTC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v_NASEMU_PTC.start(f_NASEMU_MainLoop_NRNG());                           // start NASEMU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connect(mtc:PTC_Ut[tsc_MTC_PortIndex_NR], v_NR5GC:UT);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connect(v_NR5GC:IP, vc_Components.IP:NR_CTRL);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(p_IMS1 != null) { connect(vc_Components.IMS1:IPCAN, v_NR5GC:IMS[tsc_Index_IMS1]); }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(p_IMS2 != null) { connect(vc_Components.IMS2:IPCAN, v_NR5GC:IMS[tsc_Index_IMS2]); }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f_UT_InitialPowerOffUE(Ut);</w:t>
            </w: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</w:p>
          <w:p w:rsidR="005F0798" w:rsidRPr="005F0798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v_NR5GC.start(f_NR5GC_IPCAN_MainLoop());</w:t>
            </w:r>
          </w:p>
          <w:p w:rsidR="00F10044" w:rsidRPr="00BA628A" w:rsidRDefault="005F0798" w:rsidP="005F0798">
            <w:pPr>
              <w:tabs>
                <w:tab w:val="left" w:pos="2490"/>
              </w:tabs>
              <w:spacing w:after="0"/>
              <w:rPr>
                <w:rFonts w:ascii="Arial" w:hAnsi="Arial"/>
                <w:b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}</w:t>
            </w:r>
            <w:r w:rsidR="00A939F9">
              <w:rPr>
                <w:rFonts w:ascii="Arial" w:hAnsi="Arial"/>
                <w:b/>
                <w:lang w:eastAsia="en-GB"/>
              </w:rPr>
              <w:tab/>
            </w:r>
          </w:p>
        </w:tc>
      </w:tr>
      <w:tr w:rsidR="00F10044" w:rsidRPr="00BA628A" w:rsidTr="00A939F9">
        <w:tc>
          <w:tcPr>
            <w:tcW w:w="9855" w:type="dxa"/>
          </w:tcPr>
          <w:p w:rsidR="00F10044" w:rsidRPr="00BA628A" w:rsidRDefault="00F10044" w:rsidP="00A939F9">
            <w:pPr>
              <w:tabs>
                <w:tab w:val="left" w:pos="2100"/>
              </w:tabs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10044" w:rsidRPr="00BA628A" w:rsidTr="00A939F9">
        <w:tc>
          <w:tcPr>
            <w:tcW w:w="9855" w:type="dxa"/>
          </w:tcPr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>function f_MTC_IMS_CreateMapAndConnectPTCs_NR5GC(SYSTEM_IMS p_System,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p_IMS1,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IMS_PTC p_IMS2,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boolean p_UseDNS := false,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                                               boolean p_UseXCAP := false) runs on MTC_IMS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{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var NR5GC_PTC v_NR5GC;</w:t>
            </w:r>
          </w:p>
          <w:p w:rsidR="005F0798" w:rsidRPr="00A60446" w:rsidRDefault="005F0798" w:rsidP="005F0798">
            <w:pPr>
              <w:spacing w:after="0"/>
              <w:rPr>
                <w:rFonts w:ascii="Arial" w:hAnsi="Arial"/>
                <w:lang w:val="de-DE"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  <w:r w:rsidRPr="00A60446">
              <w:rPr>
                <w:rFonts w:ascii="Arial" w:hAnsi="Arial"/>
                <w:lang w:val="de-DE" w:eastAsia="en-GB"/>
              </w:rPr>
              <w:t>var NASEMU_NRNG_PTC v_NASEMU_PTC;</w:t>
            </w:r>
          </w:p>
          <w:p w:rsidR="005F0798" w:rsidRPr="00A60446" w:rsidRDefault="005F0798" w:rsidP="005F0798">
            <w:pPr>
              <w:spacing w:after="0"/>
              <w:rPr>
                <w:rFonts w:ascii="Arial" w:hAnsi="Arial"/>
                <w:lang w:val="de-DE" w:eastAsia="en-GB"/>
              </w:rPr>
            </w:pP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A60446">
              <w:rPr>
                <w:rFonts w:ascii="Arial" w:hAnsi="Arial"/>
                <w:lang w:val="de-DE" w:eastAsia="en-GB"/>
              </w:rPr>
              <w:t xml:space="preserve">    </w:t>
            </w:r>
            <w:r w:rsidRPr="005F0798">
              <w:rPr>
                <w:rFonts w:ascii="Arial" w:hAnsi="Arial"/>
                <w:lang w:eastAsia="en-GB"/>
              </w:rPr>
              <w:t>f_MTC_IMS_InitAndConnect_IP_IMS(p_System, p_IMS1, p_IMS2, p_UseDNS, p_UseXCAP);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 := NR5GC_PTC.create </w:t>
            </w:r>
            <w:r w:rsidRPr="005F0798">
              <w:rPr>
                <w:rFonts w:ascii="Arial" w:hAnsi="Arial"/>
                <w:highlight w:val="yellow"/>
                <w:lang w:eastAsia="en-GB"/>
              </w:rPr>
              <w:t>alive/*WA#IMS*/;</w:t>
            </w:r>
            <w:r w:rsidRPr="005F0798">
              <w:rPr>
                <w:rFonts w:ascii="Arial" w:hAnsi="Arial"/>
                <w:lang w:eastAsia="en-GB"/>
              </w:rPr>
              <w:t xml:space="preserve">                                            // @sic R5s201263 sic@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f_NR_BASE_PTC_Map(p_System, v_NR5GC);                                   // map NR5GC system ports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v_NASEMU_PTC := f_NasEmu5G_CreateConnectAndMap_NRNG(p_System, v_NR5GC); // create NasEmu, map system ports and connect with NR5GC PTC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v_NASEMU_PTC.start(f_NASEMU_MainLoop_NRNG());                           // start NASEMU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connect(mtc:PTC_Ut[tsc_MTC_PortIndex_NR], v_NR5GC:UT);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connect(v_NR5GC:IP, vc_Components.IP:NR_CTRL);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(p_IMS1 != null) { connect(vc_Components.IMS1:IPCAN, v_NR5GC:IMS[tsc_Index_IMS1]); }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if (p_IMS2 != null) { connect(vc_Components.IMS2:IPCAN, v_NR5GC:IMS[tsc_Index_IMS2]); }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f_UT_InitialPowerOffUE(Ut);</w:t>
            </w: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</w:p>
          <w:p w:rsidR="005F0798" w:rsidRPr="005F0798" w:rsidRDefault="005F0798" w:rsidP="005F0798">
            <w:pPr>
              <w:spacing w:after="0"/>
              <w:rPr>
                <w:rFonts w:ascii="Arial" w:hAnsi="Arial"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  v_NR5GC.start(f_NR5GC_IPCAN_MainLoop());</w:t>
            </w:r>
          </w:p>
          <w:p w:rsidR="00F10044" w:rsidRPr="00BA628A" w:rsidRDefault="005F0798" w:rsidP="005F0798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5F0798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446488" w:rsidRPr="00C673C0" w:rsidRDefault="00446488" w:rsidP="00446488">
      <w:pPr>
        <w:rPr>
          <w:rFonts w:cs="Arial"/>
          <w:color w:val="FF0000"/>
        </w:rPr>
      </w:pPr>
    </w:p>
    <w:p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54C" w:rsidRDefault="00D7754C">
      <w:r>
        <w:separator/>
      </w:r>
    </w:p>
  </w:endnote>
  <w:endnote w:type="continuationSeparator" w:id="0">
    <w:p w:rsidR="00D7754C" w:rsidRDefault="00D7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54C" w:rsidRDefault="00D7754C">
      <w:r>
        <w:separator/>
      </w:r>
    </w:p>
  </w:footnote>
  <w:footnote w:type="continuationSeparator" w:id="0">
    <w:p w:rsidR="00D7754C" w:rsidRDefault="00D77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A34" w:rsidRDefault="009D3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7"/>
    <w:rsid w:val="00006E2B"/>
    <w:rsid w:val="00022E4A"/>
    <w:rsid w:val="00063535"/>
    <w:rsid w:val="00063675"/>
    <w:rsid w:val="0007758F"/>
    <w:rsid w:val="00082A10"/>
    <w:rsid w:val="000914DA"/>
    <w:rsid w:val="0009345F"/>
    <w:rsid w:val="000A1C38"/>
    <w:rsid w:val="000A6394"/>
    <w:rsid w:val="000B7FED"/>
    <w:rsid w:val="000C038A"/>
    <w:rsid w:val="000C6598"/>
    <w:rsid w:val="000E571D"/>
    <w:rsid w:val="00126996"/>
    <w:rsid w:val="00145D43"/>
    <w:rsid w:val="00191A58"/>
    <w:rsid w:val="00192C46"/>
    <w:rsid w:val="00196613"/>
    <w:rsid w:val="001A08B3"/>
    <w:rsid w:val="001A7B60"/>
    <w:rsid w:val="001A7FF0"/>
    <w:rsid w:val="001B3FE4"/>
    <w:rsid w:val="001B52F0"/>
    <w:rsid w:val="001B7A65"/>
    <w:rsid w:val="001E41F3"/>
    <w:rsid w:val="001E55E9"/>
    <w:rsid w:val="001E694D"/>
    <w:rsid w:val="0026004D"/>
    <w:rsid w:val="002640DD"/>
    <w:rsid w:val="00275D12"/>
    <w:rsid w:val="00284FEB"/>
    <w:rsid w:val="002860C4"/>
    <w:rsid w:val="002B5741"/>
    <w:rsid w:val="00304D34"/>
    <w:rsid w:val="00305409"/>
    <w:rsid w:val="00317726"/>
    <w:rsid w:val="003362FE"/>
    <w:rsid w:val="003435F6"/>
    <w:rsid w:val="00350D2F"/>
    <w:rsid w:val="003511B5"/>
    <w:rsid w:val="003578B2"/>
    <w:rsid w:val="003609EF"/>
    <w:rsid w:val="0036231A"/>
    <w:rsid w:val="00374DD4"/>
    <w:rsid w:val="003E1A36"/>
    <w:rsid w:val="003F3108"/>
    <w:rsid w:val="00410371"/>
    <w:rsid w:val="004242F1"/>
    <w:rsid w:val="00446488"/>
    <w:rsid w:val="00461F12"/>
    <w:rsid w:val="004775DC"/>
    <w:rsid w:val="004A48B4"/>
    <w:rsid w:val="004B39C4"/>
    <w:rsid w:val="004B75B7"/>
    <w:rsid w:val="004C2A6B"/>
    <w:rsid w:val="004D56AC"/>
    <w:rsid w:val="004E709B"/>
    <w:rsid w:val="00501FBE"/>
    <w:rsid w:val="0051580D"/>
    <w:rsid w:val="00537461"/>
    <w:rsid w:val="00547111"/>
    <w:rsid w:val="00592D74"/>
    <w:rsid w:val="005A0912"/>
    <w:rsid w:val="005D49A8"/>
    <w:rsid w:val="005E2C44"/>
    <w:rsid w:val="005F0798"/>
    <w:rsid w:val="005F1A6F"/>
    <w:rsid w:val="00605B80"/>
    <w:rsid w:val="00617D68"/>
    <w:rsid w:val="00621188"/>
    <w:rsid w:val="006257ED"/>
    <w:rsid w:val="00684069"/>
    <w:rsid w:val="00695808"/>
    <w:rsid w:val="006B46FB"/>
    <w:rsid w:val="006D1EEA"/>
    <w:rsid w:val="006E21FB"/>
    <w:rsid w:val="0072513E"/>
    <w:rsid w:val="00737E9B"/>
    <w:rsid w:val="007517F0"/>
    <w:rsid w:val="00776CCF"/>
    <w:rsid w:val="00792342"/>
    <w:rsid w:val="007977A8"/>
    <w:rsid w:val="007B512A"/>
    <w:rsid w:val="007C2097"/>
    <w:rsid w:val="007D6A07"/>
    <w:rsid w:val="007D6B14"/>
    <w:rsid w:val="007F7259"/>
    <w:rsid w:val="008040A8"/>
    <w:rsid w:val="008279FA"/>
    <w:rsid w:val="00844764"/>
    <w:rsid w:val="008448FA"/>
    <w:rsid w:val="008626E7"/>
    <w:rsid w:val="00870EE7"/>
    <w:rsid w:val="008863B9"/>
    <w:rsid w:val="008974D1"/>
    <w:rsid w:val="008A45A6"/>
    <w:rsid w:val="008E7FB1"/>
    <w:rsid w:val="008F686C"/>
    <w:rsid w:val="009148DE"/>
    <w:rsid w:val="00941E30"/>
    <w:rsid w:val="00967237"/>
    <w:rsid w:val="009777D9"/>
    <w:rsid w:val="00991B88"/>
    <w:rsid w:val="00991E77"/>
    <w:rsid w:val="009A5753"/>
    <w:rsid w:val="009A579D"/>
    <w:rsid w:val="009B0C93"/>
    <w:rsid w:val="009D3A34"/>
    <w:rsid w:val="009E3297"/>
    <w:rsid w:val="009E4618"/>
    <w:rsid w:val="009F734F"/>
    <w:rsid w:val="00A061B7"/>
    <w:rsid w:val="00A14F48"/>
    <w:rsid w:val="00A246B6"/>
    <w:rsid w:val="00A47E70"/>
    <w:rsid w:val="00A50CF0"/>
    <w:rsid w:val="00A52F6F"/>
    <w:rsid w:val="00A60446"/>
    <w:rsid w:val="00A7671C"/>
    <w:rsid w:val="00A939F9"/>
    <w:rsid w:val="00AA2CBC"/>
    <w:rsid w:val="00AC4ADE"/>
    <w:rsid w:val="00AC5820"/>
    <w:rsid w:val="00AD1CD8"/>
    <w:rsid w:val="00AF25D4"/>
    <w:rsid w:val="00B211CB"/>
    <w:rsid w:val="00B21E90"/>
    <w:rsid w:val="00B258BB"/>
    <w:rsid w:val="00B67B97"/>
    <w:rsid w:val="00B75E77"/>
    <w:rsid w:val="00B968C8"/>
    <w:rsid w:val="00BA3EC5"/>
    <w:rsid w:val="00BA51D9"/>
    <w:rsid w:val="00BB5DFC"/>
    <w:rsid w:val="00BC265D"/>
    <w:rsid w:val="00BC4D53"/>
    <w:rsid w:val="00BD279D"/>
    <w:rsid w:val="00BD6BB8"/>
    <w:rsid w:val="00C259BF"/>
    <w:rsid w:val="00C452B3"/>
    <w:rsid w:val="00C51E37"/>
    <w:rsid w:val="00C6182D"/>
    <w:rsid w:val="00C66BA2"/>
    <w:rsid w:val="00C673C0"/>
    <w:rsid w:val="00C95985"/>
    <w:rsid w:val="00C979AE"/>
    <w:rsid w:val="00CB1D6E"/>
    <w:rsid w:val="00CB537E"/>
    <w:rsid w:val="00CC5026"/>
    <w:rsid w:val="00CC68D0"/>
    <w:rsid w:val="00CE3B53"/>
    <w:rsid w:val="00D03F9A"/>
    <w:rsid w:val="00D04779"/>
    <w:rsid w:val="00D05A07"/>
    <w:rsid w:val="00D06D51"/>
    <w:rsid w:val="00D129E5"/>
    <w:rsid w:val="00D24991"/>
    <w:rsid w:val="00D30E2E"/>
    <w:rsid w:val="00D50255"/>
    <w:rsid w:val="00D66520"/>
    <w:rsid w:val="00D73C16"/>
    <w:rsid w:val="00D7575C"/>
    <w:rsid w:val="00D7754C"/>
    <w:rsid w:val="00D86176"/>
    <w:rsid w:val="00DC4BFF"/>
    <w:rsid w:val="00DD11FD"/>
    <w:rsid w:val="00DE34CF"/>
    <w:rsid w:val="00DE3F81"/>
    <w:rsid w:val="00DF5F40"/>
    <w:rsid w:val="00E13F3D"/>
    <w:rsid w:val="00E14D7D"/>
    <w:rsid w:val="00E321E4"/>
    <w:rsid w:val="00E34898"/>
    <w:rsid w:val="00E37029"/>
    <w:rsid w:val="00E52DA6"/>
    <w:rsid w:val="00E87E94"/>
    <w:rsid w:val="00E95C99"/>
    <w:rsid w:val="00EB09B7"/>
    <w:rsid w:val="00ED58CC"/>
    <w:rsid w:val="00EE7D7C"/>
    <w:rsid w:val="00F10044"/>
    <w:rsid w:val="00F124A3"/>
    <w:rsid w:val="00F25D98"/>
    <w:rsid w:val="00F300FB"/>
    <w:rsid w:val="00F31B6B"/>
    <w:rsid w:val="00F725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7D028C"/>
  <w15:docId w15:val="{2F146BD4-E0B8-4643-A361-CBEDD1AA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3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3847-DC49-4658-A34D-52C664AB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2021-03-04T20:41:00Z</dcterms:created>
  <dcterms:modified xsi:type="dcterms:W3CDTF">2021-03-05T08:53:00Z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