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57BE30" w14:textId="3E3E1252" w:rsidR="00185AC5" w:rsidRDefault="00185AC5" w:rsidP="00185A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2018">
        <w:rPr>
          <w:b/>
          <w:noProof/>
          <w:sz w:val="24"/>
        </w:rPr>
        <w:fldChar w:fldCharType="begin"/>
      </w:r>
      <w:r w:rsidR="00192018">
        <w:rPr>
          <w:b/>
          <w:noProof/>
          <w:sz w:val="24"/>
        </w:rPr>
        <w:instrText xml:space="preserve"> DOCPROPERTY  TSG/WGRef  \* MERGEFORMAT </w:instrText>
      </w:r>
      <w:r w:rsidR="0019201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 w:rsidR="0019201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92018">
        <w:rPr>
          <w:b/>
          <w:noProof/>
          <w:sz w:val="24"/>
        </w:rPr>
        <w:fldChar w:fldCharType="begin"/>
      </w:r>
      <w:r w:rsidR="00192018">
        <w:rPr>
          <w:b/>
          <w:noProof/>
          <w:sz w:val="24"/>
        </w:rPr>
        <w:instrText xml:space="preserve"> DOCPROPERTY  MtgSeq  \* MERGEFORMAT </w:instrText>
      </w:r>
      <w:r w:rsidR="00192018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2021</w:t>
      </w:r>
      <w:r w:rsidR="00192018">
        <w:rPr>
          <w:b/>
          <w:noProof/>
          <w:sz w:val="24"/>
        </w:rPr>
        <w:fldChar w:fldCharType="end"/>
      </w:r>
      <w:r w:rsidR="00192018">
        <w:rPr>
          <w:b/>
          <w:noProof/>
          <w:sz w:val="24"/>
        </w:rPr>
        <w:fldChar w:fldCharType="begin"/>
      </w:r>
      <w:r w:rsidR="00192018">
        <w:rPr>
          <w:b/>
          <w:noProof/>
          <w:sz w:val="24"/>
        </w:rPr>
        <w:instrText xml:space="preserve"> DOCPROPERTY  MtgTitle  \* MERGEFORMAT </w:instrText>
      </w:r>
      <w:r w:rsidR="0019201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 w:rsidR="0019201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B78F4" w:rsidRPr="000B78F4">
        <w:rPr>
          <w:rFonts w:cs="Arial"/>
          <w:b/>
          <w:bCs/>
          <w:i/>
          <w:iCs/>
          <w:sz w:val="28"/>
          <w:szCs w:val="28"/>
        </w:rPr>
        <w:t>R5s2102</w:t>
      </w:r>
      <w:r w:rsidR="007777EF">
        <w:rPr>
          <w:rFonts w:cs="Arial"/>
          <w:b/>
          <w:bCs/>
          <w:i/>
          <w:iCs/>
          <w:sz w:val="28"/>
          <w:szCs w:val="28"/>
        </w:rPr>
        <w:t>81</w:t>
      </w:r>
    </w:p>
    <w:p w14:paraId="55280942" w14:textId="77777777" w:rsidR="00185AC5" w:rsidRDefault="00192018" w:rsidP="00185A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85AC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85AC5">
        <w:rPr>
          <w:b/>
          <w:noProof/>
          <w:sz w:val="24"/>
        </w:rPr>
        <w:t xml:space="preserve">, </w:t>
      </w:r>
      <w:r w:rsidR="00185AC5">
        <w:fldChar w:fldCharType="begin"/>
      </w:r>
      <w:r w:rsidR="00185AC5">
        <w:instrText xml:space="preserve"> DOCPROPERTY  Country  \* MERGEFORMAT </w:instrText>
      </w:r>
      <w:r w:rsidR="00185AC5">
        <w:fldChar w:fldCharType="end"/>
      </w:r>
      <w:r w:rsidR="00185AC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85AC5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185AC5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85AC5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5AC5" w14:paraId="76964651" w14:textId="77777777" w:rsidTr="0054010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8104D" w14:textId="77777777" w:rsidR="00185AC5" w:rsidRDefault="00185AC5" w:rsidP="007477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85AC5" w14:paraId="7429B5FE" w14:textId="77777777" w:rsidTr="00540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148470" w14:textId="77777777" w:rsidR="00185AC5" w:rsidRDefault="00185AC5" w:rsidP="007477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85AC5" w14:paraId="1BDF01E6" w14:textId="77777777" w:rsidTr="00540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7D478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1A826229" w14:textId="77777777" w:rsidTr="0054010A">
        <w:tc>
          <w:tcPr>
            <w:tcW w:w="142" w:type="dxa"/>
            <w:tcBorders>
              <w:left w:val="single" w:sz="4" w:space="0" w:color="auto"/>
            </w:tcBorders>
          </w:tcPr>
          <w:p w14:paraId="5558833C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AF74DB" w14:textId="39B7726D" w:rsidR="00185AC5" w:rsidRPr="00410371" w:rsidRDefault="00192018" w:rsidP="007477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5AC5" w:rsidRPr="00410371">
              <w:rPr>
                <w:b/>
                <w:noProof/>
                <w:sz w:val="28"/>
              </w:rPr>
              <w:t>3</w:t>
            </w:r>
            <w:r w:rsidR="00454A76">
              <w:rPr>
                <w:b/>
                <w:noProof/>
                <w:sz w:val="28"/>
              </w:rPr>
              <w:t>4</w:t>
            </w:r>
            <w:r w:rsidR="00185AC5" w:rsidRPr="00410371">
              <w:rPr>
                <w:b/>
                <w:noProof/>
                <w:sz w:val="28"/>
              </w:rPr>
              <w:t>.</w:t>
            </w:r>
            <w:r w:rsidR="00454A76">
              <w:rPr>
                <w:b/>
                <w:noProof/>
                <w:sz w:val="28"/>
              </w:rPr>
              <w:t>229</w:t>
            </w:r>
            <w:r w:rsidR="00185AC5" w:rsidRPr="00410371">
              <w:rPr>
                <w:b/>
                <w:noProof/>
                <w:sz w:val="28"/>
              </w:rPr>
              <w:t>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22CA27" w14:textId="77777777" w:rsidR="00185AC5" w:rsidRDefault="00185AC5" w:rsidP="007477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B216C7" w14:textId="1EE5AF8F" w:rsidR="00185AC5" w:rsidRPr="00231422" w:rsidRDefault="007777EF" w:rsidP="00D765CF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cs="Arial"/>
                <w:b/>
                <w:bCs/>
                <w:color w:val="000000"/>
                <w:sz w:val="28"/>
                <w:szCs w:val="28"/>
              </w:rPr>
              <w:t>0672</w:t>
            </w:r>
          </w:p>
        </w:tc>
        <w:tc>
          <w:tcPr>
            <w:tcW w:w="709" w:type="dxa"/>
          </w:tcPr>
          <w:p w14:paraId="0920BD9E" w14:textId="77777777" w:rsidR="00185AC5" w:rsidRDefault="00185AC5" w:rsidP="007477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170A66" w14:textId="77777777" w:rsidR="00185AC5" w:rsidRPr="00410371" w:rsidRDefault="00192018" w:rsidP="007477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5AC5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6F6C724" w14:textId="77777777" w:rsidR="00185AC5" w:rsidRDefault="00185AC5" w:rsidP="007477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4292FC" w14:textId="77777777" w:rsidR="00185AC5" w:rsidRPr="00410371" w:rsidRDefault="00192018" w:rsidP="007477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5AC5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0D9E64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6D0FFFF1" w14:textId="77777777" w:rsidTr="00540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C6DE1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74DFE35D" w14:textId="77777777" w:rsidTr="0054010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DAAB07" w14:textId="77777777" w:rsidR="00185AC5" w:rsidRPr="00F25D98" w:rsidRDefault="00185AC5" w:rsidP="007477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5AC5" w14:paraId="5AF05675" w14:textId="77777777" w:rsidTr="0054010A">
        <w:tc>
          <w:tcPr>
            <w:tcW w:w="9641" w:type="dxa"/>
            <w:gridSpan w:val="9"/>
          </w:tcPr>
          <w:p w14:paraId="4C224CFD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31AA75" w14:textId="77777777" w:rsidR="00185AC5" w:rsidRDefault="00185AC5" w:rsidP="00185A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5AC5" w14:paraId="0D8586C3" w14:textId="77777777" w:rsidTr="007477A8">
        <w:tc>
          <w:tcPr>
            <w:tcW w:w="2835" w:type="dxa"/>
          </w:tcPr>
          <w:p w14:paraId="7965302E" w14:textId="77777777" w:rsidR="00185AC5" w:rsidRDefault="00185AC5" w:rsidP="007477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F64135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3068B1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2D315B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CB4ED7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9C85B1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C1AD3F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200A7A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3EB3D3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8FA9E6" w14:textId="77777777" w:rsidR="00185AC5" w:rsidRDefault="00185AC5" w:rsidP="00185A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5AC5" w14:paraId="22278CBB" w14:textId="77777777" w:rsidTr="007477A8">
        <w:tc>
          <w:tcPr>
            <w:tcW w:w="9640" w:type="dxa"/>
            <w:gridSpan w:val="11"/>
          </w:tcPr>
          <w:p w14:paraId="6075CC32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CC5AA88" w14:textId="77777777" w:rsidTr="007477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4EB15B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F6DE93" w14:textId="5727FDC3" w:rsidR="00185AC5" w:rsidRDefault="00DE434A" w:rsidP="00423A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bookmarkStart w:id="0" w:name="_Hlk65069961"/>
              <w:r w:rsidR="007777EF">
                <w:fldChar w:fldCharType="begin"/>
              </w:r>
              <w:r w:rsidR="007777EF">
                <w:instrText xml:space="preserve"> DOCPROPERTY  CrTitle  \* MERGEFORMAT </w:instrText>
              </w:r>
              <w:r w:rsidR="007777EF">
                <w:fldChar w:fldCharType="separate"/>
              </w:r>
              <w:r w:rsidR="007777EF">
                <w:t>Correction to IMS test</w:t>
              </w:r>
              <w:r w:rsidR="007777EF">
                <w:fldChar w:fldCharType="end"/>
              </w:r>
              <w:r w:rsidR="007777EF">
                <w:rPr>
                  <w:noProof/>
                </w:rPr>
                <w:t xml:space="preserve"> case 9.3</w:t>
              </w:r>
              <w:bookmarkEnd w:id="0"/>
              <w:r w:rsidR="00185AC5">
                <w:t xml:space="preserve"> </w:t>
              </w:r>
            </w:fldSimple>
          </w:p>
        </w:tc>
      </w:tr>
      <w:tr w:rsidR="00185AC5" w14:paraId="25BFB319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062C0A70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9914CC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482FABDD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46468984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167914" w14:textId="39CE84EE" w:rsidR="00185AC5" w:rsidRDefault="00D765CF" w:rsidP="00D765C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  <w:r w:rsidR="00192018">
              <w:fldChar w:fldCharType="begin"/>
            </w:r>
            <w:r w:rsidR="00192018">
              <w:instrText xml:space="preserve"> DOCPROPERTY  SourceIfWg  \* MERGEFORMAT </w:instrText>
            </w:r>
            <w:r w:rsidR="00192018">
              <w:fldChar w:fldCharType="end"/>
            </w:r>
          </w:p>
        </w:tc>
      </w:tr>
      <w:tr w:rsidR="00185AC5" w14:paraId="59272D76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7E10E95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F9470A" w14:textId="46EF52B2" w:rsidR="00185AC5" w:rsidRDefault="00185AC5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85AC5" w14:paraId="6FF0124B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4F07F81C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C627C1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67EAC2E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7FAB8C3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8EF1E0" w14:textId="77777777" w:rsidR="00185AC5" w:rsidRDefault="00192018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E1DA78" w14:textId="77777777" w:rsidR="00185AC5" w:rsidRDefault="00185AC5" w:rsidP="007477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86FAFE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7D477" w14:textId="2FDEB35C" w:rsidR="00185AC5" w:rsidRDefault="00192018" w:rsidP="00D765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2021-0</w:t>
            </w:r>
            <w:r w:rsidR="00B66BAF">
              <w:rPr>
                <w:noProof/>
              </w:rPr>
              <w:t>2</w:t>
            </w:r>
            <w:r w:rsidR="00185AC5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777EF">
              <w:rPr>
                <w:noProof/>
              </w:rPr>
              <w:t>24</w:t>
            </w:r>
          </w:p>
        </w:tc>
      </w:tr>
      <w:tr w:rsidR="00185AC5" w14:paraId="049616CC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4A0171B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A36210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F5F84C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435872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4E947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9FB71AA" w14:textId="77777777" w:rsidTr="007477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F546F6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AFFD58" w14:textId="77777777" w:rsidR="00185AC5" w:rsidRDefault="00192018" w:rsidP="007477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85AC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96F8BA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D0D6A9" w14:textId="77777777" w:rsidR="00185AC5" w:rsidRDefault="00185AC5" w:rsidP="007477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C7B1C3" w14:textId="77777777" w:rsidR="00185AC5" w:rsidRDefault="00192018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85AC5" w14:paraId="29C07487" w14:textId="77777777" w:rsidTr="007477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4448D7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AB6841" w14:textId="77777777" w:rsidR="00185AC5" w:rsidRDefault="00185AC5" w:rsidP="007477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CB3ABC" w14:textId="77777777" w:rsidR="00185AC5" w:rsidRDefault="00185AC5" w:rsidP="007477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99362E" w14:textId="77777777" w:rsidR="00185AC5" w:rsidRPr="007C2097" w:rsidRDefault="00185AC5" w:rsidP="007477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85AC5" w14:paraId="611EDD21" w14:textId="77777777" w:rsidTr="007477A8">
        <w:tc>
          <w:tcPr>
            <w:tcW w:w="1843" w:type="dxa"/>
          </w:tcPr>
          <w:p w14:paraId="57433596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6B8D77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C2F" w14:paraId="1E66166D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161F17" w14:textId="77777777" w:rsidR="004E7C2F" w:rsidRDefault="004E7C2F" w:rsidP="004E7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10831C" w14:textId="77777777" w:rsidR="007777EF" w:rsidRDefault="007777EF" w:rsidP="007777EF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F014AE">
              <w:rPr>
                <w:rFonts w:cs="Arial"/>
                <w:highlight w:val="yellow"/>
                <w:lang w:val="en-US" w:eastAsia="ja-JP"/>
              </w:rPr>
              <w:t>1. From 34.229-5, TP of 9.3 indicates storing and sending 3 segments of concatenated SMS as SIP MESSAGE request.</w:t>
            </w:r>
          </w:p>
          <w:p w14:paraId="3F829A05" w14:textId="77777777" w:rsidR="007777EF" w:rsidRPr="00F014AE" w:rsidRDefault="007777EF" w:rsidP="007777EF">
            <w:pPr>
              <w:pStyle w:val="CRCoverPage"/>
              <w:spacing w:after="0"/>
              <w:rPr>
                <w:rFonts w:cs="Arial"/>
                <w:highlight w:val="green"/>
                <w:lang w:val="en-US" w:eastAsia="ja-JP"/>
              </w:rPr>
            </w:pPr>
            <w:r w:rsidRPr="00F014AE">
              <w:rPr>
                <w:rFonts w:cs="Arial"/>
                <w:highlight w:val="green"/>
                <w:lang w:val="en-US" w:eastAsia="ja-JP"/>
              </w:rPr>
              <w:t xml:space="preserve">2. If only one stored message, use corresponding AT command from </w:t>
            </w:r>
            <w:proofErr w:type="spellStart"/>
            <w:r w:rsidRPr="00F014AE">
              <w:rPr>
                <w:rFonts w:cs="Arial"/>
                <w:highlight w:val="green"/>
                <w:lang w:val="en-US" w:eastAsia="ja-JP"/>
              </w:rPr>
              <w:t>cs_AT_SEND_STORED_ONEMESSAGE</w:t>
            </w:r>
            <w:proofErr w:type="spellEnd"/>
            <w:r w:rsidRPr="00F014AE">
              <w:rPr>
                <w:rFonts w:cs="Arial"/>
                <w:highlight w:val="green"/>
                <w:lang w:val="en-US" w:eastAsia="ja-JP"/>
              </w:rPr>
              <w:t>. If three stored messages, use corresponding AT command from cs_AT_SEND_STORED_3_MESSAGES.</w:t>
            </w:r>
          </w:p>
          <w:p w14:paraId="105B8B49" w14:textId="77777777" w:rsidR="007777EF" w:rsidRDefault="007777EF" w:rsidP="007777EF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F014AE">
              <w:rPr>
                <w:rFonts w:cs="Arial"/>
                <w:highlight w:val="green"/>
                <w:lang w:val="en-US" w:eastAsia="ja-JP"/>
              </w:rPr>
              <w:t>3. Distinguish AT command to be used for one stored SMS and 3 stored SMS</w:t>
            </w:r>
            <w:r>
              <w:rPr>
                <w:rFonts w:cs="Arial"/>
                <w:lang w:val="en-US" w:eastAsia="ja-JP"/>
              </w:rPr>
              <w:t>.</w:t>
            </w:r>
          </w:p>
          <w:p w14:paraId="03B3A8F9" w14:textId="22FB1E5A" w:rsidR="004E7C2F" w:rsidRDefault="007777EF" w:rsidP="007777EF">
            <w:pPr>
              <w:pStyle w:val="CRCoverPage"/>
              <w:spacing w:after="0"/>
              <w:rPr>
                <w:noProof/>
              </w:rPr>
            </w:pPr>
            <w:r w:rsidRPr="00F014AE">
              <w:rPr>
                <w:rFonts w:cs="Arial"/>
                <w:highlight w:val="cyan"/>
                <w:lang w:val="en-US" w:eastAsia="ja-JP"/>
              </w:rPr>
              <w:t xml:space="preserve">4. Currently, AT+CSCA parameter is hardcoded to 2222222222 for setting service center address. Change AT+CSCA parameter according to PIXIT indication. Otherwise </w:t>
            </w:r>
            <w:proofErr w:type="spellStart"/>
            <w:r w:rsidRPr="00F014AE">
              <w:rPr>
                <w:rFonts w:cs="Arial"/>
                <w:highlight w:val="cyan"/>
                <w:lang w:val="en-US" w:eastAsia="ja-JP"/>
              </w:rPr>
              <w:t>rp_DestinationAddress</w:t>
            </w:r>
            <w:proofErr w:type="spellEnd"/>
            <w:r w:rsidRPr="00F014AE">
              <w:rPr>
                <w:rFonts w:cs="Arial"/>
                <w:highlight w:val="cyan"/>
                <w:lang w:val="en-US" w:eastAsia="ja-JP"/>
              </w:rPr>
              <w:t xml:space="preserve"> will be a mismatch. According to 34.229-1 A.7.7, default value of RP-</w:t>
            </w:r>
            <w:proofErr w:type="spellStart"/>
            <w:r w:rsidRPr="00F014AE">
              <w:rPr>
                <w:rFonts w:cs="Arial"/>
                <w:highlight w:val="cyan"/>
                <w:lang w:val="en-US" w:eastAsia="ja-JP"/>
              </w:rPr>
              <w:t>DestinationAddress</w:t>
            </w:r>
            <w:proofErr w:type="spellEnd"/>
            <w:r w:rsidRPr="00F014AE">
              <w:rPr>
                <w:rFonts w:cs="Arial"/>
                <w:highlight w:val="cyan"/>
                <w:lang w:val="en-US" w:eastAsia="ja-JP"/>
              </w:rPr>
              <w:t xml:space="preserve"> should be 112233445566778.</w:t>
            </w:r>
          </w:p>
        </w:tc>
      </w:tr>
      <w:tr w:rsidR="004E7C2F" w14:paraId="7F370BA7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70F64" w14:textId="77777777" w:rsidR="004E7C2F" w:rsidRDefault="004E7C2F" w:rsidP="004E7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964737" w14:textId="62F08BD9" w:rsidR="004E7C2F" w:rsidRDefault="004E7C2F" w:rsidP="004E7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77EF" w14:paraId="04035829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6FD7A" w14:textId="77777777" w:rsidR="007777EF" w:rsidRDefault="007777EF" w:rsidP="00777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F71C3E" w14:textId="2E4FA47E" w:rsidR="007777EF" w:rsidRDefault="007777EF" w:rsidP="007777EF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 w:rsidRPr="00F014AE">
              <w:rPr>
                <w:rFonts w:ascii="Arial" w:hAnsi="Arial" w:cs="Arial"/>
                <w:highlight w:val="yellow"/>
                <w:lang w:val="en-SG" w:eastAsia="ja-JP"/>
              </w:rPr>
              <w:t xml:space="preserve">1. Add input parameter 3 to </w:t>
            </w:r>
            <w:proofErr w:type="spellStart"/>
            <w:r w:rsidRPr="00F014AE">
              <w:rPr>
                <w:rFonts w:ascii="Arial" w:hAnsi="Arial" w:cs="Arial"/>
                <w:highlight w:val="yellow"/>
                <w:lang w:val="en-SG" w:eastAsia="ja-JP"/>
              </w:rPr>
              <w:t>f_IMS_SMS_AT_Trigger_MO_SMS</w:t>
            </w:r>
            <w:proofErr w:type="spellEnd"/>
          </w:p>
        </w:tc>
      </w:tr>
      <w:tr w:rsidR="007777EF" w14:paraId="70AE0A80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9C403" w14:textId="77777777" w:rsidR="007777EF" w:rsidRDefault="007777EF" w:rsidP="00777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664B7E" w14:textId="77777777" w:rsidR="007777EF" w:rsidRPr="00F014AE" w:rsidRDefault="007777EF" w:rsidP="007777EF">
            <w:pPr>
              <w:spacing w:after="0" w:line="259" w:lineRule="auto"/>
              <w:rPr>
                <w:rFonts w:ascii="Arial" w:eastAsia="Yu Mincho" w:hAnsi="Arial" w:cs="Arial"/>
                <w:highlight w:val="green"/>
                <w:lang w:val="en-SG" w:eastAsia="ja-JP"/>
              </w:rPr>
            </w:pPr>
            <w:r w:rsidRPr="00F014AE">
              <w:rPr>
                <w:rFonts w:ascii="Arial" w:hAnsi="Arial" w:cs="Arial"/>
                <w:highlight w:val="green"/>
                <w:lang w:val="en-SG" w:eastAsia="ja-JP"/>
              </w:rPr>
              <w:t xml:space="preserve">2. </w:t>
            </w:r>
            <w:r w:rsidRPr="00F014AE">
              <w:rPr>
                <w:rFonts w:ascii="Arial" w:eastAsia="Yu Mincho" w:hAnsi="Arial" w:cs="Arial"/>
                <w:highlight w:val="green"/>
                <w:lang w:val="en-SG" w:eastAsia="ja-JP"/>
              </w:rPr>
              <w:t>Add condition to check number of stored SMs messages.</w:t>
            </w:r>
          </w:p>
          <w:p w14:paraId="2F6AF2D2" w14:textId="77777777" w:rsidR="007777EF" w:rsidRDefault="007777EF" w:rsidP="007777EF">
            <w:pPr>
              <w:spacing w:after="0" w:line="259" w:lineRule="auto"/>
              <w:rPr>
                <w:rFonts w:ascii="Arial" w:eastAsia="Yu Mincho" w:hAnsi="Arial" w:cs="Arial"/>
                <w:lang w:val="en-SG" w:eastAsia="ja-JP"/>
              </w:rPr>
            </w:pPr>
            <w:r w:rsidRPr="00F014AE">
              <w:rPr>
                <w:rFonts w:ascii="Arial" w:eastAsia="Yu Mincho" w:hAnsi="Arial" w:cs="Arial"/>
                <w:highlight w:val="green"/>
                <w:lang w:val="en-SG" w:eastAsia="ja-JP"/>
              </w:rPr>
              <w:t>3. Define new function f_IMS_3_SMS_AT_CMSS</w:t>
            </w:r>
          </w:p>
          <w:p w14:paraId="01C15387" w14:textId="34F23828" w:rsidR="007777EF" w:rsidRDefault="007777EF" w:rsidP="0077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 w:rsidRPr="00F014AE">
              <w:rPr>
                <w:rFonts w:eastAsia="Yu Mincho" w:cs="Arial"/>
                <w:highlight w:val="cyan"/>
                <w:lang w:val="en-SG" w:eastAsia="ja-JP"/>
              </w:rPr>
              <w:t xml:space="preserve">4. Change input parameter of </w:t>
            </w:r>
            <w:proofErr w:type="spellStart"/>
            <w:r w:rsidRPr="00F014AE">
              <w:rPr>
                <w:rFonts w:eastAsia="Yu Mincho" w:cs="Arial"/>
                <w:highlight w:val="cyan"/>
                <w:lang w:val="en-SG" w:eastAsia="ja-JP"/>
              </w:rPr>
              <w:t>f_IMS_SMS_AT_CSCA</w:t>
            </w:r>
            <w:proofErr w:type="spellEnd"/>
            <w:r w:rsidRPr="00F014AE">
              <w:rPr>
                <w:rFonts w:eastAsia="Yu Mincho" w:cs="Arial"/>
                <w:highlight w:val="cyan"/>
                <w:lang w:val="en-SG" w:eastAsia="ja-JP"/>
              </w:rPr>
              <w:t xml:space="preserve"> to </w:t>
            </w:r>
            <w:proofErr w:type="spellStart"/>
            <w:r w:rsidRPr="00F014AE">
              <w:rPr>
                <w:rFonts w:eastAsia="Yu Mincho" w:cs="Arial"/>
                <w:highlight w:val="cyan"/>
                <w:lang w:val="en-SG" w:eastAsia="ja-JP"/>
              </w:rPr>
              <w:t>px_SMS_SMSC_InternationalNumber</w:t>
            </w:r>
            <w:proofErr w:type="spellEnd"/>
          </w:p>
        </w:tc>
      </w:tr>
      <w:tr w:rsidR="007777EF" w14:paraId="21A2F9B1" w14:textId="77777777" w:rsidTr="00747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D5D400" w14:textId="77777777" w:rsidR="007777EF" w:rsidRDefault="007777EF" w:rsidP="00777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2EC60" w14:textId="0A489580" w:rsidR="007777EF" w:rsidRDefault="007777EF" w:rsidP="007777EF">
            <w:pPr>
              <w:pStyle w:val="CRCoverPage"/>
              <w:spacing w:after="0"/>
              <w:rPr>
                <w:noProof/>
              </w:rPr>
            </w:pPr>
            <w:r w:rsidRPr="007C0A48">
              <w:rPr>
                <w:noProof/>
              </w:rPr>
              <w:t>A conformant UE may fail the test case</w:t>
            </w:r>
            <w:r w:rsidRPr="00C91E2F">
              <w:rPr>
                <w:rFonts w:cs="Arial"/>
                <w:lang w:eastAsia="en-GB"/>
              </w:rPr>
              <w:t>.</w:t>
            </w:r>
          </w:p>
        </w:tc>
      </w:tr>
      <w:tr w:rsidR="007777EF" w14:paraId="0E6021D0" w14:textId="77777777" w:rsidTr="007477A8">
        <w:tc>
          <w:tcPr>
            <w:tcW w:w="2694" w:type="dxa"/>
            <w:gridSpan w:val="2"/>
          </w:tcPr>
          <w:p w14:paraId="0451B47A" w14:textId="77777777" w:rsidR="007777EF" w:rsidRDefault="007777EF" w:rsidP="00777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855023" w14:textId="77777777" w:rsidR="007777EF" w:rsidRDefault="007777EF" w:rsidP="0077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77EF" w14:paraId="29F2C420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FDECE6" w14:textId="77777777" w:rsidR="007777EF" w:rsidRDefault="007777EF" w:rsidP="00777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60034" w14:textId="1A7C692B" w:rsidR="007777EF" w:rsidRDefault="007777EF" w:rsidP="00777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9.3.NR5GC</w:t>
            </w:r>
          </w:p>
        </w:tc>
      </w:tr>
      <w:tr w:rsidR="007777EF" w14:paraId="28A4D037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AD56B" w14:textId="77777777" w:rsidR="007777EF" w:rsidRDefault="007777EF" w:rsidP="00777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BA42E2" w14:textId="77777777" w:rsidR="007777EF" w:rsidRDefault="007777EF" w:rsidP="0077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77EF" w14:paraId="77D6BA16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4880D" w14:textId="77777777" w:rsidR="007777EF" w:rsidRDefault="007777EF" w:rsidP="00777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42BCB" w14:textId="77777777" w:rsidR="007777EF" w:rsidRDefault="007777EF" w:rsidP="00777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C0F91D" w14:textId="77777777" w:rsidR="007777EF" w:rsidRDefault="007777EF" w:rsidP="00777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21BCBA" w14:textId="77777777" w:rsidR="007777EF" w:rsidRDefault="007777EF" w:rsidP="007777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521AB0" w14:textId="77777777" w:rsidR="007777EF" w:rsidRDefault="007777EF" w:rsidP="007777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77EF" w14:paraId="78DAB38C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DCA45" w14:textId="77777777" w:rsidR="007777EF" w:rsidRDefault="007777EF" w:rsidP="00777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55850" w14:textId="77777777" w:rsidR="007777EF" w:rsidRDefault="007777EF" w:rsidP="00777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9C516" w14:textId="4AC7A0AF" w:rsidR="007777EF" w:rsidRDefault="007777EF" w:rsidP="00777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5AB688" w14:textId="77777777" w:rsidR="007777EF" w:rsidRDefault="007777EF" w:rsidP="007777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195B91" w14:textId="66445A51" w:rsidR="007777EF" w:rsidRDefault="007777EF" w:rsidP="007777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77EF" w14:paraId="28413165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6F4F2" w14:textId="77777777" w:rsidR="007777EF" w:rsidRDefault="007777EF" w:rsidP="007777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FE81D" w14:textId="63A8D4F6" w:rsidR="007777EF" w:rsidRDefault="007777EF" w:rsidP="00777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898A5" w14:textId="5EFEBCDA" w:rsidR="007777EF" w:rsidRDefault="007777EF" w:rsidP="00777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4D24C" w14:textId="77777777" w:rsidR="007777EF" w:rsidRDefault="007777EF" w:rsidP="007777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549E13" w14:textId="6749C597" w:rsidR="007777EF" w:rsidRDefault="007777EF" w:rsidP="007777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77EF" w14:paraId="6EA9C5B0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0B825" w14:textId="77777777" w:rsidR="007777EF" w:rsidRDefault="007777EF" w:rsidP="007777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755614" w14:textId="77777777" w:rsidR="007777EF" w:rsidRDefault="007777EF" w:rsidP="00777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43A06" w14:textId="3ABB752D" w:rsidR="007777EF" w:rsidRDefault="007777EF" w:rsidP="00777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E2BC36" w14:textId="77777777" w:rsidR="007777EF" w:rsidRDefault="007777EF" w:rsidP="007777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B6120" w14:textId="142E2ED7" w:rsidR="007777EF" w:rsidRDefault="007777EF" w:rsidP="007777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77EF" w14:paraId="020E11CF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1F291" w14:textId="77777777" w:rsidR="007777EF" w:rsidRDefault="007777EF" w:rsidP="007777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36172" w14:textId="77777777" w:rsidR="007777EF" w:rsidRDefault="007777EF" w:rsidP="007777EF">
            <w:pPr>
              <w:pStyle w:val="CRCoverPage"/>
              <w:spacing w:after="0"/>
              <w:rPr>
                <w:noProof/>
              </w:rPr>
            </w:pPr>
          </w:p>
        </w:tc>
      </w:tr>
      <w:tr w:rsidR="007777EF" w14:paraId="1D078F95" w14:textId="77777777" w:rsidTr="00747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CDEFEE" w14:textId="77777777" w:rsidR="007777EF" w:rsidRDefault="007777EF" w:rsidP="00777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A61D2" w14:textId="7E225CFE" w:rsidR="007777EF" w:rsidRDefault="007777EF" w:rsidP="007777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77EF" w:rsidRPr="008863B9" w14:paraId="6721B076" w14:textId="77777777" w:rsidTr="007477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1BF5E2" w14:textId="77777777" w:rsidR="007777EF" w:rsidRPr="008863B9" w:rsidRDefault="007777EF" w:rsidP="00777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B4C621" w14:textId="77777777" w:rsidR="007777EF" w:rsidRPr="008863B9" w:rsidRDefault="007777EF" w:rsidP="007777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77EF" w14:paraId="307C5365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B7BDB" w14:textId="77777777" w:rsidR="007777EF" w:rsidRDefault="007777EF" w:rsidP="00777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B43FF" w14:textId="77777777" w:rsidR="007777EF" w:rsidRDefault="007777EF" w:rsidP="007777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1C9AA5" w14:textId="77777777" w:rsidR="00185AC5" w:rsidRDefault="00185AC5" w:rsidP="00185AC5">
      <w:pPr>
        <w:rPr>
          <w:noProof/>
        </w:rPr>
      </w:pPr>
    </w:p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507310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6D8EE04" w14:textId="7351E096" w:rsidR="00454A76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54A76" w:rsidRPr="00F5779A">
        <w:rPr>
          <w:rFonts w:cs="Arial"/>
          <w:iCs/>
        </w:rPr>
        <w:t>Table of Contents</w:t>
      </w:r>
      <w:r w:rsidR="00454A76">
        <w:tab/>
      </w:r>
      <w:r w:rsidR="00454A76">
        <w:fldChar w:fldCharType="begin"/>
      </w:r>
      <w:r w:rsidR="00454A76">
        <w:instrText xml:space="preserve"> PAGEREF _Toc65073103 \h </w:instrText>
      </w:r>
      <w:r w:rsidR="00454A76">
        <w:fldChar w:fldCharType="separate"/>
      </w:r>
      <w:r w:rsidR="00454A76">
        <w:t>2</w:t>
      </w:r>
      <w:r w:rsidR="00454A76">
        <w:fldChar w:fldCharType="end"/>
      </w:r>
    </w:p>
    <w:p w14:paraId="2B2FFFB3" w14:textId="545811E4" w:rsidR="00454A76" w:rsidRDefault="00454A7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5779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5779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_Toc65073104 \h </w:instrText>
      </w:r>
      <w:r>
        <w:fldChar w:fldCharType="separate"/>
      </w:r>
      <w:r>
        <w:t>3</w:t>
      </w:r>
      <w:r>
        <w:fldChar w:fldCharType="end"/>
      </w:r>
    </w:p>
    <w:p w14:paraId="6B712D3F" w14:textId="2A25386F" w:rsidR="00454A76" w:rsidRDefault="00454A7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5779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5779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_Toc65073105 \h </w:instrText>
      </w:r>
      <w:r>
        <w:fldChar w:fldCharType="separate"/>
      </w:r>
      <w:r>
        <w:t>3</w:t>
      </w:r>
      <w:r>
        <w:fldChar w:fldCharType="end"/>
      </w:r>
    </w:p>
    <w:p w14:paraId="6FE1C511" w14:textId="635D0944" w:rsidR="00454A76" w:rsidRDefault="00454A7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5779A">
        <w:rPr>
          <w:rFonts w:cs="Arial"/>
          <w:b/>
          <w:bCs/>
          <w:color w:val="000000"/>
          <w:lang w:eastAsia="en-GB"/>
        </w:rPr>
        <w:t>2.1 Change 1</w:t>
      </w:r>
      <w:r>
        <w:tab/>
      </w:r>
      <w:r>
        <w:fldChar w:fldCharType="begin"/>
      </w:r>
      <w:r>
        <w:instrText xml:space="preserve"> PAGEREF _Toc65073106 \h </w:instrText>
      </w:r>
      <w:r>
        <w:fldChar w:fldCharType="separate"/>
      </w:r>
      <w:r>
        <w:t>3</w:t>
      </w:r>
      <w:r>
        <w:fldChar w:fldCharType="end"/>
      </w:r>
    </w:p>
    <w:p w14:paraId="43520EB1" w14:textId="2EDA5D9B" w:rsidR="00454A76" w:rsidRDefault="00454A7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5779A">
        <w:rPr>
          <w:rFonts w:cs="Arial"/>
          <w:b/>
          <w:bCs/>
          <w:color w:val="000000"/>
          <w:lang w:eastAsia="en-GB"/>
        </w:rPr>
        <w:t>2.2 Change 2</w:t>
      </w:r>
      <w:r>
        <w:tab/>
      </w:r>
      <w:r>
        <w:fldChar w:fldCharType="begin"/>
      </w:r>
      <w:r>
        <w:instrText xml:space="preserve"> PAGEREF _Toc65073107 \h </w:instrText>
      </w:r>
      <w:r>
        <w:fldChar w:fldCharType="separate"/>
      </w:r>
      <w:r>
        <w:t>4</w:t>
      </w:r>
      <w:r>
        <w:fldChar w:fldCharType="end"/>
      </w:r>
    </w:p>
    <w:p w14:paraId="3E0A7D55" w14:textId="36C4B0F8" w:rsidR="00454A76" w:rsidRDefault="00454A7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5779A">
        <w:rPr>
          <w:rFonts w:cs="Arial"/>
          <w:b/>
          <w:bCs/>
          <w:color w:val="000000"/>
          <w:lang w:eastAsia="en-GB"/>
        </w:rPr>
        <w:t>2.3 Change 3</w:t>
      </w:r>
      <w:r>
        <w:tab/>
      </w:r>
      <w:r>
        <w:fldChar w:fldCharType="begin"/>
      </w:r>
      <w:r>
        <w:instrText xml:space="preserve"> PAGEREF _Toc65073108 \h </w:instrText>
      </w:r>
      <w:r>
        <w:fldChar w:fldCharType="separate"/>
      </w:r>
      <w:r>
        <w:t>5</w:t>
      </w:r>
      <w:r>
        <w:fldChar w:fldCharType="end"/>
      </w:r>
    </w:p>
    <w:p w14:paraId="33770856" w14:textId="4FFF39CC" w:rsidR="00454A76" w:rsidRDefault="00454A7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5779A">
        <w:rPr>
          <w:rFonts w:cs="Arial"/>
          <w:b/>
          <w:bCs/>
          <w:color w:val="000000"/>
          <w:lang w:eastAsia="en-GB"/>
        </w:rPr>
        <w:t>2.4 Change 4</w:t>
      </w:r>
      <w:r>
        <w:tab/>
      </w:r>
      <w:r>
        <w:fldChar w:fldCharType="begin"/>
      </w:r>
      <w:r>
        <w:instrText xml:space="preserve"> PAGEREF _Toc65073109 \h </w:instrText>
      </w:r>
      <w:r>
        <w:fldChar w:fldCharType="separate"/>
      </w:r>
      <w:r>
        <w:t>5</w:t>
      </w:r>
      <w:r>
        <w:fldChar w:fldCharType="end"/>
      </w:r>
    </w:p>
    <w:p w14:paraId="788798A4" w14:textId="453BF7EA" w:rsidR="00454A76" w:rsidRDefault="00454A7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5779A">
        <w:rPr>
          <w:rFonts w:cs="Arial"/>
          <w:b/>
          <w:bCs/>
          <w:color w:val="000000"/>
          <w:lang w:eastAsia="en-GB"/>
        </w:rPr>
        <w:t>2.5 Change 5</w:t>
      </w:r>
      <w:r>
        <w:tab/>
      </w:r>
      <w:r>
        <w:fldChar w:fldCharType="begin"/>
      </w:r>
      <w:r>
        <w:instrText xml:space="preserve"> PAGEREF _Toc65073110 \h </w:instrText>
      </w:r>
      <w:r>
        <w:fldChar w:fldCharType="separate"/>
      </w:r>
      <w:r>
        <w:t>6</w:t>
      </w:r>
      <w:r>
        <w:fldChar w:fldCharType="end"/>
      </w:r>
    </w:p>
    <w:p w14:paraId="2E4D4796" w14:textId="04F7BDC6" w:rsidR="003A22C0" w:rsidRDefault="003A22C0" w:rsidP="003A22C0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51B35FAA" w14:textId="20917A8C" w:rsidR="0054010A" w:rsidRDefault="0054010A" w:rsidP="003A22C0">
      <w:pPr>
        <w:rPr>
          <w:rFonts w:cs="Arial"/>
          <w:noProof/>
        </w:rPr>
      </w:pPr>
    </w:p>
    <w:p w14:paraId="081710D3" w14:textId="77ED1876" w:rsidR="0054010A" w:rsidRDefault="0054010A" w:rsidP="003A22C0">
      <w:pPr>
        <w:rPr>
          <w:rFonts w:cs="Arial"/>
          <w:noProof/>
        </w:rPr>
      </w:pPr>
    </w:p>
    <w:p w14:paraId="5DD04E57" w14:textId="758255ED" w:rsidR="0054010A" w:rsidRDefault="0054010A" w:rsidP="003A22C0">
      <w:pPr>
        <w:rPr>
          <w:rFonts w:cs="Arial"/>
          <w:noProof/>
        </w:rPr>
      </w:pPr>
    </w:p>
    <w:p w14:paraId="242762E7" w14:textId="7149C181" w:rsidR="0054010A" w:rsidRDefault="0054010A" w:rsidP="003A22C0">
      <w:pPr>
        <w:rPr>
          <w:rFonts w:cs="Arial"/>
          <w:noProof/>
        </w:rPr>
      </w:pPr>
    </w:p>
    <w:p w14:paraId="359161F5" w14:textId="0E0D6257" w:rsidR="0054010A" w:rsidRDefault="0054010A" w:rsidP="003A22C0">
      <w:pPr>
        <w:rPr>
          <w:rFonts w:cs="Arial"/>
          <w:noProof/>
        </w:rPr>
      </w:pPr>
    </w:p>
    <w:p w14:paraId="3282653E" w14:textId="58678D55" w:rsidR="0054010A" w:rsidRDefault="0054010A" w:rsidP="003A22C0">
      <w:pPr>
        <w:rPr>
          <w:rFonts w:cs="Arial"/>
          <w:noProof/>
        </w:rPr>
      </w:pPr>
    </w:p>
    <w:p w14:paraId="17A5DA96" w14:textId="09937799" w:rsidR="0054010A" w:rsidRDefault="0054010A" w:rsidP="003A22C0">
      <w:pPr>
        <w:rPr>
          <w:rFonts w:cs="Arial"/>
          <w:noProof/>
        </w:rPr>
      </w:pPr>
    </w:p>
    <w:p w14:paraId="795FE86B" w14:textId="4D87D14B" w:rsidR="0054010A" w:rsidRDefault="0054010A" w:rsidP="003A22C0">
      <w:pPr>
        <w:rPr>
          <w:rFonts w:cs="Arial"/>
          <w:noProof/>
        </w:rPr>
      </w:pPr>
    </w:p>
    <w:p w14:paraId="6E7519A9" w14:textId="05A97A2C" w:rsidR="0054010A" w:rsidRDefault="0054010A" w:rsidP="003A22C0">
      <w:pPr>
        <w:rPr>
          <w:rFonts w:cs="Arial"/>
          <w:noProof/>
        </w:rPr>
      </w:pPr>
    </w:p>
    <w:p w14:paraId="51C09CDC" w14:textId="1FD3FD49" w:rsidR="0054010A" w:rsidRDefault="0054010A" w:rsidP="003A22C0">
      <w:pPr>
        <w:rPr>
          <w:rFonts w:cs="Arial"/>
          <w:noProof/>
        </w:rPr>
      </w:pPr>
    </w:p>
    <w:p w14:paraId="22A89B15" w14:textId="47D71AB3" w:rsidR="0054010A" w:rsidRDefault="0054010A" w:rsidP="003A22C0">
      <w:pPr>
        <w:rPr>
          <w:rFonts w:cs="Arial"/>
          <w:noProof/>
        </w:rPr>
      </w:pPr>
    </w:p>
    <w:p w14:paraId="22282D41" w14:textId="2B496CF2" w:rsidR="0054010A" w:rsidRDefault="0054010A" w:rsidP="003A22C0">
      <w:pPr>
        <w:rPr>
          <w:rFonts w:cs="Arial"/>
          <w:noProof/>
        </w:rPr>
      </w:pPr>
    </w:p>
    <w:p w14:paraId="3AE53AA9" w14:textId="5823C038" w:rsidR="0054010A" w:rsidRDefault="0054010A" w:rsidP="003A22C0">
      <w:pPr>
        <w:rPr>
          <w:rFonts w:cs="Arial"/>
          <w:noProof/>
        </w:rPr>
      </w:pPr>
    </w:p>
    <w:p w14:paraId="6E921A21" w14:textId="108CA619" w:rsidR="0054010A" w:rsidRDefault="0054010A" w:rsidP="003A22C0">
      <w:pPr>
        <w:rPr>
          <w:rFonts w:cs="Arial"/>
          <w:noProof/>
        </w:rPr>
      </w:pPr>
    </w:p>
    <w:p w14:paraId="7ECCD276" w14:textId="44BB76BA" w:rsidR="0054010A" w:rsidRDefault="0054010A" w:rsidP="003A22C0">
      <w:pPr>
        <w:rPr>
          <w:rFonts w:cs="Arial"/>
          <w:noProof/>
        </w:rPr>
      </w:pPr>
    </w:p>
    <w:p w14:paraId="66C68786" w14:textId="7AB0CDA9" w:rsidR="0054010A" w:rsidRDefault="0054010A" w:rsidP="003A22C0">
      <w:pPr>
        <w:rPr>
          <w:rFonts w:cs="Arial"/>
          <w:noProof/>
        </w:rPr>
      </w:pPr>
    </w:p>
    <w:p w14:paraId="6BCED031" w14:textId="5BC21628" w:rsidR="0054010A" w:rsidRDefault="0054010A" w:rsidP="003A22C0">
      <w:pPr>
        <w:rPr>
          <w:rFonts w:cs="Arial"/>
          <w:noProof/>
        </w:rPr>
      </w:pPr>
    </w:p>
    <w:p w14:paraId="3FD8E25C" w14:textId="30E2C3F9" w:rsidR="0054010A" w:rsidRDefault="0054010A" w:rsidP="003A22C0">
      <w:pPr>
        <w:rPr>
          <w:rFonts w:cs="Arial"/>
          <w:noProof/>
        </w:rPr>
      </w:pPr>
    </w:p>
    <w:p w14:paraId="0685062C" w14:textId="57CDFF43" w:rsidR="0054010A" w:rsidRDefault="0054010A" w:rsidP="003A22C0">
      <w:pPr>
        <w:rPr>
          <w:rFonts w:cs="Arial"/>
          <w:noProof/>
        </w:rPr>
      </w:pPr>
    </w:p>
    <w:p w14:paraId="14C6A0BB" w14:textId="4F3AA4A4" w:rsidR="0054010A" w:rsidRDefault="0054010A" w:rsidP="003A22C0">
      <w:pPr>
        <w:rPr>
          <w:rFonts w:cs="Arial"/>
          <w:noProof/>
        </w:rPr>
      </w:pPr>
    </w:p>
    <w:p w14:paraId="17CB0E15" w14:textId="42D1CCF5" w:rsidR="0054010A" w:rsidRDefault="0054010A" w:rsidP="003A22C0">
      <w:pPr>
        <w:rPr>
          <w:rFonts w:cs="Arial"/>
          <w:noProof/>
        </w:rPr>
      </w:pPr>
    </w:p>
    <w:p w14:paraId="05B0B16B" w14:textId="58E07830" w:rsidR="0054010A" w:rsidRDefault="0054010A" w:rsidP="003A22C0">
      <w:pPr>
        <w:rPr>
          <w:rFonts w:cs="Arial"/>
          <w:noProof/>
        </w:rPr>
      </w:pPr>
    </w:p>
    <w:p w14:paraId="366FA48D" w14:textId="3D813796" w:rsidR="0054010A" w:rsidRDefault="0054010A" w:rsidP="003A22C0">
      <w:pPr>
        <w:rPr>
          <w:rFonts w:cs="Arial"/>
          <w:noProof/>
        </w:rPr>
      </w:pPr>
    </w:p>
    <w:p w14:paraId="213E39AE" w14:textId="5047A5A9" w:rsidR="0054010A" w:rsidRDefault="0054010A" w:rsidP="003A22C0">
      <w:pPr>
        <w:rPr>
          <w:rFonts w:cs="Arial"/>
          <w:noProof/>
        </w:rPr>
      </w:pPr>
    </w:p>
    <w:p w14:paraId="67AB2473" w14:textId="5955B39A" w:rsidR="0054010A" w:rsidRDefault="0054010A" w:rsidP="003A22C0">
      <w:pPr>
        <w:rPr>
          <w:rFonts w:cs="Arial"/>
          <w:noProof/>
        </w:rPr>
      </w:pPr>
    </w:p>
    <w:p w14:paraId="47D7F54F" w14:textId="39633CF2" w:rsidR="0054010A" w:rsidRDefault="0054010A" w:rsidP="003A22C0">
      <w:pPr>
        <w:rPr>
          <w:rFonts w:cs="Arial"/>
          <w:noProof/>
        </w:rPr>
      </w:pPr>
    </w:p>
    <w:p w14:paraId="2F25E961" w14:textId="061F035C" w:rsidR="0054010A" w:rsidRDefault="0054010A" w:rsidP="003A22C0">
      <w:pPr>
        <w:rPr>
          <w:rFonts w:cs="Arial"/>
          <w:noProof/>
        </w:rPr>
      </w:pPr>
    </w:p>
    <w:p w14:paraId="29AC8BB5" w14:textId="77777777" w:rsidR="0054010A" w:rsidRDefault="0054010A" w:rsidP="003A22C0">
      <w:pPr>
        <w:rPr>
          <w:lang w:val="pt-BR"/>
        </w:rPr>
      </w:pPr>
    </w:p>
    <w:p w14:paraId="325CCB8F" w14:textId="77777777" w:rsidR="0054010A" w:rsidRDefault="0054010A" w:rsidP="0054010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bookmarkStart w:id="4" w:name="_Toc65073104"/>
      <w:r>
        <w:rPr>
          <w:b/>
          <w:lang w:eastAsia="ja-JP"/>
        </w:rPr>
        <w:t>Overview</w:t>
      </w:r>
      <w:bookmarkEnd w:id="2"/>
      <w:bookmarkEnd w:id="3"/>
      <w:bookmarkEnd w:id="4"/>
    </w:p>
    <w:p w14:paraId="2CF9ECA4" w14:textId="77777777" w:rsidR="0054010A" w:rsidRDefault="0054010A" w:rsidP="0054010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iwd-TTCN3-B20</w:t>
      </w:r>
      <w:r>
        <w:rPr>
          <w:rFonts w:cs="Arial"/>
        </w:rPr>
        <w:t>20</w:t>
      </w:r>
      <w:r w:rsidRPr="00883A39">
        <w:rPr>
          <w:rFonts w:cs="Arial"/>
        </w:rPr>
        <w:t>-0</w:t>
      </w:r>
      <w:r>
        <w:rPr>
          <w:rFonts w:cs="Arial"/>
        </w:rPr>
        <w:t>9</w:t>
      </w:r>
      <w:r w:rsidRPr="00883A39">
        <w:rPr>
          <w:rFonts w:cs="Arial"/>
        </w:rPr>
        <w:t>_D</w:t>
      </w:r>
      <w:r>
        <w:rPr>
          <w:rFonts w:cs="Arial"/>
        </w:rPr>
        <w:t>20</w:t>
      </w:r>
      <w:r w:rsidRPr="00883A39">
        <w:rPr>
          <w:rFonts w:cs="Arial"/>
        </w:rPr>
        <w:t>wk</w:t>
      </w:r>
      <w:r>
        <w:rPr>
          <w:rFonts w:cs="Arial"/>
        </w:rPr>
        <w:t>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AF81231" w14:textId="77777777" w:rsidR="0054010A" w:rsidRPr="002843CD" w:rsidRDefault="0054010A" w:rsidP="0054010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7A1D68B6" w14:textId="77777777" w:rsidR="0054010A" w:rsidRDefault="0054010A" w:rsidP="003A22C0">
      <w:pPr>
        <w:rPr>
          <w:b/>
          <w:sz w:val="24"/>
          <w:lang w:eastAsia="ja-JP"/>
        </w:rPr>
      </w:pPr>
    </w:p>
    <w:p w14:paraId="56AE8DA0" w14:textId="77777777" w:rsidR="003A22C0" w:rsidRDefault="003A22C0" w:rsidP="003A22C0"/>
    <w:p w14:paraId="017C246C" w14:textId="62F8D425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5073105"/>
      <w:r w:rsidRPr="00854C55">
        <w:rPr>
          <w:b/>
        </w:rPr>
        <w:t>Corrections required</w:t>
      </w:r>
      <w:bookmarkEnd w:id="5"/>
      <w:bookmarkEnd w:id="6"/>
      <w:bookmarkEnd w:id="7"/>
    </w:p>
    <w:p w14:paraId="7EEF6D40" w14:textId="77777777" w:rsidR="007777EF" w:rsidRPr="007777EF" w:rsidRDefault="007777EF" w:rsidP="007777EF"/>
    <w:p w14:paraId="4196BA33" w14:textId="3CE2AD4C" w:rsidR="007777EF" w:rsidRPr="00454A76" w:rsidRDefault="007777EF" w:rsidP="00454A76">
      <w:pPr>
        <w:pStyle w:val="Heading2"/>
        <w:tabs>
          <w:tab w:val="num" w:pos="576"/>
        </w:tabs>
        <w:overflowPunct w:val="0"/>
        <w:autoSpaceDE w:val="0"/>
        <w:autoSpaceDN w:val="0"/>
        <w:adjustRightInd w:val="0"/>
        <w:spacing w:before="480"/>
        <w:ind w:left="576" w:hanging="576"/>
        <w:rPr>
          <w:rFonts w:cs="Arial"/>
          <w:b/>
          <w:bCs/>
          <w:color w:val="000000"/>
          <w:lang w:eastAsia="en-GB"/>
        </w:rPr>
      </w:pPr>
      <w:bookmarkStart w:id="8" w:name="_Toc65073106"/>
      <w:r w:rsidRPr="00454A76">
        <w:rPr>
          <w:rFonts w:cs="Arial"/>
          <w:b/>
          <w:bCs/>
          <w:color w:val="000000"/>
          <w:lang w:eastAsia="en-GB"/>
        </w:rPr>
        <w:t>2.1 Change 1</w:t>
      </w:r>
      <w:bookmarkEnd w:id="8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7777EF" w:rsidRPr="007777EF" w14:paraId="6CFEB0CB" w14:textId="77777777" w:rsidTr="00BD0B6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20294" w14:textId="77777777" w:rsidR="007777EF" w:rsidRPr="007777EF" w:rsidRDefault="007777EF" w:rsidP="007777EF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7777EF">
              <w:rPr>
                <w:rFonts w:ascii="Arial" w:eastAsia="SimSun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CF9F" w14:textId="77777777" w:rsidR="007777EF" w:rsidRPr="007777EF" w:rsidRDefault="007777EF" w:rsidP="007777EF">
            <w:pPr>
              <w:rPr>
                <w:rFonts w:ascii="Arial" w:eastAsia="Calibri" w:hAnsi="Arial" w:cs="Arial"/>
                <w:color w:val="000000"/>
              </w:rPr>
            </w:pPr>
            <w:r w:rsidRPr="007777EF">
              <w:rPr>
                <w:rFonts w:ascii="Arial" w:eastAsia="Calibri" w:hAnsi="Arial" w:cs="Arial"/>
                <w:color w:val="000000"/>
              </w:rPr>
              <w:t>f_IMS_NR5GC_MobileOriginatingConcatenatedSMS</w:t>
            </w:r>
          </w:p>
        </w:tc>
      </w:tr>
      <w:tr w:rsidR="007777EF" w:rsidRPr="007777EF" w14:paraId="4986B590" w14:textId="77777777" w:rsidTr="00BD0B6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15822" w14:textId="77777777" w:rsidR="007777EF" w:rsidRPr="007777EF" w:rsidRDefault="007777EF" w:rsidP="007777EF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7777EF">
              <w:rPr>
                <w:rFonts w:ascii="Arial" w:eastAsia="SimSun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B18B" w14:textId="77777777" w:rsidR="007777EF" w:rsidRPr="007777EF" w:rsidRDefault="007777EF" w:rsidP="007777EF">
            <w:pPr>
              <w:spacing w:after="0"/>
              <w:rPr>
                <w:rFonts w:ascii="Arial" w:eastAsia="SimSun" w:hAnsi="Arial" w:cs="Arial"/>
                <w:lang w:val="en-US" w:eastAsia="ja-JP"/>
              </w:rPr>
            </w:pPr>
            <w:r w:rsidRPr="007777EF">
              <w:rPr>
                <w:rFonts w:ascii="Arial" w:eastAsia="SimSun" w:hAnsi="Arial" w:cs="Arial"/>
                <w:lang w:val="en-US" w:eastAsia="ja-JP"/>
              </w:rPr>
              <w:t>From 34.229-5, TP of 9.3 indicates storing and sending 3 segments of concatenated SMS as SIP MESSAGE request.</w:t>
            </w:r>
          </w:p>
          <w:p w14:paraId="355E0D3F" w14:textId="77777777" w:rsidR="007777EF" w:rsidRPr="007777EF" w:rsidRDefault="007777EF" w:rsidP="007777EF">
            <w:pPr>
              <w:spacing w:after="0"/>
              <w:rPr>
                <w:rFonts w:ascii="Arial" w:eastAsia="SimSun" w:hAnsi="Arial" w:cs="Arial"/>
                <w:lang w:val="en-US" w:eastAsia="ja-JP"/>
              </w:rPr>
            </w:pPr>
          </w:p>
          <w:p w14:paraId="742EFC01" w14:textId="77777777" w:rsidR="007777EF" w:rsidRPr="007777EF" w:rsidRDefault="007777EF" w:rsidP="007777EF">
            <w:pPr>
              <w:spacing w:after="0"/>
              <w:rPr>
                <w:rFonts w:ascii="Arial" w:eastAsia="SimSun" w:hAnsi="Arial" w:cs="Arial"/>
                <w:lang w:val="en-US" w:eastAsia="ja-JP"/>
              </w:rPr>
            </w:pPr>
            <w:r w:rsidRPr="007777EF">
              <w:rPr>
                <w:rFonts w:ascii="Arial" w:eastAsia="SimSun" w:hAnsi="Arial" w:cs="Arial"/>
                <w:lang w:val="en-US" w:eastAsia="ja-JP"/>
              </w:rPr>
              <w:t xml:space="preserve">See related change in change 2 for function </w:t>
            </w:r>
            <w:proofErr w:type="spellStart"/>
            <w:r w:rsidRPr="007777EF">
              <w:rPr>
                <w:rFonts w:ascii="Arial" w:eastAsia="SimSun" w:hAnsi="Arial" w:cs="Arial"/>
                <w:lang w:val="en-SG" w:eastAsia="ja-JP"/>
              </w:rPr>
              <w:t>f_IMS_SMS_AT_Trigger_MO_SMS</w:t>
            </w:r>
            <w:proofErr w:type="spellEnd"/>
            <w:r w:rsidRPr="007777EF">
              <w:rPr>
                <w:rFonts w:ascii="Arial" w:eastAsia="SimSun" w:hAnsi="Arial" w:cs="Arial"/>
                <w:lang w:val="en-SG" w:eastAsia="ja-JP"/>
              </w:rPr>
              <w:t>.</w:t>
            </w:r>
          </w:p>
        </w:tc>
      </w:tr>
      <w:tr w:rsidR="007777EF" w:rsidRPr="007777EF" w14:paraId="6D05F26E" w14:textId="77777777" w:rsidTr="00BD0B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03140" w14:textId="77777777" w:rsidR="007777EF" w:rsidRPr="007777EF" w:rsidRDefault="007777EF" w:rsidP="007777EF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7777EF">
              <w:rPr>
                <w:rFonts w:ascii="Arial" w:eastAsia="SimSun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3938" w14:textId="77777777" w:rsidR="007777EF" w:rsidRPr="007777EF" w:rsidRDefault="007777EF" w:rsidP="007777EF">
            <w:pPr>
              <w:spacing w:after="0" w:line="259" w:lineRule="auto"/>
              <w:rPr>
                <w:rFonts w:ascii="Arial" w:eastAsia="SimSun" w:hAnsi="Arial" w:cs="Arial"/>
                <w:lang w:val="en-SG" w:eastAsia="ja-JP"/>
              </w:rPr>
            </w:pPr>
            <w:r w:rsidRPr="007777EF">
              <w:rPr>
                <w:rFonts w:ascii="Arial" w:eastAsia="SimSun" w:hAnsi="Arial" w:cs="Arial"/>
                <w:lang w:val="en-SG" w:eastAsia="ja-JP"/>
              </w:rPr>
              <w:t xml:space="preserve">Add input parameter 3 to </w:t>
            </w:r>
            <w:proofErr w:type="spellStart"/>
            <w:r w:rsidRPr="007777EF">
              <w:rPr>
                <w:rFonts w:ascii="Arial" w:eastAsia="SimSun" w:hAnsi="Arial" w:cs="Arial"/>
                <w:lang w:val="en-SG" w:eastAsia="ja-JP"/>
              </w:rPr>
              <w:t>f_IMS_SMS_AT_Trigger_MO_SMS</w:t>
            </w:r>
            <w:proofErr w:type="spellEnd"/>
          </w:p>
        </w:tc>
      </w:tr>
      <w:tr w:rsidR="007777EF" w:rsidRPr="007777EF" w14:paraId="2009917E" w14:textId="77777777" w:rsidTr="00BD0B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650B" w14:textId="77777777" w:rsidR="007777EF" w:rsidRPr="007777EF" w:rsidRDefault="007777EF" w:rsidP="007777EF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7777EF">
              <w:rPr>
                <w:rFonts w:ascii="Arial" w:eastAsia="SimSun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0CDE" w14:textId="77777777" w:rsidR="007777EF" w:rsidRPr="007777EF" w:rsidRDefault="007777EF" w:rsidP="007777EF">
            <w:pPr>
              <w:spacing w:after="0"/>
              <w:rPr>
                <w:rFonts w:ascii="Arial" w:eastAsia="SimSun" w:hAnsi="Arial" w:cs="Arial"/>
                <w:color w:val="000000"/>
              </w:rPr>
            </w:pPr>
            <w:r w:rsidRPr="007777EF">
              <w:rPr>
                <w:rFonts w:ascii="Arial" w:eastAsia="SimSun" w:hAnsi="Arial" w:cs="Arial"/>
                <w:color w:val="000000"/>
              </w:rPr>
              <w:t>IMS_NR5GC_CC_TestcaseImplementation_</w:t>
            </w:r>
            <w:proofErr w:type="gramStart"/>
            <w:r w:rsidRPr="007777EF">
              <w:rPr>
                <w:rFonts w:ascii="Arial" w:eastAsia="SimSun" w:hAnsi="Arial" w:cs="Arial"/>
                <w:color w:val="000000"/>
              </w:rPr>
              <w:t>9.ttcn</w:t>
            </w:r>
            <w:proofErr w:type="gramEnd"/>
          </w:p>
        </w:tc>
      </w:tr>
      <w:tr w:rsidR="007777EF" w:rsidRPr="007777EF" w14:paraId="2399764B" w14:textId="77777777" w:rsidTr="00BD0B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F5761" w14:textId="77777777" w:rsidR="007777EF" w:rsidRPr="007777EF" w:rsidRDefault="007777EF" w:rsidP="007777EF">
            <w:pPr>
              <w:spacing w:before="40" w:after="40"/>
              <w:rPr>
                <w:rFonts w:ascii="Arial" w:eastAsia="SimSun" w:hAnsi="Arial" w:cs="Arial"/>
                <w:b/>
                <w:highlight w:val="cyan"/>
              </w:rPr>
            </w:pPr>
            <w:r w:rsidRPr="007777EF">
              <w:rPr>
                <w:rFonts w:ascii="Arial" w:eastAsia="SimSun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FE75" w14:textId="77777777" w:rsidR="007777EF" w:rsidRPr="007777EF" w:rsidRDefault="007777EF" w:rsidP="007777EF">
            <w:pPr>
              <w:rPr>
                <w:rFonts w:eastAsia="SimSun"/>
              </w:rPr>
            </w:pPr>
          </w:p>
        </w:tc>
      </w:tr>
    </w:tbl>
    <w:p w14:paraId="515BE008" w14:textId="77777777" w:rsidR="007777EF" w:rsidRPr="007777EF" w:rsidRDefault="007777EF" w:rsidP="007777EF">
      <w:pPr>
        <w:spacing w:after="0"/>
        <w:rPr>
          <w:rFonts w:ascii="Arial" w:eastAsia="SimSun" w:hAnsi="Arial" w:cs="Arial"/>
          <w:b/>
          <w:lang w:eastAsia="en-GB"/>
        </w:rPr>
      </w:pPr>
    </w:p>
    <w:p w14:paraId="4CAE6301" w14:textId="77777777" w:rsidR="007777EF" w:rsidRPr="007777EF" w:rsidRDefault="007777EF" w:rsidP="007777EF">
      <w:pPr>
        <w:spacing w:after="0"/>
        <w:rPr>
          <w:rFonts w:ascii="Arial" w:eastAsia="SimSun" w:hAnsi="Arial" w:cs="Arial"/>
          <w:b/>
          <w:lang w:eastAsia="en-GB"/>
        </w:rPr>
      </w:pPr>
      <w:r w:rsidRPr="007777EF">
        <w:rPr>
          <w:rFonts w:ascii="Arial" w:eastAsia="SimSun" w:hAnsi="Arial" w:cs="Arial"/>
          <w:b/>
          <w:lang w:eastAsia="en-GB"/>
        </w:rPr>
        <w:t>Before change:</w:t>
      </w:r>
    </w:p>
    <w:p w14:paraId="5918FDDF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</w:p>
    <w:p w14:paraId="2ED02C0E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function f_IMS_NR5GC_MobileOriginatingConcatenatedSMS() runs on IMS_PTC</w:t>
      </w:r>
    </w:p>
    <w:p w14:paraId="0336D8FA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{</w:t>
      </w:r>
    </w:p>
    <w:p w14:paraId="6A2E91A9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var O1_Type v_MsgRef; // take value chosen by the UE</w:t>
      </w:r>
    </w:p>
    <w:p w14:paraId="1796EBFF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var integer v_SN_Num := 1; // initially (first segment) 1</w:t>
      </w:r>
    </w:p>
    <w:p w14:paraId="13E859D3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var template RP_DATA_ul_Type v_SMS_RP_DATA_ul_SUBMIT_IMS;</w:t>
      </w:r>
    </w:p>
    <w:p w14:paraId="53CAB25E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</w:p>
    <w:p w14:paraId="22299B43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configure the SMS environment using the necessary AT commands</w:t>
      </w:r>
    </w:p>
    <w:p w14:paraId="31362E62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f_IMS_SMS_AT_Config();</w:t>
      </w:r>
    </w:p>
    <w:p w14:paraId="069E45AA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</w:p>
    <w:p w14:paraId="00E338FE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f_IMS_CC_StartSignalling(IPCAN_MO_IMS_Signalling);</w:t>
      </w:r>
    </w:p>
    <w:p w14:paraId="280E1E86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</w:p>
    <w:p w14:paraId="40B5C1A3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f_IMS_TestBody_Set(true);</w:t>
      </w:r>
    </w:p>
    <w:p w14:paraId="17D27015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</w:p>
    <w:p w14:paraId="7F2299F6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@siclog "Step 1" siclog@</w:t>
      </w:r>
    </w:p>
    <w:p w14:paraId="6D796561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UE is made to send a Concatenated SMS over IP (The length of SMS text is determined so that the amount of segments of the concatenated SMS is three).</w:t>
      </w:r>
    </w:p>
    <w:p w14:paraId="6533338C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trigger one overlong SMS of 3 segments of 134 octets / 153 7bit characters each</w:t>
      </w:r>
    </w:p>
    <w:p w14:paraId="784D5EB1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f_IMS_SMS_AT_Trigger_MO_SMS (113, 415, tsc_FoxShort &amp; tsc_FoxShort &amp; tsc_FoxShort</w:t>
      </w:r>
      <w:r w:rsidRPr="007777EF">
        <w:rPr>
          <w:rFonts w:ascii="Courier New" w:eastAsia="SimSun" w:hAnsi="Courier New"/>
          <w:noProof/>
          <w:sz w:val="16"/>
          <w:highlight w:val="yellow"/>
          <w:lang w:val="en-SG"/>
        </w:rPr>
        <w:t>);</w:t>
      </w:r>
    </w:p>
    <w:p w14:paraId="4B36AE87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</w:t>
      </w:r>
    </w:p>
    <w:p w14:paraId="0BD23F32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>…</w:t>
      </w:r>
    </w:p>
    <w:p w14:paraId="1BCF25F3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</w:p>
    <w:p w14:paraId="74EFAB5F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}</w:t>
      </w:r>
    </w:p>
    <w:p w14:paraId="298E6262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</w:p>
    <w:p w14:paraId="566121A4" w14:textId="77777777" w:rsidR="007777EF" w:rsidRPr="007777EF" w:rsidRDefault="007777EF" w:rsidP="007777EF">
      <w:pPr>
        <w:spacing w:after="0"/>
        <w:rPr>
          <w:rFonts w:ascii="Arial" w:eastAsia="SimSun" w:hAnsi="Arial" w:cs="Arial"/>
          <w:b/>
          <w:lang w:val="pt-BR" w:eastAsia="en-GB"/>
        </w:rPr>
      </w:pPr>
    </w:p>
    <w:p w14:paraId="67547AD3" w14:textId="77777777" w:rsidR="007777EF" w:rsidRPr="007777EF" w:rsidRDefault="007777EF" w:rsidP="007777EF">
      <w:pPr>
        <w:spacing w:after="0"/>
        <w:rPr>
          <w:rFonts w:ascii="Arial" w:eastAsia="SimSun" w:hAnsi="Arial" w:cs="Arial"/>
          <w:b/>
          <w:lang w:val="pt-BR" w:eastAsia="en-GB"/>
        </w:rPr>
      </w:pPr>
      <w:r w:rsidRPr="007777EF">
        <w:rPr>
          <w:rFonts w:ascii="Arial" w:eastAsia="SimSun" w:hAnsi="Arial" w:cs="Arial"/>
          <w:b/>
          <w:lang w:val="pt-BR" w:eastAsia="en-GB"/>
        </w:rPr>
        <w:t>After change:</w:t>
      </w:r>
    </w:p>
    <w:p w14:paraId="2EF8E039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</w:t>
      </w:r>
    </w:p>
    <w:p w14:paraId="1CBEAFF1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function f_IMS_NR5GC_MobileOriginatingConcatenatedSMS() runs on IMS_PTC</w:t>
      </w:r>
    </w:p>
    <w:p w14:paraId="5A708418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{</w:t>
      </w:r>
    </w:p>
    <w:p w14:paraId="29887ADD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var O1_Type v_MsgRef; // take value chosen by the UE</w:t>
      </w:r>
    </w:p>
    <w:p w14:paraId="73DE4A92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lastRenderedPageBreak/>
        <w:t xml:space="preserve">    var integer v_SN_Num := 1; // initially (first segment) 1</w:t>
      </w:r>
    </w:p>
    <w:p w14:paraId="31DFBE86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var template RP_DATA_ul_Type v_SMS_RP_DATA_ul_SUBMIT_IMS;</w:t>
      </w:r>
    </w:p>
    <w:p w14:paraId="6F9CDB57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</w:p>
    <w:p w14:paraId="6F978F70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configure the SMS environment using the necessary AT commands</w:t>
      </w:r>
    </w:p>
    <w:p w14:paraId="2466BF30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f_IMS_SMS_AT_Config();</w:t>
      </w:r>
    </w:p>
    <w:p w14:paraId="14C165E3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</w:p>
    <w:p w14:paraId="5A6E79F3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f_IMS_CC_StartSignalling(IPCAN_MO_IMS_Signalling);</w:t>
      </w:r>
    </w:p>
    <w:p w14:paraId="5B4939DD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</w:p>
    <w:p w14:paraId="233DC447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f_IMS_TestBody_Set(true);</w:t>
      </w:r>
    </w:p>
    <w:p w14:paraId="139FAE57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</w:p>
    <w:p w14:paraId="6FEFEB36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@siclog "Step 1" siclog@</w:t>
      </w:r>
    </w:p>
    <w:p w14:paraId="621F6BE1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UE is made to send a Concatenated SMS over IP (The length of SMS text is determined so that the amount of segments of the concatenated SMS is three).</w:t>
      </w:r>
    </w:p>
    <w:p w14:paraId="6A7A7AEA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trigger one overlong SMS of 3 segments of 134 octets / 153 7bit characters each</w:t>
      </w:r>
    </w:p>
    <w:p w14:paraId="77CA5D96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f_IMS_SMS_AT_Trigger_MO_SMS (113, 415, tsc_FoxShort &amp; tsc_FoxShort &amp; tsc_FoxShort, </w:t>
      </w:r>
      <w:r w:rsidRPr="007777EF">
        <w:rPr>
          <w:rFonts w:ascii="Courier New" w:eastAsia="SimSun" w:hAnsi="Courier New"/>
          <w:noProof/>
          <w:sz w:val="16"/>
          <w:highlight w:val="yellow"/>
          <w:lang w:val="en-SG"/>
        </w:rPr>
        <w:t>3);</w:t>
      </w:r>
    </w:p>
    <w:p w14:paraId="297549FD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</w:t>
      </w:r>
    </w:p>
    <w:p w14:paraId="13A44A8D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>…</w:t>
      </w:r>
    </w:p>
    <w:p w14:paraId="20CCBC52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</w:p>
    <w:p w14:paraId="696158FF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}</w:t>
      </w:r>
    </w:p>
    <w:p w14:paraId="56A02C37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</w:p>
    <w:p w14:paraId="59CD244D" w14:textId="77777777" w:rsidR="007777EF" w:rsidRPr="007777EF" w:rsidRDefault="007777EF" w:rsidP="007777EF">
      <w:pPr>
        <w:tabs>
          <w:tab w:val="left" w:pos="624"/>
        </w:tabs>
        <w:rPr>
          <w:rFonts w:ascii="Courier New" w:eastAsia="SimSun" w:hAnsi="Courier New"/>
          <w:sz w:val="16"/>
          <w:lang w:val="en-SG"/>
        </w:rPr>
      </w:pPr>
    </w:p>
    <w:p w14:paraId="2DF69483" w14:textId="77777777" w:rsidR="007777EF" w:rsidRPr="00454A76" w:rsidRDefault="007777EF" w:rsidP="00454A76">
      <w:pPr>
        <w:pStyle w:val="Heading2"/>
        <w:tabs>
          <w:tab w:val="num" w:pos="576"/>
        </w:tabs>
        <w:overflowPunct w:val="0"/>
        <w:autoSpaceDE w:val="0"/>
        <w:autoSpaceDN w:val="0"/>
        <w:adjustRightInd w:val="0"/>
        <w:spacing w:before="480"/>
        <w:ind w:left="576" w:hanging="576"/>
        <w:rPr>
          <w:rFonts w:cs="Arial"/>
          <w:b/>
          <w:bCs/>
          <w:color w:val="000000"/>
          <w:lang w:eastAsia="en-GB"/>
        </w:rPr>
      </w:pPr>
      <w:bookmarkStart w:id="9" w:name="_Toc65073107"/>
      <w:r w:rsidRPr="00454A76">
        <w:rPr>
          <w:rFonts w:cs="Arial"/>
          <w:b/>
          <w:bCs/>
          <w:color w:val="000000"/>
          <w:lang w:eastAsia="en-GB"/>
        </w:rPr>
        <w:t>2.2 Change 2</w:t>
      </w:r>
      <w:bookmarkEnd w:id="9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7777EF" w:rsidRPr="007777EF" w14:paraId="39341053" w14:textId="77777777" w:rsidTr="00BD0B6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C26B3" w14:textId="77777777" w:rsidR="007777EF" w:rsidRPr="007777EF" w:rsidRDefault="007777EF" w:rsidP="007777EF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7777EF">
              <w:rPr>
                <w:rFonts w:ascii="Arial" w:eastAsia="SimSun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9B4F" w14:textId="77777777" w:rsidR="007777EF" w:rsidRPr="007777EF" w:rsidRDefault="007777EF" w:rsidP="007777EF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7777EF">
              <w:rPr>
                <w:rFonts w:ascii="Arial" w:eastAsia="Calibri" w:hAnsi="Arial" w:cs="Arial"/>
                <w:color w:val="000000"/>
              </w:rPr>
              <w:t>f_IMS_SMS_AT_Trigger_MO_SMS</w:t>
            </w:r>
            <w:proofErr w:type="spellEnd"/>
          </w:p>
        </w:tc>
      </w:tr>
      <w:tr w:rsidR="007777EF" w:rsidRPr="007777EF" w14:paraId="156F6ACF" w14:textId="77777777" w:rsidTr="00BD0B6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305D7" w14:textId="77777777" w:rsidR="007777EF" w:rsidRPr="007777EF" w:rsidRDefault="007777EF" w:rsidP="007777EF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7777EF">
              <w:rPr>
                <w:rFonts w:ascii="Arial" w:eastAsia="SimSun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B9BB" w14:textId="77777777" w:rsidR="007777EF" w:rsidRPr="007777EF" w:rsidRDefault="007777EF" w:rsidP="007777EF">
            <w:pPr>
              <w:spacing w:after="0"/>
              <w:rPr>
                <w:rFonts w:ascii="Arial" w:eastAsia="SimSun" w:hAnsi="Arial" w:cs="Arial"/>
                <w:lang w:val="en-US" w:eastAsia="ja-JP"/>
              </w:rPr>
            </w:pPr>
            <w:r w:rsidRPr="007777EF">
              <w:rPr>
                <w:rFonts w:ascii="Arial" w:eastAsia="SimSun" w:hAnsi="Arial" w:cs="Arial"/>
                <w:lang w:val="en-US" w:eastAsia="ja-JP"/>
              </w:rPr>
              <w:t xml:space="preserve">If only one stored message, use corresponding AT command from </w:t>
            </w:r>
            <w:proofErr w:type="spellStart"/>
            <w:r w:rsidRPr="007777EF">
              <w:rPr>
                <w:rFonts w:ascii="Arial" w:eastAsia="SimSun" w:hAnsi="Arial" w:cs="Arial"/>
                <w:lang w:val="en-US" w:eastAsia="ja-JP"/>
              </w:rPr>
              <w:t>cs_AT_SEND_STORED_ONEMESSAGE</w:t>
            </w:r>
            <w:proofErr w:type="spellEnd"/>
            <w:r w:rsidRPr="007777EF">
              <w:rPr>
                <w:rFonts w:ascii="Arial" w:eastAsia="SimSun" w:hAnsi="Arial" w:cs="Arial"/>
                <w:lang w:val="en-US" w:eastAsia="ja-JP"/>
              </w:rPr>
              <w:t>. If three stored messages, use corresponding AT command from cs_AT_SEND_STORED_3_MESSAGES.</w:t>
            </w:r>
          </w:p>
          <w:p w14:paraId="0D5936B8" w14:textId="77777777" w:rsidR="007777EF" w:rsidRPr="007777EF" w:rsidRDefault="007777EF" w:rsidP="007777EF">
            <w:pPr>
              <w:spacing w:after="0"/>
              <w:rPr>
                <w:rFonts w:ascii="Arial" w:eastAsia="SimSun" w:hAnsi="Arial" w:cs="Arial"/>
                <w:lang w:val="en-US" w:eastAsia="ja-JP"/>
              </w:rPr>
            </w:pPr>
          </w:p>
          <w:p w14:paraId="3294E705" w14:textId="77777777" w:rsidR="007777EF" w:rsidRPr="007777EF" w:rsidRDefault="007777EF" w:rsidP="007777EF">
            <w:pPr>
              <w:spacing w:after="0"/>
              <w:rPr>
                <w:rFonts w:ascii="Arial" w:eastAsia="SimSun" w:hAnsi="Arial" w:cs="Arial"/>
                <w:lang w:val="en-SG" w:eastAsia="ja-JP"/>
              </w:rPr>
            </w:pPr>
            <w:r w:rsidRPr="007777EF">
              <w:rPr>
                <w:rFonts w:ascii="Arial" w:eastAsia="SimSun" w:hAnsi="Arial" w:cs="Arial"/>
                <w:lang w:val="en-US" w:eastAsia="ja-JP"/>
              </w:rPr>
              <w:t xml:space="preserve">See related change in change 3 for new function f_IMS_3_SMS_AT_CMSS. </w:t>
            </w:r>
          </w:p>
        </w:tc>
      </w:tr>
      <w:tr w:rsidR="007777EF" w:rsidRPr="007777EF" w14:paraId="259DFCEE" w14:textId="77777777" w:rsidTr="00BD0B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13F51" w14:textId="77777777" w:rsidR="007777EF" w:rsidRPr="007777EF" w:rsidRDefault="007777EF" w:rsidP="007777EF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7777EF">
              <w:rPr>
                <w:rFonts w:ascii="Arial" w:eastAsia="SimSun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0881" w14:textId="77777777" w:rsidR="007777EF" w:rsidRPr="007777EF" w:rsidRDefault="007777EF" w:rsidP="007777EF">
            <w:pPr>
              <w:spacing w:after="0" w:line="259" w:lineRule="auto"/>
              <w:rPr>
                <w:rFonts w:ascii="Arial" w:eastAsia="Yu Mincho" w:hAnsi="Arial" w:cs="Arial"/>
                <w:lang w:val="en-SG" w:eastAsia="ja-JP"/>
              </w:rPr>
            </w:pPr>
            <w:r w:rsidRPr="007777EF">
              <w:rPr>
                <w:rFonts w:ascii="Arial" w:eastAsia="Yu Mincho" w:hAnsi="Arial" w:cs="Arial"/>
                <w:lang w:val="en-SG" w:eastAsia="ja-JP"/>
              </w:rPr>
              <w:t>Add condition to check number of stored SMs messages.</w:t>
            </w:r>
          </w:p>
        </w:tc>
      </w:tr>
      <w:tr w:rsidR="007777EF" w:rsidRPr="007777EF" w14:paraId="4BD0875D" w14:textId="77777777" w:rsidTr="00BD0B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CF58D" w14:textId="77777777" w:rsidR="007777EF" w:rsidRPr="007777EF" w:rsidRDefault="007777EF" w:rsidP="007777EF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7777EF">
              <w:rPr>
                <w:rFonts w:ascii="Arial" w:eastAsia="SimSun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F9D0" w14:textId="77777777" w:rsidR="007777EF" w:rsidRPr="007777EF" w:rsidRDefault="007777EF" w:rsidP="007777EF">
            <w:pPr>
              <w:spacing w:after="0"/>
              <w:rPr>
                <w:rFonts w:ascii="Arial" w:eastAsia="SimSun" w:hAnsi="Arial" w:cs="Arial"/>
                <w:color w:val="000000"/>
              </w:rPr>
            </w:pPr>
            <w:proofErr w:type="spellStart"/>
            <w:r w:rsidRPr="007777EF">
              <w:rPr>
                <w:rFonts w:ascii="Arial" w:eastAsia="SimSun" w:hAnsi="Arial" w:cs="Arial"/>
                <w:color w:val="000000"/>
              </w:rPr>
              <w:t>IMS_SMS_Messages.ttcn</w:t>
            </w:r>
            <w:proofErr w:type="spellEnd"/>
          </w:p>
        </w:tc>
      </w:tr>
      <w:tr w:rsidR="007777EF" w:rsidRPr="007777EF" w14:paraId="22574AB1" w14:textId="77777777" w:rsidTr="00BD0B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5DCB8" w14:textId="77777777" w:rsidR="007777EF" w:rsidRPr="007777EF" w:rsidRDefault="007777EF" w:rsidP="007777EF">
            <w:pPr>
              <w:spacing w:before="40" w:after="40"/>
              <w:rPr>
                <w:rFonts w:ascii="Arial" w:eastAsia="SimSun" w:hAnsi="Arial" w:cs="Arial"/>
                <w:b/>
                <w:highlight w:val="cyan"/>
              </w:rPr>
            </w:pPr>
            <w:r w:rsidRPr="007777EF">
              <w:rPr>
                <w:rFonts w:ascii="Arial" w:eastAsia="SimSun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41D5" w14:textId="77777777" w:rsidR="007777EF" w:rsidRPr="007777EF" w:rsidRDefault="007777EF" w:rsidP="007777EF">
            <w:pPr>
              <w:rPr>
                <w:rFonts w:eastAsia="SimSun"/>
              </w:rPr>
            </w:pPr>
          </w:p>
        </w:tc>
      </w:tr>
    </w:tbl>
    <w:p w14:paraId="09D938A1" w14:textId="77777777" w:rsidR="007777EF" w:rsidRPr="007777EF" w:rsidRDefault="007777EF" w:rsidP="007777EF">
      <w:pPr>
        <w:spacing w:after="0"/>
        <w:rPr>
          <w:rFonts w:ascii="Arial" w:eastAsia="SimSun" w:hAnsi="Arial" w:cs="Arial"/>
          <w:b/>
          <w:lang w:eastAsia="en-GB"/>
        </w:rPr>
      </w:pPr>
    </w:p>
    <w:p w14:paraId="6D5E212C" w14:textId="77777777" w:rsidR="007777EF" w:rsidRPr="007777EF" w:rsidRDefault="007777EF" w:rsidP="007777EF">
      <w:pPr>
        <w:spacing w:after="0"/>
        <w:rPr>
          <w:rFonts w:ascii="Arial" w:eastAsia="SimSun" w:hAnsi="Arial" w:cs="Arial"/>
          <w:b/>
          <w:lang w:eastAsia="en-GB"/>
        </w:rPr>
      </w:pPr>
      <w:r w:rsidRPr="007777EF">
        <w:rPr>
          <w:rFonts w:ascii="Arial" w:eastAsia="SimSun" w:hAnsi="Arial" w:cs="Arial"/>
          <w:b/>
          <w:lang w:eastAsia="en-GB"/>
        </w:rPr>
        <w:t>Before change:</w:t>
      </w:r>
    </w:p>
    <w:p w14:paraId="4F2B8706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</w:p>
    <w:p w14:paraId="53E7DCB3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function f_IMS_SMS_AT_Trigger_MO_SMS (integer p_CSMP,</w:t>
      </w:r>
    </w:p>
    <w:p w14:paraId="010AB1F9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                                    integer p_PDU_len,</w:t>
      </w:r>
    </w:p>
    <w:p w14:paraId="125A4300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                                    charstring p_SMS_text) runs on IMS_PTC</w:t>
      </w:r>
    </w:p>
    <w:p w14:paraId="2BC90A8E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{</w:t>
      </w:r>
    </w:p>
    <w:p w14:paraId="5AA6A75D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Write message to storage. Takes next index automatically.</w:t>
      </w:r>
    </w:p>
    <w:p w14:paraId="466F7EB4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f_IMS_SMS_AT_Write_MO_SMS(p_CSMP, p_PDU_len, p_SMS_text);</w:t>
      </w:r>
    </w:p>
    <w:p w14:paraId="3E5C8E5E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Send message from storageSMS_AT_relatedFunctionsSMS_AT_relatedFunctions.</w:t>
      </w:r>
    </w:p>
    <w:p w14:paraId="7FCE70DB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</w:t>
      </w:r>
      <w:r w:rsidRPr="007777EF">
        <w:rPr>
          <w:rFonts w:ascii="Courier New" w:eastAsia="SimSun" w:hAnsi="Courier New"/>
          <w:noProof/>
          <w:sz w:val="16"/>
          <w:highlight w:val="green"/>
          <w:lang w:val="en-SG"/>
        </w:rPr>
        <w:t>f_IMS_SMS_AT_CMSS(px_SMS_IndexOffset);</w:t>
      </w:r>
    </w:p>
    <w:p w14:paraId="2DCC710E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}</w:t>
      </w:r>
    </w:p>
    <w:p w14:paraId="1719E45B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</w:p>
    <w:p w14:paraId="575A285C" w14:textId="77777777" w:rsidR="007777EF" w:rsidRPr="007777EF" w:rsidRDefault="007777EF" w:rsidP="007777EF">
      <w:pPr>
        <w:spacing w:after="0"/>
        <w:rPr>
          <w:rFonts w:ascii="Arial" w:eastAsia="SimSun" w:hAnsi="Arial" w:cs="Arial"/>
          <w:b/>
          <w:lang w:val="pt-BR" w:eastAsia="en-GB"/>
        </w:rPr>
      </w:pPr>
    </w:p>
    <w:p w14:paraId="38CB3F31" w14:textId="77777777" w:rsidR="007777EF" w:rsidRPr="007777EF" w:rsidRDefault="007777EF" w:rsidP="007777EF">
      <w:pPr>
        <w:spacing w:after="0"/>
        <w:rPr>
          <w:rFonts w:ascii="Arial" w:eastAsia="SimSun" w:hAnsi="Arial" w:cs="Arial"/>
          <w:b/>
          <w:lang w:val="pt-BR" w:eastAsia="en-GB"/>
        </w:rPr>
      </w:pPr>
      <w:r w:rsidRPr="007777EF">
        <w:rPr>
          <w:rFonts w:ascii="Arial" w:eastAsia="SimSun" w:hAnsi="Arial" w:cs="Arial"/>
          <w:b/>
          <w:lang w:val="pt-BR" w:eastAsia="en-GB"/>
        </w:rPr>
        <w:t>After change:</w:t>
      </w:r>
    </w:p>
    <w:p w14:paraId="6844189C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</w:t>
      </w:r>
    </w:p>
    <w:p w14:paraId="17710266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function f_IMS_SMS_AT_Trigger_MO_SMS (integer p_CSMP,</w:t>
      </w:r>
    </w:p>
    <w:p w14:paraId="6575C1D8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                                    integer p_PDU_len,</w:t>
      </w:r>
    </w:p>
    <w:p w14:paraId="719A5D8C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                                    charstring p_SMS_text,</w:t>
      </w:r>
    </w:p>
    <w:p w14:paraId="4A03BB25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                                    </w:t>
      </w:r>
      <w:r w:rsidRPr="007777EF">
        <w:rPr>
          <w:rFonts w:ascii="Courier New" w:eastAsia="SimSun" w:hAnsi="Courier New"/>
          <w:noProof/>
          <w:sz w:val="16"/>
          <w:highlight w:val="green"/>
          <w:lang w:val="en-SG"/>
        </w:rPr>
        <w:t>integer p_NumOfSMS</w:t>
      </w:r>
      <w:r w:rsidRPr="007777EF">
        <w:rPr>
          <w:rFonts w:ascii="Courier New" w:eastAsia="SimSun" w:hAnsi="Courier New"/>
          <w:noProof/>
          <w:sz w:val="16"/>
          <w:lang w:val="en-SG"/>
        </w:rPr>
        <w:t>) runs on IMS_PTC</w:t>
      </w:r>
    </w:p>
    <w:p w14:paraId="0C2F5AE1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{</w:t>
      </w:r>
    </w:p>
    <w:p w14:paraId="0FBE1473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Write message to storage. Takes next index automatically.</w:t>
      </w:r>
    </w:p>
    <w:p w14:paraId="0A2347C9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f_IMS_SMS_AT_Write_MO_SMS(p_CSMP, p_PDU_len, p_SMS_text);</w:t>
      </w:r>
    </w:p>
    <w:p w14:paraId="0685B2DB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Send message from storageSMS_AT_relatedFunctionsSMS_AT_relatedFunctions.</w:t>
      </w:r>
    </w:p>
    <w:p w14:paraId="522B1DF3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</w:t>
      </w:r>
      <w:r w:rsidRPr="007777EF">
        <w:rPr>
          <w:rFonts w:ascii="Courier New" w:eastAsia="SimSun" w:hAnsi="Courier New"/>
          <w:noProof/>
          <w:sz w:val="16"/>
          <w:highlight w:val="green"/>
          <w:lang w:val="en-SG"/>
        </w:rPr>
        <w:t>if(p_NumOfSMS == 1) {f_IMS_SMS_AT_CMSS(px_SMS_IndexOffset);}</w:t>
      </w:r>
    </w:p>
    <w:p w14:paraId="5B28DB6D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</w:t>
      </w:r>
      <w:r w:rsidRPr="007777EF">
        <w:rPr>
          <w:rFonts w:ascii="Courier New" w:eastAsia="SimSun" w:hAnsi="Courier New"/>
          <w:noProof/>
          <w:sz w:val="16"/>
          <w:highlight w:val="green"/>
          <w:lang w:val="en-SG"/>
        </w:rPr>
        <w:t>else if(p_NumOfSMS == 3) {f_IMS_3_SMS_AT_CMSS(px_SMS_IndexOffset);}</w:t>
      </w:r>
    </w:p>
    <w:p w14:paraId="4976D0DE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}</w:t>
      </w:r>
    </w:p>
    <w:p w14:paraId="6E37C08B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</w:p>
    <w:p w14:paraId="6BE283EA" w14:textId="77777777" w:rsidR="007777EF" w:rsidRPr="00454A76" w:rsidRDefault="007777EF" w:rsidP="00454A76">
      <w:pPr>
        <w:pStyle w:val="Heading2"/>
        <w:tabs>
          <w:tab w:val="num" w:pos="576"/>
        </w:tabs>
        <w:overflowPunct w:val="0"/>
        <w:autoSpaceDE w:val="0"/>
        <w:autoSpaceDN w:val="0"/>
        <w:adjustRightInd w:val="0"/>
        <w:spacing w:before="480"/>
        <w:ind w:left="576" w:hanging="576"/>
        <w:rPr>
          <w:rFonts w:cs="Arial"/>
          <w:b/>
          <w:bCs/>
          <w:color w:val="000000"/>
          <w:lang w:eastAsia="en-GB"/>
        </w:rPr>
      </w:pPr>
      <w:bookmarkStart w:id="10" w:name="_Toc65073108"/>
      <w:r w:rsidRPr="00454A76">
        <w:rPr>
          <w:rFonts w:cs="Arial"/>
          <w:b/>
          <w:bCs/>
          <w:color w:val="000000"/>
          <w:lang w:eastAsia="en-GB"/>
        </w:rPr>
        <w:lastRenderedPageBreak/>
        <w:t>2.3 Change 3</w:t>
      </w:r>
      <w:bookmarkEnd w:id="10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7777EF" w:rsidRPr="007777EF" w14:paraId="74D21783" w14:textId="77777777" w:rsidTr="00BD0B6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B85BE" w14:textId="77777777" w:rsidR="007777EF" w:rsidRPr="007777EF" w:rsidRDefault="007777EF" w:rsidP="007777EF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7777EF">
              <w:rPr>
                <w:rFonts w:ascii="Arial" w:eastAsia="SimSun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ACDB" w14:textId="77777777" w:rsidR="007777EF" w:rsidRPr="007777EF" w:rsidRDefault="007777EF" w:rsidP="007777EF">
            <w:pPr>
              <w:rPr>
                <w:rFonts w:ascii="Arial" w:eastAsia="Calibri" w:hAnsi="Arial" w:cs="Arial"/>
                <w:color w:val="000000"/>
              </w:rPr>
            </w:pPr>
            <w:r w:rsidRPr="007777EF">
              <w:rPr>
                <w:rFonts w:ascii="Arial" w:eastAsia="Calibri" w:hAnsi="Arial" w:cs="Arial"/>
                <w:color w:val="000000"/>
              </w:rPr>
              <w:t>f_IMS_3_SMS_AT_CMSS</w:t>
            </w:r>
          </w:p>
        </w:tc>
      </w:tr>
      <w:tr w:rsidR="007777EF" w:rsidRPr="007777EF" w14:paraId="52F50559" w14:textId="77777777" w:rsidTr="00BD0B6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CE125" w14:textId="77777777" w:rsidR="007777EF" w:rsidRPr="007777EF" w:rsidRDefault="007777EF" w:rsidP="007777EF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7777EF">
              <w:rPr>
                <w:rFonts w:ascii="Arial" w:eastAsia="SimSun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194A" w14:textId="77777777" w:rsidR="007777EF" w:rsidRPr="007777EF" w:rsidRDefault="007777EF" w:rsidP="007777EF">
            <w:pPr>
              <w:spacing w:after="0"/>
              <w:rPr>
                <w:rFonts w:ascii="Arial" w:eastAsia="SimSun" w:hAnsi="Arial" w:cs="Arial"/>
                <w:lang w:val="en-US" w:eastAsia="ja-JP"/>
              </w:rPr>
            </w:pPr>
            <w:r w:rsidRPr="007777EF">
              <w:rPr>
                <w:rFonts w:ascii="Arial" w:eastAsia="SimSun" w:hAnsi="Arial" w:cs="Arial"/>
                <w:lang w:val="en-US" w:eastAsia="ja-JP"/>
              </w:rPr>
              <w:t>Distinguish AT command to be used for one stored SMS and 3 stored SMS.</w:t>
            </w:r>
          </w:p>
        </w:tc>
      </w:tr>
      <w:tr w:rsidR="007777EF" w:rsidRPr="007777EF" w14:paraId="346C4F33" w14:textId="77777777" w:rsidTr="00BD0B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AFC87" w14:textId="77777777" w:rsidR="007777EF" w:rsidRPr="007777EF" w:rsidRDefault="007777EF" w:rsidP="007777EF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7777EF">
              <w:rPr>
                <w:rFonts w:ascii="Arial" w:eastAsia="SimSun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8EAD" w14:textId="77777777" w:rsidR="007777EF" w:rsidRPr="007777EF" w:rsidRDefault="007777EF" w:rsidP="007777EF">
            <w:pPr>
              <w:spacing w:after="0" w:line="259" w:lineRule="auto"/>
              <w:rPr>
                <w:rFonts w:ascii="Arial" w:eastAsia="Yu Mincho" w:hAnsi="Arial" w:cs="Arial"/>
                <w:lang w:val="en-SG" w:eastAsia="ja-JP"/>
              </w:rPr>
            </w:pPr>
            <w:r w:rsidRPr="007777EF">
              <w:rPr>
                <w:rFonts w:ascii="Arial" w:eastAsia="Yu Mincho" w:hAnsi="Arial" w:cs="Arial"/>
                <w:lang w:val="en-SG" w:eastAsia="ja-JP"/>
              </w:rPr>
              <w:t>Define new function f_IMS_3_SMS_AT_CMSS</w:t>
            </w:r>
          </w:p>
        </w:tc>
      </w:tr>
      <w:tr w:rsidR="007777EF" w:rsidRPr="007777EF" w14:paraId="581C268A" w14:textId="77777777" w:rsidTr="00BD0B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734E4" w14:textId="77777777" w:rsidR="007777EF" w:rsidRPr="007777EF" w:rsidRDefault="007777EF" w:rsidP="007777EF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7777EF">
              <w:rPr>
                <w:rFonts w:ascii="Arial" w:eastAsia="SimSun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CEBF" w14:textId="77777777" w:rsidR="007777EF" w:rsidRPr="007777EF" w:rsidRDefault="007777EF" w:rsidP="007777EF">
            <w:pPr>
              <w:spacing w:after="0"/>
              <w:rPr>
                <w:rFonts w:ascii="Arial" w:eastAsia="SimSun" w:hAnsi="Arial" w:cs="Arial"/>
                <w:color w:val="000000"/>
              </w:rPr>
            </w:pPr>
            <w:proofErr w:type="spellStart"/>
            <w:r w:rsidRPr="007777EF">
              <w:rPr>
                <w:rFonts w:ascii="Arial" w:eastAsia="SimSun" w:hAnsi="Arial" w:cs="Arial"/>
                <w:color w:val="000000"/>
              </w:rPr>
              <w:t>IMS_SMS_Messages.ttcn</w:t>
            </w:r>
            <w:proofErr w:type="spellEnd"/>
          </w:p>
        </w:tc>
      </w:tr>
      <w:tr w:rsidR="007777EF" w:rsidRPr="007777EF" w14:paraId="328FF9A2" w14:textId="77777777" w:rsidTr="00BD0B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F5BF7" w14:textId="77777777" w:rsidR="007777EF" w:rsidRPr="007777EF" w:rsidRDefault="007777EF" w:rsidP="007777EF">
            <w:pPr>
              <w:spacing w:before="40" w:after="40"/>
              <w:rPr>
                <w:rFonts w:ascii="Arial" w:eastAsia="SimSun" w:hAnsi="Arial" w:cs="Arial"/>
                <w:b/>
                <w:highlight w:val="cyan"/>
              </w:rPr>
            </w:pPr>
            <w:r w:rsidRPr="007777EF">
              <w:rPr>
                <w:rFonts w:ascii="Arial" w:eastAsia="SimSun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F8C8" w14:textId="77777777" w:rsidR="007777EF" w:rsidRPr="007777EF" w:rsidRDefault="007777EF" w:rsidP="007777EF">
            <w:pPr>
              <w:rPr>
                <w:rFonts w:eastAsia="SimSun"/>
              </w:rPr>
            </w:pPr>
          </w:p>
        </w:tc>
      </w:tr>
    </w:tbl>
    <w:p w14:paraId="586881AF" w14:textId="77777777" w:rsidR="007777EF" w:rsidRPr="007777EF" w:rsidRDefault="007777EF" w:rsidP="007777EF">
      <w:pPr>
        <w:spacing w:after="0"/>
        <w:rPr>
          <w:rFonts w:ascii="Arial" w:eastAsia="SimSun" w:hAnsi="Arial" w:cs="Arial"/>
          <w:b/>
          <w:lang w:eastAsia="en-GB"/>
        </w:rPr>
      </w:pPr>
    </w:p>
    <w:p w14:paraId="3C43FB81" w14:textId="77777777" w:rsidR="007777EF" w:rsidRPr="007777EF" w:rsidRDefault="007777EF" w:rsidP="007777EF">
      <w:pPr>
        <w:spacing w:after="0"/>
        <w:rPr>
          <w:rFonts w:ascii="Arial" w:eastAsia="SimSun" w:hAnsi="Arial" w:cs="Arial"/>
          <w:b/>
          <w:lang w:eastAsia="en-GB"/>
        </w:rPr>
      </w:pPr>
      <w:r w:rsidRPr="007777EF">
        <w:rPr>
          <w:rFonts w:ascii="Arial" w:eastAsia="SimSun" w:hAnsi="Arial" w:cs="Arial"/>
          <w:b/>
          <w:lang w:eastAsia="en-GB"/>
        </w:rPr>
        <w:t>New function:</w:t>
      </w:r>
    </w:p>
    <w:p w14:paraId="1714510B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</w:p>
    <w:p w14:paraId="0175C9EC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// Anritsu TTCN CR required for 9.3</w:t>
      </w:r>
    </w:p>
    <w:p w14:paraId="1ED01BAF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function f_IMS_3_SMS_AT_CMSS(integer p_Index) runs on IMS_PTC</w:t>
      </w:r>
    </w:p>
    <w:p w14:paraId="30C2BDDA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{ // @sic R5s110091 sic@</w:t>
      </w:r>
    </w:p>
    <w:p w14:paraId="39FA18CB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f_UT_SendStored_3_Messages(MMI, p_Index);</w:t>
      </w:r>
    </w:p>
    <w:p w14:paraId="4A95F59B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}</w:t>
      </w:r>
    </w:p>
    <w:p w14:paraId="75FC12F9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</w:p>
    <w:p w14:paraId="6270C83A" w14:textId="77777777" w:rsidR="007777EF" w:rsidRPr="00454A76" w:rsidRDefault="007777EF" w:rsidP="00454A76">
      <w:pPr>
        <w:pStyle w:val="Heading2"/>
        <w:tabs>
          <w:tab w:val="num" w:pos="576"/>
        </w:tabs>
        <w:overflowPunct w:val="0"/>
        <w:autoSpaceDE w:val="0"/>
        <w:autoSpaceDN w:val="0"/>
        <w:adjustRightInd w:val="0"/>
        <w:spacing w:before="480"/>
        <w:ind w:left="576" w:hanging="576"/>
        <w:rPr>
          <w:rFonts w:cs="Arial"/>
          <w:b/>
          <w:bCs/>
          <w:color w:val="000000"/>
          <w:lang w:eastAsia="en-GB"/>
        </w:rPr>
      </w:pPr>
      <w:bookmarkStart w:id="11" w:name="_Toc65073109"/>
      <w:r w:rsidRPr="00454A76">
        <w:rPr>
          <w:rFonts w:cs="Arial"/>
          <w:b/>
          <w:bCs/>
          <w:color w:val="000000"/>
          <w:lang w:eastAsia="en-GB"/>
        </w:rPr>
        <w:t>2.4 Change 4</w:t>
      </w:r>
      <w:bookmarkEnd w:id="11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7777EF" w:rsidRPr="007777EF" w14:paraId="5571E0E9" w14:textId="77777777" w:rsidTr="00BD0B6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E36F5" w14:textId="77777777" w:rsidR="007777EF" w:rsidRPr="007777EF" w:rsidRDefault="007777EF" w:rsidP="007777EF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7777EF">
              <w:rPr>
                <w:rFonts w:ascii="Arial" w:eastAsia="SimSun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1F55" w14:textId="77777777" w:rsidR="007777EF" w:rsidRPr="007777EF" w:rsidRDefault="007777EF" w:rsidP="007777EF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7777EF">
              <w:rPr>
                <w:rFonts w:ascii="Arial" w:eastAsia="Calibri" w:hAnsi="Arial" w:cs="Arial"/>
                <w:color w:val="000000"/>
              </w:rPr>
              <w:t>f_IMS_SMS_AT_Config</w:t>
            </w:r>
            <w:proofErr w:type="spellEnd"/>
          </w:p>
        </w:tc>
      </w:tr>
      <w:tr w:rsidR="007777EF" w:rsidRPr="007777EF" w14:paraId="310AB98D" w14:textId="77777777" w:rsidTr="00BD0B6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E2D2E" w14:textId="77777777" w:rsidR="007777EF" w:rsidRPr="007777EF" w:rsidRDefault="007777EF" w:rsidP="007777EF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7777EF">
              <w:rPr>
                <w:rFonts w:ascii="Arial" w:eastAsia="SimSun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EBB7" w14:textId="77777777" w:rsidR="007777EF" w:rsidRPr="007777EF" w:rsidRDefault="007777EF" w:rsidP="007777EF">
            <w:pPr>
              <w:spacing w:after="0"/>
              <w:rPr>
                <w:rFonts w:ascii="Arial" w:eastAsia="SimSun" w:hAnsi="Arial" w:cs="Arial"/>
                <w:lang w:val="en-US" w:eastAsia="ja-JP"/>
              </w:rPr>
            </w:pPr>
            <w:r w:rsidRPr="007777EF">
              <w:rPr>
                <w:rFonts w:ascii="Arial" w:eastAsia="SimSun" w:hAnsi="Arial" w:cs="Arial"/>
                <w:lang w:val="en-US" w:eastAsia="ja-JP"/>
              </w:rPr>
              <w:t xml:space="preserve">Currently, AT+CSCA parameter is hardcoded to 2222222222 for setting service center address. Change AT+CSCA parameter according to PIXIT indication. Otherwise </w:t>
            </w:r>
            <w:proofErr w:type="spellStart"/>
            <w:r w:rsidRPr="007777EF">
              <w:rPr>
                <w:rFonts w:ascii="Arial" w:eastAsia="SimSun" w:hAnsi="Arial" w:cs="Arial"/>
                <w:lang w:val="en-US" w:eastAsia="ja-JP"/>
              </w:rPr>
              <w:t>rp_DestinationAddress</w:t>
            </w:r>
            <w:proofErr w:type="spellEnd"/>
            <w:r w:rsidRPr="007777EF">
              <w:rPr>
                <w:rFonts w:ascii="Arial" w:eastAsia="SimSun" w:hAnsi="Arial" w:cs="Arial"/>
                <w:lang w:val="en-US" w:eastAsia="ja-JP"/>
              </w:rPr>
              <w:t xml:space="preserve"> will be a mismatch. According to 34.229-1 A.7.7, default value of RP-</w:t>
            </w:r>
            <w:proofErr w:type="spellStart"/>
            <w:r w:rsidRPr="007777EF">
              <w:rPr>
                <w:rFonts w:ascii="Arial" w:eastAsia="SimSun" w:hAnsi="Arial" w:cs="Arial"/>
                <w:lang w:val="en-US" w:eastAsia="ja-JP"/>
              </w:rPr>
              <w:t>DestinationAddress</w:t>
            </w:r>
            <w:proofErr w:type="spellEnd"/>
            <w:r w:rsidRPr="007777EF">
              <w:rPr>
                <w:rFonts w:ascii="Arial" w:eastAsia="SimSun" w:hAnsi="Arial" w:cs="Arial"/>
                <w:lang w:val="en-US" w:eastAsia="ja-JP"/>
              </w:rPr>
              <w:t xml:space="preserve"> should be 112233445566778.</w:t>
            </w:r>
          </w:p>
        </w:tc>
      </w:tr>
      <w:tr w:rsidR="007777EF" w:rsidRPr="007777EF" w14:paraId="319D1CF3" w14:textId="77777777" w:rsidTr="00BD0B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D298C" w14:textId="77777777" w:rsidR="007777EF" w:rsidRPr="007777EF" w:rsidRDefault="007777EF" w:rsidP="007777EF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7777EF">
              <w:rPr>
                <w:rFonts w:ascii="Arial" w:eastAsia="SimSun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92BC" w14:textId="77777777" w:rsidR="007777EF" w:rsidRPr="007777EF" w:rsidRDefault="007777EF" w:rsidP="007777EF">
            <w:pPr>
              <w:spacing w:after="0" w:line="259" w:lineRule="auto"/>
              <w:rPr>
                <w:rFonts w:ascii="Arial" w:eastAsia="Yu Mincho" w:hAnsi="Arial" w:cs="Arial"/>
                <w:lang w:val="en-SG" w:eastAsia="ja-JP"/>
              </w:rPr>
            </w:pPr>
            <w:r w:rsidRPr="007777EF">
              <w:rPr>
                <w:rFonts w:ascii="Arial" w:eastAsia="Yu Mincho" w:hAnsi="Arial" w:cs="Arial"/>
                <w:lang w:val="en-SG" w:eastAsia="ja-JP"/>
              </w:rPr>
              <w:t xml:space="preserve">Change input parameter of </w:t>
            </w:r>
            <w:proofErr w:type="spellStart"/>
            <w:r w:rsidRPr="007777EF">
              <w:rPr>
                <w:rFonts w:ascii="Arial" w:eastAsia="Yu Mincho" w:hAnsi="Arial" w:cs="Arial"/>
                <w:lang w:val="en-SG" w:eastAsia="ja-JP"/>
              </w:rPr>
              <w:t>f_IMS_SMS_AT_CSCA</w:t>
            </w:r>
            <w:proofErr w:type="spellEnd"/>
            <w:r w:rsidRPr="007777EF">
              <w:rPr>
                <w:rFonts w:ascii="Arial" w:eastAsia="Yu Mincho" w:hAnsi="Arial" w:cs="Arial"/>
                <w:lang w:val="en-SG" w:eastAsia="ja-JP"/>
              </w:rPr>
              <w:t xml:space="preserve"> to </w:t>
            </w:r>
            <w:proofErr w:type="spellStart"/>
            <w:r w:rsidRPr="007777EF">
              <w:rPr>
                <w:rFonts w:ascii="Arial" w:eastAsia="Yu Mincho" w:hAnsi="Arial" w:cs="Arial"/>
                <w:lang w:val="en-SG" w:eastAsia="ja-JP"/>
              </w:rPr>
              <w:t>px_SMS_SMSC_InternationalNumber</w:t>
            </w:r>
            <w:proofErr w:type="spellEnd"/>
          </w:p>
        </w:tc>
      </w:tr>
      <w:tr w:rsidR="007777EF" w:rsidRPr="007777EF" w14:paraId="04394AE4" w14:textId="77777777" w:rsidTr="00BD0B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6A6B" w14:textId="77777777" w:rsidR="007777EF" w:rsidRPr="007777EF" w:rsidRDefault="007777EF" w:rsidP="007777EF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7777EF">
              <w:rPr>
                <w:rFonts w:ascii="Arial" w:eastAsia="SimSun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8A67" w14:textId="77777777" w:rsidR="007777EF" w:rsidRPr="007777EF" w:rsidRDefault="007777EF" w:rsidP="007777EF">
            <w:pPr>
              <w:spacing w:after="0"/>
              <w:rPr>
                <w:rFonts w:ascii="Arial" w:eastAsia="SimSun" w:hAnsi="Arial" w:cs="Arial"/>
                <w:color w:val="000000"/>
              </w:rPr>
            </w:pPr>
            <w:proofErr w:type="spellStart"/>
            <w:r w:rsidRPr="007777EF">
              <w:rPr>
                <w:rFonts w:ascii="Arial" w:eastAsia="SimSun" w:hAnsi="Arial" w:cs="Arial"/>
                <w:color w:val="000000"/>
              </w:rPr>
              <w:t>IMS_SMS_Messages.ttcn</w:t>
            </w:r>
            <w:proofErr w:type="spellEnd"/>
          </w:p>
        </w:tc>
      </w:tr>
      <w:tr w:rsidR="007777EF" w:rsidRPr="007777EF" w14:paraId="35B68C4C" w14:textId="77777777" w:rsidTr="00BD0B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CC85" w14:textId="77777777" w:rsidR="007777EF" w:rsidRPr="007777EF" w:rsidRDefault="007777EF" w:rsidP="007777EF">
            <w:pPr>
              <w:spacing w:before="40" w:after="40"/>
              <w:rPr>
                <w:rFonts w:ascii="Arial" w:eastAsia="SimSun" w:hAnsi="Arial" w:cs="Arial"/>
                <w:b/>
                <w:highlight w:val="cyan"/>
              </w:rPr>
            </w:pPr>
            <w:r w:rsidRPr="007777EF">
              <w:rPr>
                <w:rFonts w:ascii="Arial" w:eastAsia="SimSun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CCED" w14:textId="77777777" w:rsidR="007777EF" w:rsidRPr="007777EF" w:rsidRDefault="007777EF" w:rsidP="007777EF">
            <w:pPr>
              <w:rPr>
                <w:rFonts w:eastAsia="SimSun"/>
              </w:rPr>
            </w:pPr>
          </w:p>
        </w:tc>
      </w:tr>
    </w:tbl>
    <w:p w14:paraId="3730FE2D" w14:textId="77777777" w:rsidR="007777EF" w:rsidRPr="007777EF" w:rsidRDefault="007777EF" w:rsidP="007777EF">
      <w:pPr>
        <w:spacing w:after="0"/>
        <w:rPr>
          <w:rFonts w:ascii="Arial" w:eastAsia="SimSun" w:hAnsi="Arial" w:cs="Arial"/>
          <w:b/>
          <w:lang w:eastAsia="en-GB"/>
        </w:rPr>
      </w:pPr>
    </w:p>
    <w:p w14:paraId="6D93D185" w14:textId="77777777" w:rsidR="007777EF" w:rsidRPr="007777EF" w:rsidRDefault="007777EF" w:rsidP="007777EF">
      <w:pPr>
        <w:spacing w:after="0"/>
        <w:rPr>
          <w:rFonts w:ascii="Arial" w:eastAsia="SimSun" w:hAnsi="Arial" w:cs="Arial"/>
          <w:b/>
          <w:lang w:eastAsia="en-GB"/>
        </w:rPr>
      </w:pPr>
      <w:r w:rsidRPr="007777EF">
        <w:rPr>
          <w:rFonts w:ascii="Arial" w:eastAsia="SimSun" w:hAnsi="Arial" w:cs="Arial"/>
          <w:b/>
          <w:lang w:eastAsia="en-GB"/>
        </w:rPr>
        <w:t>Before change:</w:t>
      </w:r>
    </w:p>
    <w:p w14:paraId="5AD9DEF7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</w:p>
    <w:p w14:paraId="734B891D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function f_IMS_SMS_AT_Config() runs on IMS_PTC</w:t>
      </w:r>
    </w:p>
    <w:p w14:paraId="33D80024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{</w:t>
      </w:r>
    </w:p>
    <w:p w14:paraId="008A406B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Set message service as indicated in the PIXIT.</w:t>
      </w:r>
    </w:p>
    <w:p w14:paraId="52D60C75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f_IMS_SMS_AT_CSMS(px_SMS_Service);</w:t>
      </w:r>
    </w:p>
    <w:p w14:paraId="78A8B832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Set Preferrred memory to preferred memories as indicated in the PIXIT.</w:t>
      </w:r>
    </w:p>
    <w:p w14:paraId="7BAF5DB5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f_IMS_SMS_AT_CPMS(px_SMS_PrefMem1, px_SMS_PrefMem2, px_SMS_PrefMem3);</w:t>
      </w:r>
    </w:p>
    <w:p w14:paraId="11AAD939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Set message format to value given as PIXIT parameter</w:t>
      </w:r>
    </w:p>
    <w:p w14:paraId="625C2BE8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f_IMS_SMS_AT_CMGF(px_SMS_MsgFrmt);  // @sic R5s110751 sic@</w:t>
      </w:r>
    </w:p>
    <w:p w14:paraId="050D5913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Set Character Set "GSM"</w:t>
      </w:r>
    </w:p>
    <w:p w14:paraId="6C1ECFB1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f_IMS_SMS_AT_CSCS("""GSM""");</w:t>
      </w:r>
    </w:p>
    <w:p w14:paraId="7512B66E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Set the UE to delete all messages from Preferred message store</w:t>
      </w:r>
    </w:p>
    <w:p w14:paraId="69ED80FC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f_IMS_SMS_AT_CMGD_ALL();</w:t>
      </w:r>
    </w:p>
    <w:p w14:paraId="577A3A75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Set service center address</w:t>
      </w:r>
    </w:p>
    <w:p w14:paraId="07217E76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f_IMS_SMS_AT_CSCA(</w:t>
      </w:r>
      <w:r w:rsidRPr="007777EF">
        <w:rPr>
          <w:rFonts w:ascii="Courier New" w:eastAsia="SimSun" w:hAnsi="Courier New"/>
          <w:noProof/>
          <w:sz w:val="16"/>
          <w:highlight w:val="cyan"/>
          <w:lang w:val="en-SG"/>
        </w:rPr>
        <w:t>"""2222222222"""</w:t>
      </w:r>
      <w:r w:rsidRPr="007777EF">
        <w:rPr>
          <w:rFonts w:ascii="Courier New" w:eastAsia="SimSun" w:hAnsi="Courier New"/>
          <w:noProof/>
          <w:sz w:val="16"/>
          <w:lang w:val="en-SG"/>
        </w:rPr>
        <w:t>, 129);</w:t>
      </w:r>
    </w:p>
    <w:p w14:paraId="2AFD342F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84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>}</w:t>
      </w:r>
    </w:p>
    <w:p w14:paraId="4EC7B535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</w:p>
    <w:p w14:paraId="5E7F8CB1" w14:textId="77777777" w:rsidR="007777EF" w:rsidRPr="007777EF" w:rsidRDefault="007777EF" w:rsidP="007777EF">
      <w:pPr>
        <w:spacing w:after="0"/>
        <w:rPr>
          <w:rFonts w:ascii="Arial" w:eastAsia="SimSun" w:hAnsi="Arial" w:cs="Arial"/>
          <w:b/>
          <w:lang w:val="pt-BR" w:eastAsia="en-GB"/>
        </w:rPr>
      </w:pPr>
    </w:p>
    <w:p w14:paraId="5E45455B" w14:textId="77777777" w:rsidR="007777EF" w:rsidRPr="007777EF" w:rsidRDefault="007777EF" w:rsidP="007777EF">
      <w:pPr>
        <w:spacing w:after="0"/>
        <w:rPr>
          <w:rFonts w:ascii="Arial" w:eastAsia="SimSun" w:hAnsi="Arial" w:cs="Arial"/>
          <w:b/>
          <w:lang w:val="pt-BR" w:eastAsia="en-GB"/>
        </w:rPr>
      </w:pPr>
      <w:r w:rsidRPr="007777EF">
        <w:rPr>
          <w:rFonts w:ascii="Arial" w:eastAsia="SimSun" w:hAnsi="Arial" w:cs="Arial"/>
          <w:b/>
          <w:lang w:val="pt-BR" w:eastAsia="en-GB"/>
        </w:rPr>
        <w:t>After change:</w:t>
      </w:r>
    </w:p>
    <w:p w14:paraId="228292D8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</w:t>
      </w:r>
    </w:p>
    <w:p w14:paraId="064839B2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function f_IMS_SMS_AT_Config() runs on IMS_PTC</w:t>
      </w:r>
    </w:p>
    <w:p w14:paraId="1BDA113F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{</w:t>
      </w:r>
    </w:p>
    <w:p w14:paraId="17D45E7A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Set message service as indicated in the PIXIT.</w:t>
      </w:r>
    </w:p>
    <w:p w14:paraId="493937D3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f_IMS_SMS_AT_CSMS(px_SMS_Service);</w:t>
      </w:r>
    </w:p>
    <w:p w14:paraId="331F7AC3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Set Preferrred memory to preferred memories as indicated in the PIXIT.</w:t>
      </w:r>
    </w:p>
    <w:p w14:paraId="59B54DE6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f_IMS_SMS_AT_CPMS(px_SMS_PrefMem1, px_SMS_PrefMem2, px_SMS_PrefMem3);</w:t>
      </w:r>
    </w:p>
    <w:p w14:paraId="1B7A6033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Set message format to value given as PIXIT parameter</w:t>
      </w:r>
    </w:p>
    <w:p w14:paraId="40C950BB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f_IMS_SMS_AT_CMGF(px_SMS_MsgFrmt);  // @sic R5s110751 sic@</w:t>
      </w:r>
    </w:p>
    <w:p w14:paraId="062AE55D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Set Character Set "GSM"</w:t>
      </w:r>
    </w:p>
    <w:p w14:paraId="36ADC294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lastRenderedPageBreak/>
        <w:t xml:space="preserve">    f_IMS_SMS_AT_CSCS("""GSM""");</w:t>
      </w:r>
    </w:p>
    <w:p w14:paraId="430E7E88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Set the UE to delete all messages from Preferred message store</w:t>
      </w:r>
    </w:p>
    <w:p w14:paraId="1E190E49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f_IMS_SMS_AT_CMGD_ALL();</w:t>
      </w:r>
    </w:p>
    <w:p w14:paraId="4245C90E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Set service center address</w:t>
      </w:r>
    </w:p>
    <w:p w14:paraId="0A3F0351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f_IMS_SMS_AT_CSCA(</w:t>
      </w:r>
      <w:r w:rsidRPr="007777EF">
        <w:rPr>
          <w:rFonts w:ascii="Courier New" w:eastAsia="SimSun" w:hAnsi="Courier New"/>
          <w:noProof/>
          <w:sz w:val="16"/>
          <w:highlight w:val="cyan"/>
          <w:lang w:val="en-SG"/>
        </w:rPr>
        <w:t>px_SMS_SMSC_InternationalNumber</w:t>
      </w:r>
      <w:r w:rsidRPr="007777EF">
        <w:rPr>
          <w:rFonts w:ascii="Courier New" w:eastAsia="SimSun" w:hAnsi="Courier New"/>
          <w:noProof/>
          <w:sz w:val="16"/>
          <w:lang w:val="en-SG"/>
        </w:rPr>
        <w:t>, 129);</w:t>
      </w:r>
    </w:p>
    <w:p w14:paraId="2E6EFD1D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}</w:t>
      </w:r>
    </w:p>
    <w:p w14:paraId="72F10E55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</w:p>
    <w:p w14:paraId="24BFDA0D" w14:textId="77777777" w:rsidR="007777EF" w:rsidRPr="00454A76" w:rsidRDefault="007777EF" w:rsidP="00454A76">
      <w:pPr>
        <w:pStyle w:val="Heading2"/>
        <w:tabs>
          <w:tab w:val="num" w:pos="576"/>
        </w:tabs>
        <w:overflowPunct w:val="0"/>
        <w:autoSpaceDE w:val="0"/>
        <w:autoSpaceDN w:val="0"/>
        <w:adjustRightInd w:val="0"/>
        <w:spacing w:before="480"/>
        <w:ind w:left="576" w:hanging="576"/>
        <w:rPr>
          <w:rFonts w:cs="Arial"/>
          <w:b/>
          <w:bCs/>
          <w:color w:val="000000"/>
          <w:lang w:eastAsia="en-GB"/>
        </w:rPr>
      </w:pPr>
      <w:bookmarkStart w:id="12" w:name="_Toc65073110"/>
      <w:r w:rsidRPr="00454A76">
        <w:rPr>
          <w:rFonts w:cs="Arial"/>
          <w:b/>
          <w:bCs/>
          <w:color w:val="000000"/>
          <w:lang w:eastAsia="en-GB"/>
        </w:rPr>
        <w:t>2.5 Change 5</w:t>
      </w:r>
      <w:bookmarkEnd w:id="12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7777EF" w:rsidRPr="007777EF" w14:paraId="13DCE605" w14:textId="77777777" w:rsidTr="00BD0B6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CF245" w14:textId="77777777" w:rsidR="007777EF" w:rsidRPr="007777EF" w:rsidRDefault="007777EF" w:rsidP="007777EF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7777EF">
              <w:rPr>
                <w:rFonts w:ascii="Arial" w:eastAsia="SimSun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4132" w14:textId="77777777" w:rsidR="007777EF" w:rsidRPr="007777EF" w:rsidRDefault="007777EF" w:rsidP="007777EF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7777EF">
              <w:rPr>
                <w:rFonts w:ascii="Arial" w:eastAsia="Calibri" w:hAnsi="Arial" w:cs="Arial"/>
                <w:color w:val="000000"/>
              </w:rPr>
              <w:t>f_NG_SMS_AT_Config</w:t>
            </w:r>
            <w:proofErr w:type="spellEnd"/>
          </w:p>
        </w:tc>
      </w:tr>
      <w:tr w:rsidR="007777EF" w:rsidRPr="007777EF" w14:paraId="411B2411" w14:textId="77777777" w:rsidTr="00BD0B6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112E7" w14:textId="77777777" w:rsidR="007777EF" w:rsidRPr="007777EF" w:rsidRDefault="007777EF" w:rsidP="007777EF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7777EF">
              <w:rPr>
                <w:rFonts w:ascii="Arial" w:eastAsia="SimSun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ED87" w14:textId="77777777" w:rsidR="007777EF" w:rsidRPr="007777EF" w:rsidRDefault="007777EF" w:rsidP="007777EF">
            <w:pPr>
              <w:spacing w:after="0"/>
              <w:rPr>
                <w:rFonts w:ascii="Arial" w:eastAsia="SimSun" w:hAnsi="Arial" w:cs="Arial"/>
                <w:lang w:val="en-US" w:eastAsia="ja-JP"/>
              </w:rPr>
            </w:pPr>
            <w:r w:rsidRPr="007777EF">
              <w:rPr>
                <w:rFonts w:ascii="Arial" w:eastAsia="SimSun" w:hAnsi="Arial" w:cs="Arial"/>
                <w:lang w:val="en-US" w:eastAsia="ja-JP"/>
              </w:rPr>
              <w:t xml:space="preserve">Currently, AT+CSCA parameter is hardcoded to 2222222222 for setting service center address. Change AT+CSCA parameter according to PIXIT indication. Otherwise </w:t>
            </w:r>
            <w:proofErr w:type="spellStart"/>
            <w:r w:rsidRPr="007777EF">
              <w:rPr>
                <w:rFonts w:ascii="Arial" w:eastAsia="SimSun" w:hAnsi="Arial" w:cs="Arial"/>
                <w:lang w:val="en-US" w:eastAsia="ja-JP"/>
              </w:rPr>
              <w:t>rp_DestinationAddress</w:t>
            </w:r>
            <w:proofErr w:type="spellEnd"/>
            <w:r w:rsidRPr="007777EF">
              <w:rPr>
                <w:rFonts w:ascii="Arial" w:eastAsia="SimSun" w:hAnsi="Arial" w:cs="Arial"/>
                <w:lang w:val="en-US" w:eastAsia="ja-JP"/>
              </w:rPr>
              <w:t xml:space="preserve"> will be a mismatch. According to 34.229-1 A.7.7, default value of RP-</w:t>
            </w:r>
            <w:proofErr w:type="spellStart"/>
            <w:r w:rsidRPr="007777EF">
              <w:rPr>
                <w:rFonts w:ascii="Arial" w:eastAsia="SimSun" w:hAnsi="Arial" w:cs="Arial"/>
                <w:lang w:val="en-US" w:eastAsia="ja-JP"/>
              </w:rPr>
              <w:t>DestinationAddress</w:t>
            </w:r>
            <w:proofErr w:type="spellEnd"/>
            <w:r w:rsidRPr="007777EF">
              <w:rPr>
                <w:rFonts w:ascii="Arial" w:eastAsia="SimSun" w:hAnsi="Arial" w:cs="Arial"/>
                <w:lang w:val="en-US" w:eastAsia="ja-JP"/>
              </w:rPr>
              <w:t xml:space="preserve"> should be 112233445566778.</w:t>
            </w:r>
          </w:p>
        </w:tc>
      </w:tr>
      <w:tr w:rsidR="007777EF" w:rsidRPr="007777EF" w14:paraId="10C6A674" w14:textId="77777777" w:rsidTr="00BD0B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79B7" w14:textId="77777777" w:rsidR="007777EF" w:rsidRPr="007777EF" w:rsidRDefault="007777EF" w:rsidP="007777EF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7777EF">
              <w:rPr>
                <w:rFonts w:ascii="Arial" w:eastAsia="SimSun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3DA5" w14:textId="77777777" w:rsidR="007777EF" w:rsidRPr="007777EF" w:rsidRDefault="007777EF" w:rsidP="007777EF">
            <w:pPr>
              <w:spacing w:after="0" w:line="259" w:lineRule="auto"/>
              <w:rPr>
                <w:rFonts w:ascii="Arial" w:eastAsia="Yu Mincho" w:hAnsi="Arial" w:cs="Arial"/>
                <w:lang w:val="en-SG" w:eastAsia="ja-JP"/>
              </w:rPr>
            </w:pPr>
            <w:r w:rsidRPr="007777EF">
              <w:rPr>
                <w:rFonts w:ascii="Arial" w:eastAsia="Yu Mincho" w:hAnsi="Arial" w:cs="Arial"/>
                <w:lang w:val="en-SG" w:eastAsia="ja-JP"/>
              </w:rPr>
              <w:t xml:space="preserve">Change input parameter of </w:t>
            </w:r>
            <w:proofErr w:type="spellStart"/>
            <w:r w:rsidRPr="007777EF">
              <w:rPr>
                <w:rFonts w:ascii="Arial" w:eastAsia="Yu Mincho" w:hAnsi="Arial" w:cs="Arial"/>
                <w:lang w:val="en-SG" w:eastAsia="ja-JP"/>
              </w:rPr>
              <w:t>f_IMS_SMS_AT_CSCA</w:t>
            </w:r>
            <w:proofErr w:type="spellEnd"/>
            <w:r w:rsidRPr="007777EF">
              <w:rPr>
                <w:rFonts w:ascii="Arial" w:eastAsia="Yu Mincho" w:hAnsi="Arial" w:cs="Arial"/>
                <w:lang w:val="en-SG" w:eastAsia="ja-JP"/>
              </w:rPr>
              <w:t xml:space="preserve"> to </w:t>
            </w:r>
            <w:proofErr w:type="spellStart"/>
            <w:r w:rsidRPr="007777EF">
              <w:rPr>
                <w:rFonts w:ascii="Arial" w:eastAsia="Yu Mincho" w:hAnsi="Arial" w:cs="Arial"/>
                <w:lang w:val="en-SG" w:eastAsia="ja-JP"/>
              </w:rPr>
              <w:t>px_SMS_SMSC_InternationalNumber</w:t>
            </w:r>
            <w:proofErr w:type="spellEnd"/>
          </w:p>
        </w:tc>
      </w:tr>
      <w:tr w:rsidR="007777EF" w:rsidRPr="007777EF" w14:paraId="0F8DCF16" w14:textId="77777777" w:rsidTr="00BD0B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C7CDE" w14:textId="77777777" w:rsidR="007777EF" w:rsidRPr="007777EF" w:rsidRDefault="007777EF" w:rsidP="007777EF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7777EF">
              <w:rPr>
                <w:rFonts w:ascii="Arial" w:eastAsia="SimSun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2A7D" w14:textId="77777777" w:rsidR="007777EF" w:rsidRPr="007777EF" w:rsidRDefault="007777EF" w:rsidP="007777EF">
            <w:pPr>
              <w:spacing w:after="0"/>
              <w:rPr>
                <w:rFonts w:ascii="Arial" w:eastAsia="SimSun" w:hAnsi="Arial" w:cs="Arial"/>
                <w:color w:val="000000"/>
              </w:rPr>
            </w:pPr>
            <w:r w:rsidRPr="007777EF">
              <w:rPr>
                <w:rFonts w:ascii="Arial" w:eastAsia="SimSun" w:hAnsi="Arial" w:cs="Arial"/>
                <w:color w:val="000000"/>
              </w:rPr>
              <w:t>SMSoverNAS_NR5GC.ttcn</w:t>
            </w:r>
          </w:p>
        </w:tc>
      </w:tr>
      <w:tr w:rsidR="007777EF" w:rsidRPr="007777EF" w14:paraId="765E49BF" w14:textId="77777777" w:rsidTr="00BD0B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3205" w14:textId="77777777" w:rsidR="007777EF" w:rsidRPr="007777EF" w:rsidRDefault="007777EF" w:rsidP="007777EF">
            <w:pPr>
              <w:spacing w:before="40" w:after="40"/>
              <w:rPr>
                <w:rFonts w:ascii="Arial" w:eastAsia="SimSun" w:hAnsi="Arial" w:cs="Arial"/>
                <w:b/>
                <w:highlight w:val="cyan"/>
              </w:rPr>
            </w:pPr>
            <w:r w:rsidRPr="007777EF">
              <w:rPr>
                <w:rFonts w:ascii="Arial" w:eastAsia="SimSun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B80B" w14:textId="77777777" w:rsidR="007777EF" w:rsidRPr="007777EF" w:rsidRDefault="007777EF" w:rsidP="007777EF">
            <w:pPr>
              <w:rPr>
                <w:rFonts w:eastAsia="SimSun"/>
              </w:rPr>
            </w:pPr>
          </w:p>
        </w:tc>
      </w:tr>
    </w:tbl>
    <w:p w14:paraId="1A4016BB" w14:textId="77777777" w:rsidR="007777EF" w:rsidRPr="007777EF" w:rsidRDefault="007777EF" w:rsidP="007777EF">
      <w:pPr>
        <w:spacing w:after="0"/>
        <w:rPr>
          <w:rFonts w:ascii="Arial" w:eastAsia="SimSun" w:hAnsi="Arial" w:cs="Arial"/>
          <w:b/>
          <w:lang w:eastAsia="en-GB"/>
        </w:rPr>
      </w:pPr>
    </w:p>
    <w:p w14:paraId="27B4BE9B" w14:textId="77777777" w:rsidR="007777EF" w:rsidRPr="007777EF" w:rsidRDefault="007777EF" w:rsidP="007777EF">
      <w:pPr>
        <w:spacing w:after="0"/>
        <w:rPr>
          <w:rFonts w:ascii="Arial" w:eastAsia="SimSun" w:hAnsi="Arial" w:cs="Arial"/>
          <w:b/>
          <w:lang w:eastAsia="en-GB"/>
        </w:rPr>
      </w:pPr>
      <w:r w:rsidRPr="007777EF">
        <w:rPr>
          <w:rFonts w:ascii="Arial" w:eastAsia="SimSun" w:hAnsi="Arial" w:cs="Arial"/>
          <w:b/>
          <w:lang w:eastAsia="en-GB"/>
        </w:rPr>
        <w:t>Before change:</w:t>
      </w:r>
    </w:p>
    <w:p w14:paraId="5C00FC66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</w:p>
    <w:p w14:paraId="2CDFC8D2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function f_NG_SMS_AT_Config() runs on NR_BASE_PTC</w:t>
      </w:r>
    </w:p>
    <w:p w14:paraId="2027EC1E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{</w:t>
      </w:r>
    </w:p>
    <w:p w14:paraId="369A0DD8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Set message service as indicated in the PIXIT.</w:t>
      </w:r>
    </w:p>
    <w:p w14:paraId="4F11F43B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f_NG_SMS_AT_CSMS(px_SMS_Service);</w:t>
      </w:r>
    </w:p>
    <w:p w14:paraId="7ED35053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Set Preferrred memory to preferred memories as indicated in the PIXIT.</w:t>
      </w:r>
    </w:p>
    <w:p w14:paraId="0BBD78A4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f_NG_SMS_AT_CPMS(px_SMS_PrefMem1, px_SMS_PrefMem2, px_SMS_PrefMem3);</w:t>
      </w:r>
    </w:p>
    <w:p w14:paraId="7EC9E20C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Set message format to value given as PIXIT parameter</w:t>
      </w:r>
    </w:p>
    <w:p w14:paraId="21F1E896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f_NG_SMS_AT_CMGF(px_SMS_MsgFrmt);  // @sic R5s110751 sic@</w:t>
      </w:r>
    </w:p>
    <w:p w14:paraId="587490A4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Set Character Set "GSM"</w:t>
      </w:r>
    </w:p>
    <w:p w14:paraId="0ADDCEBB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f_NG_SMS_AT_CSCS("""GSM""");</w:t>
      </w:r>
    </w:p>
    <w:p w14:paraId="7A5085AA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Set the UE to delete all messages from Preferred message store</w:t>
      </w:r>
    </w:p>
    <w:p w14:paraId="7E24D1A0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f_NG_SMS_AT_CMGD_ALL();</w:t>
      </w:r>
    </w:p>
    <w:p w14:paraId="658AE587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Set service center address</w:t>
      </w:r>
    </w:p>
    <w:p w14:paraId="1C94565E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f_NG_SMS_AT_CSCA(</w:t>
      </w:r>
      <w:r w:rsidRPr="007777EF">
        <w:rPr>
          <w:rFonts w:ascii="Courier New" w:eastAsia="SimSun" w:hAnsi="Courier New"/>
          <w:noProof/>
          <w:sz w:val="16"/>
          <w:highlight w:val="cyan"/>
          <w:lang w:val="en-SG"/>
        </w:rPr>
        <w:t>"""2222222222"""</w:t>
      </w:r>
      <w:r w:rsidRPr="007777EF">
        <w:rPr>
          <w:rFonts w:ascii="Courier New" w:eastAsia="SimSun" w:hAnsi="Courier New"/>
          <w:noProof/>
          <w:sz w:val="16"/>
          <w:lang w:val="en-SG"/>
        </w:rPr>
        <w:t>, 129);</w:t>
      </w:r>
    </w:p>
    <w:p w14:paraId="01C22453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}</w:t>
      </w:r>
    </w:p>
    <w:p w14:paraId="0FF84545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</w:p>
    <w:p w14:paraId="428615A0" w14:textId="77777777" w:rsidR="007777EF" w:rsidRPr="007777EF" w:rsidRDefault="007777EF" w:rsidP="007777EF">
      <w:pPr>
        <w:spacing w:after="0"/>
        <w:rPr>
          <w:rFonts w:ascii="Arial" w:eastAsia="SimSun" w:hAnsi="Arial" w:cs="Arial"/>
          <w:b/>
          <w:lang w:val="pt-BR" w:eastAsia="en-GB"/>
        </w:rPr>
      </w:pPr>
    </w:p>
    <w:p w14:paraId="2CF87664" w14:textId="77777777" w:rsidR="007777EF" w:rsidRPr="007777EF" w:rsidRDefault="007777EF" w:rsidP="007777EF">
      <w:pPr>
        <w:spacing w:after="0"/>
        <w:rPr>
          <w:rFonts w:ascii="Arial" w:eastAsia="SimSun" w:hAnsi="Arial" w:cs="Arial"/>
          <w:b/>
          <w:lang w:val="pt-BR" w:eastAsia="en-GB"/>
        </w:rPr>
      </w:pPr>
      <w:r w:rsidRPr="007777EF">
        <w:rPr>
          <w:rFonts w:ascii="Arial" w:eastAsia="SimSun" w:hAnsi="Arial" w:cs="Arial"/>
          <w:b/>
          <w:lang w:val="pt-BR" w:eastAsia="en-GB"/>
        </w:rPr>
        <w:t>After change:</w:t>
      </w:r>
    </w:p>
    <w:p w14:paraId="52E296F2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</w:t>
      </w:r>
    </w:p>
    <w:p w14:paraId="59C599BB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function f_NG_SMS_AT_Config() runs on NR_BASE_PTC</w:t>
      </w:r>
    </w:p>
    <w:p w14:paraId="0CA77048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{</w:t>
      </w:r>
    </w:p>
    <w:p w14:paraId="0E8B295D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Set message service as indicated in the PIXIT.</w:t>
      </w:r>
    </w:p>
    <w:p w14:paraId="0BBE98E6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f_NG_SMS_AT_CSMS(px_SMS_Service);</w:t>
      </w:r>
    </w:p>
    <w:p w14:paraId="29FC674E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Set Preferrred memory to preferred memories as indicated in the PIXIT.</w:t>
      </w:r>
    </w:p>
    <w:p w14:paraId="5313D435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f_NG_SMS_AT_CPMS(px_SMS_PrefMem1, px_SMS_PrefMem2, px_SMS_PrefMem3);</w:t>
      </w:r>
    </w:p>
    <w:p w14:paraId="3AC0C9EC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Set message format to value given as PIXIT parameter</w:t>
      </w:r>
    </w:p>
    <w:p w14:paraId="110F4651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f_NG_SMS_AT_CMGF(px_SMS_MsgFrmt);  // @sic R5s110751 sic@</w:t>
      </w:r>
    </w:p>
    <w:p w14:paraId="12095444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Set Character Set "GSM"</w:t>
      </w:r>
    </w:p>
    <w:p w14:paraId="0AF26915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f_NG_SMS_AT_CSCS("""GSM""");</w:t>
      </w:r>
    </w:p>
    <w:p w14:paraId="10B5FCD6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Set the UE to delete all messages from Preferred message store</w:t>
      </w:r>
    </w:p>
    <w:p w14:paraId="30B145AE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f_NG_SMS_AT_CMGD_ALL();</w:t>
      </w:r>
    </w:p>
    <w:p w14:paraId="1BCAF6EF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Set service center address</w:t>
      </w:r>
    </w:p>
    <w:p w14:paraId="546FF6AE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f_NG_SMS_AT_CSCA(</w:t>
      </w:r>
      <w:r w:rsidRPr="007777EF">
        <w:rPr>
          <w:rFonts w:ascii="Courier New" w:eastAsia="SimSun" w:hAnsi="Courier New"/>
          <w:noProof/>
          <w:sz w:val="16"/>
          <w:highlight w:val="cyan"/>
          <w:lang w:val="en-SG"/>
        </w:rPr>
        <w:t>px_SMS_SMSC_InternationalNumber</w:t>
      </w:r>
      <w:r w:rsidRPr="007777EF">
        <w:rPr>
          <w:rFonts w:ascii="Courier New" w:eastAsia="SimSun" w:hAnsi="Courier New"/>
          <w:noProof/>
          <w:sz w:val="16"/>
          <w:lang w:val="en-SG"/>
        </w:rPr>
        <w:t>, 129);</w:t>
      </w:r>
    </w:p>
    <w:p w14:paraId="66575277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}</w:t>
      </w:r>
    </w:p>
    <w:p w14:paraId="3F039697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</w:p>
    <w:p w14:paraId="150459E1" w14:textId="77777777" w:rsidR="007777EF" w:rsidRPr="007777EF" w:rsidRDefault="007777EF" w:rsidP="007777EF"/>
    <w:sectPr w:rsidR="007777EF" w:rsidRPr="007777E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2E0221" w14:textId="77777777" w:rsidR="00007431" w:rsidRDefault="00007431">
      <w:r>
        <w:separator/>
      </w:r>
    </w:p>
  </w:endnote>
  <w:endnote w:type="continuationSeparator" w:id="0">
    <w:p w14:paraId="5ABEF3FD" w14:textId="77777777" w:rsidR="00007431" w:rsidRDefault="00007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6E0655" w14:textId="77777777" w:rsidR="00007431" w:rsidRDefault="00007431">
      <w:r>
        <w:separator/>
      </w:r>
    </w:p>
  </w:footnote>
  <w:footnote w:type="continuationSeparator" w:id="0">
    <w:p w14:paraId="3DD0F7D0" w14:textId="77777777" w:rsidR="00007431" w:rsidRDefault="000074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AFD4318"/>
    <w:multiLevelType w:val="hybridMultilevel"/>
    <w:tmpl w:val="813C4B4C"/>
    <w:lvl w:ilvl="0" w:tplc="1BBC6358">
      <w:start w:val="1"/>
      <w:numFmt w:val="decimal"/>
      <w:lvlText w:val="%1."/>
      <w:lvlJc w:val="left"/>
      <w:pPr>
        <w:ind w:left="5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8" w:hanging="360"/>
      </w:pPr>
    </w:lvl>
    <w:lvl w:ilvl="2" w:tplc="0409001B" w:tentative="1">
      <w:start w:val="1"/>
      <w:numFmt w:val="lowerRoman"/>
      <w:lvlText w:val="%3."/>
      <w:lvlJc w:val="right"/>
      <w:pPr>
        <w:ind w:left="2028" w:hanging="180"/>
      </w:pPr>
    </w:lvl>
    <w:lvl w:ilvl="3" w:tplc="0409000F" w:tentative="1">
      <w:start w:val="1"/>
      <w:numFmt w:val="decimal"/>
      <w:lvlText w:val="%4."/>
      <w:lvlJc w:val="left"/>
      <w:pPr>
        <w:ind w:left="2748" w:hanging="360"/>
      </w:pPr>
    </w:lvl>
    <w:lvl w:ilvl="4" w:tplc="04090019" w:tentative="1">
      <w:start w:val="1"/>
      <w:numFmt w:val="lowerLetter"/>
      <w:lvlText w:val="%5."/>
      <w:lvlJc w:val="left"/>
      <w:pPr>
        <w:ind w:left="3468" w:hanging="360"/>
      </w:pPr>
    </w:lvl>
    <w:lvl w:ilvl="5" w:tplc="0409001B" w:tentative="1">
      <w:start w:val="1"/>
      <w:numFmt w:val="lowerRoman"/>
      <w:lvlText w:val="%6."/>
      <w:lvlJc w:val="right"/>
      <w:pPr>
        <w:ind w:left="4188" w:hanging="180"/>
      </w:pPr>
    </w:lvl>
    <w:lvl w:ilvl="6" w:tplc="0409000F" w:tentative="1">
      <w:start w:val="1"/>
      <w:numFmt w:val="decimal"/>
      <w:lvlText w:val="%7."/>
      <w:lvlJc w:val="left"/>
      <w:pPr>
        <w:ind w:left="4908" w:hanging="360"/>
      </w:pPr>
    </w:lvl>
    <w:lvl w:ilvl="7" w:tplc="04090019" w:tentative="1">
      <w:start w:val="1"/>
      <w:numFmt w:val="lowerLetter"/>
      <w:lvlText w:val="%8."/>
      <w:lvlJc w:val="left"/>
      <w:pPr>
        <w:ind w:left="5628" w:hanging="360"/>
      </w:pPr>
    </w:lvl>
    <w:lvl w:ilvl="8" w:tplc="0409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3" w15:restartNumberingAfterBreak="0">
    <w:nsid w:val="4F3F584C"/>
    <w:multiLevelType w:val="hybridMultilevel"/>
    <w:tmpl w:val="8F368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C14960"/>
    <w:multiLevelType w:val="hybridMultilevel"/>
    <w:tmpl w:val="CD4EA8AE"/>
    <w:lvl w:ilvl="0" w:tplc="A5BA70C0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B10075B"/>
    <w:multiLevelType w:val="hybridMultilevel"/>
    <w:tmpl w:val="806415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912FCB"/>
    <w:multiLevelType w:val="hybridMultilevel"/>
    <w:tmpl w:val="C7BE3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6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431"/>
    <w:rsid w:val="00022E4A"/>
    <w:rsid w:val="000A6394"/>
    <w:rsid w:val="000B2C6D"/>
    <w:rsid w:val="000B78F4"/>
    <w:rsid w:val="000B7FED"/>
    <w:rsid w:val="000C038A"/>
    <w:rsid w:val="000C6598"/>
    <w:rsid w:val="000D44B3"/>
    <w:rsid w:val="001222B9"/>
    <w:rsid w:val="00134C93"/>
    <w:rsid w:val="00145D43"/>
    <w:rsid w:val="00156413"/>
    <w:rsid w:val="00185AC5"/>
    <w:rsid w:val="00192018"/>
    <w:rsid w:val="00192C46"/>
    <w:rsid w:val="00194045"/>
    <w:rsid w:val="001A08B3"/>
    <w:rsid w:val="001A09A3"/>
    <w:rsid w:val="001A433F"/>
    <w:rsid w:val="001A7B60"/>
    <w:rsid w:val="001B52F0"/>
    <w:rsid w:val="001B7A65"/>
    <w:rsid w:val="001E41F3"/>
    <w:rsid w:val="001F34BC"/>
    <w:rsid w:val="002118AB"/>
    <w:rsid w:val="002160BA"/>
    <w:rsid w:val="00231422"/>
    <w:rsid w:val="00235975"/>
    <w:rsid w:val="0025709B"/>
    <w:rsid w:val="0026004D"/>
    <w:rsid w:val="00261F2E"/>
    <w:rsid w:val="002640DD"/>
    <w:rsid w:val="00275D12"/>
    <w:rsid w:val="00284FEB"/>
    <w:rsid w:val="002860C4"/>
    <w:rsid w:val="00296A34"/>
    <w:rsid w:val="002B5741"/>
    <w:rsid w:val="002C4C78"/>
    <w:rsid w:val="002D170A"/>
    <w:rsid w:val="002D362B"/>
    <w:rsid w:val="002E472E"/>
    <w:rsid w:val="002F3E79"/>
    <w:rsid w:val="00305409"/>
    <w:rsid w:val="00312075"/>
    <w:rsid w:val="00317F09"/>
    <w:rsid w:val="003229EE"/>
    <w:rsid w:val="00344D50"/>
    <w:rsid w:val="003609EF"/>
    <w:rsid w:val="0036231A"/>
    <w:rsid w:val="00374DD4"/>
    <w:rsid w:val="003A22C0"/>
    <w:rsid w:val="003A3CA7"/>
    <w:rsid w:val="003B67E8"/>
    <w:rsid w:val="003E1A36"/>
    <w:rsid w:val="003E6E1E"/>
    <w:rsid w:val="0040335A"/>
    <w:rsid w:val="00410371"/>
    <w:rsid w:val="00423A59"/>
    <w:rsid w:val="004242F1"/>
    <w:rsid w:val="00454A76"/>
    <w:rsid w:val="004B75B7"/>
    <w:rsid w:val="004E518C"/>
    <w:rsid w:val="004E7C2F"/>
    <w:rsid w:val="0051580D"/>
    <w:rsid w:val="005205CA"/>
    <w:rsid w:val="0054010A"/>
    <w:rsid w:val="00547111"/>
    <w:rsid w:val="0055160B"/>
    <w:rsid w:val="005771EB"/>
    <w:rsid w:val="00592D74"/>
    <w:rsid w:val="005939CC"/>
    <w:rsid w:val="005E2C44"/>
    <w:rsid w:val="006204A4"/>
    <w:rsid w:val="00621188"/>
    <w:rsid w:val="006257ED"/>
    <w:rsid w:val="00627788"/>
    <w:rsid w:val="00664D64"/>
    <w:rsid w:val="00665C47"/>
    <w:rsid w:val="00674B90"/>
    <w:rsid w:val="00676581"/>
    <w:rsid w:val="00695808"/>
    <w:rsid w:val="006B3C17"/>
    <w:rsid w:val="006B46FB"/>
    <w:rsid w:val="006D553E"/>
    <w:rsid w:val="006E21FB"/>
    <w:rsid w:val="00705044"/>
    <w:rsid w:val="007255FD"/>
    <w:rsid w:val="00756791"/>
    <w:rsid w:val="007777EF"/>
    <w:rsid w:val="00780A62"/>
    <w:rsid w:val="00792342"/>
    <w:rsid w:val="007977A8"/>
    <w:rsid w:val="007A6714"/>
    <w:rsid w:val="007B512A"/>
    <w:rsid w:val="007C2097"/>
    <w:rsid w:val="007D1C0C"/>
    <w:rsid w:val="007D675E"/>
    <w:rsid w:val="007D6A07"/>
    <w:rsid w:val="007F7259"/>
    <w:rsid w:val="0080323B"/>
    <w:rsid w:val="008040A8"/>
    <w:rsid w:val="008279FA"/>
    <w:rsid w:val="008535B7"/>
    <w:rsid w:val="008626E7"/>
    <w:rsid w:val="00870EE7"/>
    <w:rsid w:val="00877A68"/>
    <w:rsid w:val="008863B9"/>
    <w:rsid w:val="0089659C"/>
    <w:rsid w:val="008A45A6"/>
    <w:rsid w:val="008B5172"/>
    <w:rsid w:val="008C3555"/>
    <w:rsid w:val="008F3789"/>
    <w:rsid w:val="008F686C"/>
    <w:rsid w:val="009148DE"/>
    <w:rsid w:val="00937A5E"/>
    <w:rsid w:val="00941E30"/>
    <w:rsid w:val="00945238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1D8C"/>
    <w:rsid w:val="00A47E70"/>
    <w:rsid w:val="00A50CF0"/>
    <w:rsid w:val="00A7671C"/>
    <w:rsid w:val="00A97423"/>
    <w:rsid w:val="00AA2CBC"/>
    <w:rsid w:val="00AC5820"/>
    <w:rsid w:val="00AD1CD8"/>
    <w:rsid w:val="00AD3E21"/>
    <w:rsid w:val="00B258BB"/>
    <w:rsid w:val="00B31257"/>
    <w:rsid w:val="00B66BAF"/>
    <w:rsid w:val="00B67B97"/>
    <w:rsid w:val="00B72442"/>
    <w:rsid w:val="00B968C8"/>
    <w:rsid w:val="00BA3EC5"/>
    <w:rsid w:val="00BA51D9"/>
    <w:rsid w:val="00BB5DFC"/>
    <w:rsid w:val="00BD279D"/>
    <w:rsid w:val="00BD5226"/>
    <w:rsid w:val="00BD6BB8"/>
    <w:rsid w:val="00C350C5"/>
    <w:rsid w:val="00C462F9"/>
    <w:rsid w:val="00C66BA2"/>
    <w:rsid w:val="00C74064"/>
    <w:rsid w:val="00C95985"/>
    <w:rsid w:val="00C96723"/>
    <w:rsid w:val="00CA7388"/>
    <w:rsid w:val="00CB6EB9"/>
    <w:rsid w:val="00CC5026"/>
    <w:rsid w:val="00CC68D0"/>
    <w:rsid w:val="00CF18A2"/>
    <w:rsid w:val="00CF4DEE"/>
    <w:rsid w:val="00D03794"/>
    <w:rsid w:val="00D03F9A"/>
    <w:rsid w:val="00D06D51"/>
    <w:rsid w:val="00D13E5E"/>
    <w:rsid w:val="00D24991"/>
    <w:rsid w:val="00D37CD9"/>
    <w:rsid w:val="00D50255"/>
    <w:rsid w:val="00D66520"/>
    <w:rsid w:val="00D765CF"/>
    <w:rsid w:val="00DA5F2B"/>
    <w:rsid w:val="00DD50BB"/>
    <w:rsid w:val="00DE34CF"/>
    <w:rsid w:val="00DE434A"/>
    <w:rsid w:val="00DE7626"/>
    <w:rsid w:val="00E1190D"/>
    <w:rsid w:val="00E13F3D"/>
    <w:rsid w:val="00E252E0"/>
    <w:rsid w:val="00E259B2"/>
    <w:rsid w:val="00E34898"/>
    <w:rsid w:val="00E8004F"/>
    <w:rsid w:val="00EA388B"/>
    <w:rsid w:val="00EA59C6"/>
    <w:rsid w:val="00EB09B7"/>
    <w:rsid w:val="00EE7D7C"/>
    <w:rsid w:val="00F25D98"/>
    <w:rsid w:val="00F300FB"/>
    <w:rsid w:val="00F35A4A"/>
    <w:rsid w:val="00F47884"/>
    <w:rsid w:val="00FA76FD"/>
    <w:rsid w:val="00FB6386"/>
    <w:rsid w:val="00FB7393"/>
    <w:rsid w:val="00FC79FD"/>
    <w:rsid w:val="00FE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FE64DA"/>
    <w:pPr>
      <w:ind w:left="720"/>
      <w:contextualSpacing/>
    </w:pPr>
  </w:style>
  <w:style w:type="character" w:customStyle="1" w:styleId="Heading2Char">
    <w:name w:val="Heading 2 Char"/>
    <w:aliases w:val="Head2A Char,2 Char,H2 Char,h2 Char"/>
    <w:link w:val="Heading2"/>
    <w:rsid w:val="00454A76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77327-421D-43AC-92AD-DEF12F94A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6</Pages>
  <Words>1757</Words>
  <Characters>10017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11751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7</cp:revision>
  <cp:lastPrinted>1900-01-01T08:00:00Z</cp:lastPrinted>
  <dcterms:created xsi:type="dcterms:W3CDTF">2021-02-19T13:21:00Z</dcterms:created>
  <dcterms:modified xsi:type="dcterms:W3CDTF">2021-02-24T15:31:00Z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