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7429441D" w:rsidR="00185AC5" w:rsidRPr="00BA0A7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TSG/WGRef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RAN5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noProof/>
          <w:sz w:val="24"/>
        </w:rPr>
        <w:t xml:space="preserve"> Meeting #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MtgSeq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2021</w:t>
      </w:r>
      <w:r w:rsidR="00192018" w:rsidRPr="00BA0A75">
        <w:rPr>
          <w:b/>
          <w:noProof/>
          <w:sz w:val="24"/>
        </w:rPr>
        <w:fldChar w:fldCharType="end"/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MtgTitle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-TTCN email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i/>
          <w:noProof/>
          <w:sz w:val="28"/>
        </w:rPr>
        <w:tab/>
      </w:r>
      <w:r w:rsidR="006317C7" w:rsidRPr="006317C7">
        <w:rPr>
          <w:b/>
          <w:i/>
          <w:noProof/>
          <w:sz w:val="28"/>
        </w:rPr>
        <w:t>R5s210271</w:t>
      </w:r>
    </w:p>
    <w:p w14:paraId="55280942" w14:textId="77777777" w:rsidR="00185AC5" w:rsidRPr="00BA0A75" w:rsidRDefault="00192018" w:rsidP="00185AC5">
      <w:pPr>
        <w:pStyle w:val="CRCoverPage"/>
        <w:outlineLvl w:val="0"/>
        <w:rPr>
          <w:b/>
          <w:noProof/>
          <w:sz w:val="24"/>
        </w:rPr>
      </w:pP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Location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Online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="00185AC5" w:rsidRPr="00BA0A75">
        <w:fldChar w:fldCharType="begin"/>
      </w:r>
      <w:r w:rsidR="00185AC5" w:rsidRPr="00BA0A75">
        <w:instrText xml:space="preserve"> DOCPROPERTY  Country  \* MERGEFORMAT </w:instrText>
      </w:r>
      <w:r w:rsidR="00185AC5" w:rsidRPr="00BA0A75"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StartDate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7th Dec 2020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 -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EndDate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31st Dec 2021</w:t>
      </w:r>
      <w:r w:rsidRPr="00BA0A7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:rsidRPr="00BA0A75" w14:paraId="76964651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0A75">
              <w:rPr>
                <w:i/>
                <w:noProof/>
                <w:sz w:val="14"/>
              </w:rPr>
              <w:t>CR-Form-v12.1</w:t>
            </w:r>
          </w:p>
        </w:tc>
      </w:tr>
      <w:tr w:rsidR="00185AC5" w:rsidRPr="00BA0A75" w14:paraId="7429B5F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32"/>
              </w:rPr>
              <w:t>CHANGE REQUEST</w:t>
            </w:r>
          </w:p>
        </w:tc>
      </w:tr>
      <w:tr w:rsidR="00185AC5" w:rsidRPr="00BA0A75" w14:paraId="1BDF01E6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Pr="00BA0A7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BA0A75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23285C3D" w:rsidR="00185AC5" w:rsidRPr="00BA0A75" w:rsidRDefault="006317C7" w:rsidP="009746C8">
            <w:pPr>
              <w:pStyle w:val="CRCoverPage"/>
              <w:spacing w:after="0"/>
              <w:rPr>
                <w:noProof/>
              </w:rPr>
            </w:pPr>
            <w:r w:rsidRPr="006317C7">
              <w:rPr>
                <w:b/>
                <w:noProof/>
                <w:sz w:val="28"/>
              </w:rPr>
              <w:t>1594</w:t>
            </w:r>
          </w:p>
        </w:tc>
        <w:tc>
          <w:tcPr>
            <w:tcW w:w="709" w:type="dxa"/>
          </w:tcPr>
          <w:p w14:paraId="0920BD9E" w14:textId="77777777" w:rsidR="00185AC5" w:rsidRPr="00BA0A7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BA0A75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-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Pr="00BA0A7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16.0.0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7477A8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404ABCA1" w:rsidR="00185AC5" w:rsidRDefault="00FC77FA" w:rsidP="007366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AC5">
              <w:t xml:space="preserve">Correction </w:t>
            </w:r>
            <w:r w:rsidR="00BA0A75">
              <w:t xml:space="preserve">to NR5GC test case </w:t>
            </w:r>
            <w:r w:rsidR="00736627">
              <w:t>8.1.3.1.23</w:t>
            </w:r>
            <w:r w:rsidR="00185AC5">
              <w:t xml:space="preserve"> </w:t>
            </w:r>
            <w:r>
              <w:fldChar w:fldCharType="end"/>
            </w:r>
            <w:bookmarkEnd w:id="0"/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38BD64A0" w:rsidR="00185AC5" w:rsidRDefault="00192018" w:rsidP="00B44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</w:t>
            </w:r>
            <w:r w:rsidR="009746C8">
              <w:rPr>
                <w:noProof/>
              </w:rPr>
              <w:t>2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4DD5">
              <w:rPr>
                <w:noProof/>
              </w:rPr>
              <w:t>1</w:t>
            </w:r>
            <w:r w:rsidR="00736627">
              <w:rPr>
                <w:noProof/>
              </w:rPr>
              <w:t>6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4FD0CEE9" w:rsidR="00185AC5" w:rsidRDefault="00800066" w:rsidP="00800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In step9</w:t>
            </w:r>
            <w:r w:rsidR="00E558F6">
              <w:rPr>
                <w:rFonts w:cs="Arial"/>
                <w:color w:val="000000"/>
                <w:lang w:eastAsia="zh-CN"/>
              </w:rPr>
              <w:t>, Measurement Report Quantity is infinity. So SS will receive the Measurement Reports continuously. If we don’t ignore t</w:t>
            </w:r>
            <w:r>
              <w:rPr>
                <w:rFonts w:cs="Arial"/>
                <w:color w:val="000000"/>
                <w:lang w:eastAsia="zh-CN"/>
              </w:rPr>
              <w:t>he Measurement Reports in step9</w:t>
            </w:r>
            <w:r w:rsidR="00E558F6">
              <w:rPr>
                <w:rFonts w:cs="Arial"/>
                <w:color w:val="000000"/>
                <w:lang w:eastAsia="zh-CN"/>
              </w:rPr>
              <w:t>, it will cause failure in step10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33534584" w:rsidR="00185AC5" w:rsidRDefault="00E558F6" w:rsidP="00800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Capture and ignore Measurement Reports in step9.</w:t>
            </w:r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560FC52D" w:rsidR="00185AC5" w:rsidRDefault="00736627" w:rsidP="00736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8.1.3.1.23</w:t>
            </w:r>
            <w:r w:rsidR="00BA0A75">
              <w:rPr>
                <w:noProof/>
              </w:rPr>
              <w:t>.NR5GC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335736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1A1F7F" w14:textId="371453CC" w:rsidR="003A4EF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A4EF9" w:rsidRPr="00710043">
        <w:rPr>
          <w:rFonts w:cs="Arial"/>
          <w:iCs/>
        </w:rPr>
        <w:t>Table of Contents</w:t>
      </w:r>
      <w:r w:rsidR="003A4EF9">
        <w:tab/>
      </w:r>
      <w:r w:rsidR="003A4EF9">
        <w:fldChar w:fldCharType="begin"/>
      </w:r>
      <w:r w:rsidR="003A4EF9">
        <w:instrText xml:space="preserve"> PAGEREF _Toc63357363 \h </w:instrText>
      </w:r>
      <w:r w:rsidR="003A4EF9">
        <w:fldChar w:fldCharType="separate"/>
      </w:r>
      <w:r w:rsidR="003A4EF9">
        <w:t>2</w:t>
      </w:r>
      <w:r w:rsidR="003A4EF9">
        <w:fldChar w:fldCharType="end"/>
      </w:r>
    </w:p>
    <w:p w14:paraId="0C372C52" w14:textId="07A8833B" w:rsidR="003A4EF9" w:rsidRDefault="003A4E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_Toc63357364 \h </w:instrText>
      </w:r>
      <w:r>
        <w:fldChar w:fldCharType="separate"/>
      </w:r>
      <w:r>
        <w:t>3</w:t>
      </w:r>
      <w:r>
        <w:fldChar w:fldCharType="end"/>
      </w:r>
    </w:p>
    <w:p w14:paraId="3BAC0FD2" w14:textId="0573C596" w:rsidR="003A4EF9" w:rsidRDefault="003A4E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_Toc63357365 \h </w:instrText>
      </w:r>
      <w:r>
        <w:fldChar w:fldCharType="separate"/>
      </w:r>
      <w:r>
        <w:t>3</w:t>
      </w:r>
      <w:r>
        <w:fldChar w:fldCharType="end"/>
      </w:r>
    </w:p>
    <w:p w14:paraId="52E7B072" w14:textId="2D585B61" w:rsidR="003A4EF9" w:rsidRDefault="003A4EF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1004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1004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_Toc63357366 \h </w:instrText>
      </w:r>
      <w:r>
        <w:fldChar w:fldCharType="separate"/>
      </w:r>
      <w:r>
        <w:t>3</w:t>
      </w:r>
      <w:r>
        <w:fldChar w:fldCharType="end"/>
      </w:r>
    </w:p>
    <w:p w14:paraId="2E4D4796" w14:textId="1D68F8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8CED5F" w14:textId="77777777" w:rsidR="00BA0A75" w:rsidRDefault="00BA0A75" w:rsidP="00BA0A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bookmarkStart w:id="4" w:name="_Toc6335736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777B3F75" w14:textId="77777777" w:rsidR="00BA0A75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E3E6590" w14:textId="77777777" w:rsidR="00BA0A75" w:rsidRPr="002843CD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5F11E03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3357365"/>
      <w:r w:rsidRPr="00854C55">
        <w:rPr>
          <w:b/>
        </w:rPr>
        <w:t>Corrections required</w:t>
      </w:r>
      <w:bookmarkEnd w:id="5"/>
      <w:bookmarkEnd w:id="6"/>
      <w:bookmarkEnd w:id="7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8" w:name="_Toc54186269"/>
      <w:bookmarkStart w:id="9" w:name="_Toc63357366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bookmarkEnd w:id="12"/>
          <w:bookmarkEnd w:id="13"/>
          <w:bookmarkEnd w:id="14"/>
          <w:bookmarkEnd w:id="15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61E4AC7" w:rsidR="00235975" w:rsidRPr="00CF18A2" w:rsidRDefault="00736627" w:rsidP="005939F7">
            <w:pPr>
              <w:rPr>
                <w:rFonts w:ascii="Arial" w:hAnsi="Arial" w:cs="Arial"/>
                <w:lang w:eastAsia="en-GB"/>
              </w:rPr>
            </w:pPr>
            <w:r w:rsidRPr="00736627">
              <w:rPr>
                <w:rFonts w:ascii="Arial" w:hAnsi="Arial" w:cs="Arial"/>
                <w:lang w:eastAsia="en-GB"/>
              </w:rPr>
              <w:t>f_TC_8_1_3_1_23_TestBody()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7C2693C9" w:rsidR="00235975" w:rsidRPr="00C91E2F" w:rsidRDefault="00E558F6" w:rsidP="00800066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In step9, Measurement Report Quantity is infinity. So SS will receive the Measurement Reports continuously. If we don’t ignore the Measurement Reports in step9, it will cause failure in step10.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084A0EB" w:rsidR="005939CC" w:rsidRPr="00C91E2F" w:rsidRDefault="00E558F6" w:rsidP="0080006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Capture and ignore Measurement Reports in step9.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20C3B78A" w:rsidR="005939CC" w:rsidRPr="00C91E2F" w:rsidRDefault="00736627" w:rsidP="005939CC">
            <w:pPr>
              <w:spacing w:after="0"/>
              <w:rPr>
                <w:rFonts w:ascii="Arial" w:hAnsi="Arial" w:cs="Arial"/>
                <w:lang w:eastAsia="en-GB"/>
              </w:rPr>
            </w:pPr>
            <w:r w:rsidRPr="00736627">
              <w:rPr>
                <w:rFonts w:ascii="Arial" w:hAnsi="Arial" w:cs="Arial"/>
                <w:lang w:eastAsia="en-GB"/>
              </w:rPr>
              <w:t>RRC_Measurement_NR5GC.ttcn</w:t>
            </w:r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5939CC" w:rsidRPr="00EE1104" w:rsidRDefault="005939CC" w:rsidP="005939C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70E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>function f_TC_8_1_3_1_23_TestBody() runs on NR5GC_PTC</w:t>
            </w:r>
          </w:p>
          <w:p w14:paraId="17930C3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F48F88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v_CellPowerList_AtT0;</w:t>
            </w:r>
          </w:p>
          <w:p w14:paraId="2D72CBE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v_CellPower_ServingCell_FR1 := -85;</w:t>
            </w:r>
          </w:p>
          <w:p w14:paraId="2806133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v_CellPower_NeighbourCell_FR1 := -91;</w:t>
            </w:r>
          </w:p>
          <w:p w14:paraId="0C1B45A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4CAF8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51F691E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7B4920A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MeasIdToAddModList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3F77055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5415479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F68CD1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MeasGapConfig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v_MeasGapUE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omit;</w:t>
            </w:r>
          </w:p>
          <w:p w14:paraId="0290C5A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06FB201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6B09C67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101DC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float v_TimerValue_5s := 5.0;</w:t>
            </w:r>
          </w:p>
          <w:p w14:paraId="1253931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default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null; //@sic R5s201450 sic@</w:t>
            </w:r>
          </w:p>
          <w:p w14:paraId="2B3EC8E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2AEF15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//Power levels of NR cell 1 and cell 2 FR1 acc. Table 8.1.3.1.23.3.2-1, Table 8.1.3.1.23.3.2-2 FFS</w:t>
            </w:r>
          </w:p>
          <w:p w14:paraId="2C6D1D6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/*         |   Cell 1   |  Cell 2</w:t>
            </w:r>
          </w:p>
          <w:p w14:paraId="710EA66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5A11B18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   T0    |    -85     |   -91</w:t>
            </w:r>
          </w:p>
          <w:p w14:paraId="73D45D3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</w:t>
            </w:r>
          </w:p>
          <w:p w14:paraId="3509B4C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50699C1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7E96487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v_CellPowerList_AtT0 := {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v_CellPower_ServingCell_FR1,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),</w:t>
            </w:r>
          </w:p>
          <w:p w14:paraId="6665FD5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(nr_Cell2, v_CellPower_NeighbourCell_FR1,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)};</w:t>
            </w:r>
          </w:p>
          <w:p w14:paraId="71B4571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E7E8D9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(v_CellPowerList_AtT0);</w:t>
            </w:r>
          </w:p>
          <w:p w14:paraId="480B7B9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lastRenderedPageBreak/>
              <w:t xml:space="preserve">      </w:t>
            </w:r>
          </w:p>
          <w:p w14:paraId="7B91AC4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1E8BA1E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to setup intra NR periodic measurement reporting.</w:t>
            </w:r>
          </w:p>
          <w:p w14:paraId="6DCFAB2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RRCReconfigrationComplete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52E50D5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83EBD1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cs_NR_ReportConfigToAddMod_NR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(tsc_NR_IdReportConfigId1, cs_38508_ReportConfigNR_Periodical)};</w:t>
            </w:r>
          </w:p>
          <w:p w14:paraId="59E820E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{cs_MeasObjectId1(nr_Cell1)};</w:t>
            </w:r>
          </w:p>
          <w:p w14:paraId="3943DF3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{cs_NR_MeasId_Config_id1_obj1_conf1};</w:t>
            </w:r>
          </w:p>
          <w:p w14:paraId="7BD726E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7FB872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v_MeasGapUE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);</w:t>
            </w:r>
          </w:p>
          <w:p w14:paraId="577C3E3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46C223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f_NR_SendRRCReconfiguration_MeasNR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</w:t>
            </w:r>
          </w:p>
          <w:p w14:paraId="53698E7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38A659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2A"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F66F6F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ingnores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for 3 seconds to allow UE to measure NR Cell 2</w:t>
            </w:r>
          </w:p>
          <w:p w14:paraId="6C1E322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f_NR_IgnorePeriodicalMeasurmentReport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(3.0); //@sic R5-200803 sic@</w:t>
            </w:r>
          </w:p>
          <w:p w14:paraId="5D77181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E462C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20AD60A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//Wait for 30 seconds to ensure that the UE performs a periodical intra/inter-frequency reporting for NR Cell 2</w:t>
            </w:r>
          </w:p>
          <w:p w14:paraId="3660C42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Does the UE transmit at least 10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within the next 30 seconds?</w:t>
            </w:r>
          </w:p>
          <w:p w14:paraId="3951C07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0518D3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(nr_Cell2);</w:t>
            </w:r>
          </w:p>
          <w:p w14:paraId="23A2633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 63 Reports for event A4/5 to ensure ca 30 sec (62*0.48ms=30.24s)</w:t>
            </w:r>
          </w:p>
          <w:p w14:paraId="27C5540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tsc_NR_MeasId1, 63, 48.0, cr_NR_MeasResults_MeasResultNeighCells_NR({cr_NR_MeasResultNR_CellResults(v_PhysCellIdNeighbour)})); //@sic R5s201450 sic@</w:t>
            </w:r>
          </w:p>
          <w:p w14:paraId="5836687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(__FILE__, __LINE__, "Step 3");</w:t>
            </w:r>
          </w:p>
          <w:p w14:paraId="3A526CB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22111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40F53F1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suspendConfig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1B8262F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including both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fullI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-RNTI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shortI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-RNTI in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suspendConfig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741BA97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activate(a_NR5GC_ReceiveMeasReport(nr_Cell1,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)); //@sic R5s201450 sic@</w:t>
            </w:r>
          </w:p>
          <w:p w14:paraId="6441579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9C9B3B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f_NR_RRC_InactiveDef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 //@sic R5s201450 sic@</w:t>
            </w:r>
          </w:p>
          <w:p w14:paraId="09FF487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18CF6A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deactivate(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//@sic R5s201450 sic@</w:t>
            </w:r>
          </w:p>
          <w:p w14:paraId="37DEEED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E7E3C5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4BDEE92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for 5 sec transmits a Paging message including a matched identity (correct full-RNTI).</w:t>
            </w:r>
          </w:p>
          <w:p w14:paraId="41A3FCC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(v_TimerValue_5s);</w:t>
            </w:r>
          </w:p>
          <w:p w14:paraId="4B241B5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f_NR_Paging_Def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(nr_Cell1, RRC_INACTIVE);</w:t>
            </w:r>
          </w:p>
          <w:p w14:paraId="43394D9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8627F2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45B5118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UE transmits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RRCResumeRequest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4E6F16E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tsc_NR_ShortI_RNTI_Value1,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//to be checked</w:t>
            </w:r>
          </w:p>
          <w:p w14:paraId="16CE7D1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?,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</w:t>
            </w:r>
          </w:p>
          <w:p w14:paraId="0AA2187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91C57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7E51CC4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without including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2315F23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f_NR_SendRRCResume_Def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BFB0E8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968973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8"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0C7D50A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RRCResumeComplete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3E8CCBD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f_NR_RRCResumeComplete_Def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A74225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5712E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8A"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6B7D7FA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ingnores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for 3 seconds to allow UE to measure NR Cell 2</w:t>
            </w:r>
          </w:p>
          <w:p w14:paraId="489667E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f_NR_IgnorePeriodicalMeasurmentReport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(3.0); //@sic R5-201356 sic@</w:t>
            </w:r>
          </w:p>
          <w:p w14:paraId="4D1C10A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B7E8C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9"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5269FBC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//Wait for 30 seconds to ensure that the UE performs a periodical intra/inter-frequency reporting for NR Cell 2</w:t>
            </w:r>
          </w:p>
          <w:p w14:paraId="46ECC0D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Does the UE transmit at least 10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within the next 30 seconds?</w:t>
            </w:r>
          </w:p>
          <w:p w14:paraId="03AE866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 63 Reports for event A4/5 to ensure ca 30 sec (62*0.48ms=30.24s)</w:t>
            </w:r>
          </w:p>
          <w:p w14:paraId="596784F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tsc_NR_MeasId1, 63, 48.0, cr_NR_MeasResults_MeasResultNeighCells_NR({cr_NR_MeasResultNR_CellResults(v_PhysCellIdNeighbour)})); //@sic R5s201450 sic@</w:t>
            </w:r>
          </w:p>
          <w:p w14:paraId="73641C1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(__FILE__, __LINE__, "Step 9");</w:t>
            </w:r>
          </w:p>
          <w:p w14:paraId="629698F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A36985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10"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5B7F8D2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suspendConfig</w:t>
            </w:r>
            <w:proofErr w:type="spellEnd"/>
          </w:p>
          <w:p w14:paraId="475831C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f_NR_RRC_InactiveDef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29368A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11"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1C21A6E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for 5 sec and transmits a Paging message including a matched identity (correct full-RNTI).</w:t>
            </w:r>
          </w:p>
          <w:p w14:paraId="520CD19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(v_TimerValue_5s); //@sic R5-204441 sic@</w:t>
            </w:r>
          </w:p>
          <w:p w14:paraId="50D1A0B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f_NR_Paging_Def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(nr_Cell1, RRC_INACTIVE); //@sic R5-204441 sic@</w:t>
            </w:r>
          </w:p>
          <w:p w14:paraId="150F66E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AEC286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20D7BC6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UE transmits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RRCResumeRequest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0F62CCD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tsc_NR_ShortI_RNTI_Value1,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//to be checked</w:t>
            </w:r>
          </w:p>
          <w:p w14:paraId="5C58909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?,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//@sic R5-204441 sic@</w:t>
            </w:r>
          </w:p>
          <w:p w14:paraId="4CAFFE2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B6A77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7844478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6E787C6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{cs_NR_MeasId_Config_id2_obj1_conf1}; //@sic R5-204441 sic@</w:t>
            </w:r>
          </w:p>
          <w:p w14:paraId="1F485E9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v_MeasGapUE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-, -, {tsc_NR_MeasId1}); //@sic R5s201450, R5-204441 sic@</w:t>
            </w:r>
          </w:p>
          <w:p w14:paraId="3661C07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f_NR_SendRRCResume_Def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-, -, omit, omit,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//@sic R5-204441 sic@</w:t>
            </w:r>
          </w:p>
          <w:p w14:paraId="5F21678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F8C844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14"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6CBB450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RRCResumeComplete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6754D27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f_NR_RRCResumeComplete_Def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 //@sic R5-204441 sic@</w:t>
            </w:r>
          </w:p>
          <w:p w14:paraId="3C1B423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ab/>
              <w:t xml:space="preserve">//@siclog "Step 15"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7CC77AF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ingnores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for 3 seconds to allow UE to measure NR Cell 2</w:t>
            </w:r>
          </w:p>
          <w:p w14:paraId="0BC61B4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f_NR_IgnorePeriodicalMeasurmentReport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(3.0); //@sic R5-204441 sic@</w:t>
            </w:r>
          </w:p>
          <w:p w14:paraId="4A11EEE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D07DC6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16"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219F413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Does the UE transmit at least 10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within the next 30 seconds?</w:t>
            </w:r>
          </w:p>
          <w:p w14:paraId="7596E1F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 63 Reports for event A4/5 to ensure ca 30 sec (62*0.48ms=30.24s)</w:t>
            </w:r>
          </w:p>
          <w:p w14:paraId="3867463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tsc_NR_MeasId2, 63, 48.0, </w:t>
            </w:r>
            <w:r w:rsidRPr="00736627">
              <w:rPr>
                <w:rFonts w:ascii="Courier New" w:hAnsi="Courier New" w:cs="Courier New"/>
                <w:lang w:eastAsia="de-DE"/>
              </w:rPr>
              <w:lastRenderedPageBreak/>
              <w:t>cr_NR_MeasResults_MeasResultNeighCells_NR({cr_NR_MeasResultNR_CellResults(v_PhysCellIdNeighbour)})); //@sic R5s201450, R5-204441 sic@</w:t>
            </w:r>
          </w:p>
          <w:p w14:paraId="6CFCF66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(__FILE__, __LINE__, "Step 16"); //@sic R5-204441 sic@</w:t>
            </w:r>
          </w:p>
          <w:p w14:paraId="0333449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17"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60DBD4E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62478F42" w14:textId="19245AA4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 //@sic R5-204441 sic@</w:t>
            </w:r>
          </w:p>
          <w:p w14:paraId="4205BF3D" w14:textId="6E4FC0B3" w:rsidR="00F47884" w:rsidRPr="00CA4CF2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}</w:t>
            </w:r>
            <w:r w:rsidR="00BD5226"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02290AE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>function f_TC_8_1_3_1_23_TestBody() runs on NR5GC_PTC</w:t>
            </w:r>
          </w:p>
          <w:p w14:paraId="7B94338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F89CCA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v_CellPowerList_AtT0;</w:t>
            </w:r>
          </w:p>
          <w:p w14:paraId="647D61A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v_CellPower_ServingCell_FR1 := -85;</w:t>
            </w:r>
          </w:p>
          <w:p w14:paraId="39186A6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v_CellPower_NeighbourCell_FR1 := -91;</w:t>
            </w:r>
          </w:p>
          <w:p w14:paraId="78B6113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BF15C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6CB2CF4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22C5BC5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MeasIdToAddModList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16D82E3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7E71426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A0C53A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MeasGapConfig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v_MeasGapUE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omit;</w:t>
            </w:r>
          </w:p>
          <w:p w14:paraId="25F16A4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3988273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37559D5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A81A7B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float v_TimerValue_5s := 5.0;</w:t>
            </w:r>
          </w:p>
          <w:p w14:paraId="0B0CB9A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default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null; //@sic R5s201450 sic@</w:t>
            </w:r>
          </w:p>
          <w:p w14:paraId="023C0EA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0A9FE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//Power levels of NR cell 1 and cell 2 FR1 acc. Table 8.1.3.1.23.3.2-1, Table 8.1.3.1.23.3.2-2 FFS</w:t>
            </w:r>
          </w:p>
          <w:p w14:paraId="13A4C06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/*         |   Cell 1   |  Cell 2</w:t>
            </w:r>
          </w:p>
          <w:p w14:paraId="3276005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73F7EA0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   T0    |    -85     |   -91</w:t>
            </w:r>
          </w:p>
          <w:p w14:paraId="08DA52B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</w:t>
            </w:r>
          </w:p>
          <w:p w14:paraId="3AA3B1E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34ED0E6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054EB90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v_CellPowerList_AtT0 := {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v_CellPower_ServingCell_FR1,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),</w:t>
            </w:r>
          </w:p>
          <w:p w14:paraId="381CDDB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(nr_Cell2, v_CellPower_NeighbourCell_FR1,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)};</w:t>
            </w:r>
          </w:p>
          <w:p w14:paraId="46729AB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5A5FAC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(v_CellPowerList_AtT0);</w:t>
            </w:r>
          </w:p>
          <w:p w14:paraId="3B937DA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447B70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6E452EB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to setup intra NR periodic measurement reporting.</w:t>
            </w:r>
          </w:p>
          <w:p w14:paraId="6F1E95B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RRCReconfigrationComplete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0361BEE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7E4A94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cs_NR_ReportConfigToAddMod_NR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(tsc_NR_IdReportConfigId1, cs_38508_ReportConfigNR_Periodical)};</w:t>
            </w:r>
          </w:p>
          <w:p w14:paraId="7A3E3BE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{cs_MeasObjectId1(nr_Cell1)};</w:t>
            </w:r>
          </w:p>
          <w:p w14:paraId="408D724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{cs_NR_MeasId_Config_id1_obj1_conf1};</w:t>
            </w:r>
          </w:p>
          <w:p w14:paraId="0D65C16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13BA057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v_MeasGapUE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);</w:t>
            </w:r>
          </w:p>
          <w:p w14:paraId="627110D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69F8A5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f_NR_SendRRCReconfiguration_MeasNR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</w:t>
            </w:r>
          </w:p>
          <w:p w14:paraId="518B89C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13113B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2A"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02CD784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ingnores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for 3 seconds to allow UE to measure NR Cell 2</w:t>
            </w:r>
          </w:p>
          <w:p w14:paraId="1F8CACF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f_NR_IgnorePeriodicalMeasurmentReport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(3.0); //@sic R5-200803 sic@</w:t>
            </w:r>
          </w:p>
          <w:p w14:paraId="72D5344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43C53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5AF189A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//Wait for 30 seconds to ensure that the UE performs a periodical intra/inter-frequency reporting for NR Cell 2</w:t>
            </w:r>
          </w:p>
          <w:p w14:paraId="7F3A87D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Does the UE transmit at least 10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within the next 30 seconds?</w:t>
            </w:r>
          </w:p>
          <w:p w14:paraId="0379F11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823AD6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(nr_Cell2);</w:t>
            </w:r>
          </w:p>
          <w:p w14:paraId="0BBFB69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 63 Reports for event A4/5 to ensure ca 30 sec (62*0.48ms=30.24s)</w:t>
            </w:r>
          </w:p>
          <w:p w14:paraId="54CC69A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tsc_NR_MeasId1, 63, 48.0, cr_NR_MeasResults_MeasResultNeighCells_NR({cr_NR_MeasResultNR_CellResults(v_PhysCellIdNeighbour)})); //@sic R5s201450 sic@</w:t>
            </w:r>
          </w:p>
          <w:p w14:paraId="40FD878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(__FILE__, __LINE__, "Step 3");</w:t>
            </w:r>
          </w:p>
          <w:p w14:paraId="5946174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0F887B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097C424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suspendConfig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7F07E89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including both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fullI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-RNTI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shortI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-RNTI in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suspendConfig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6D74107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activate(a_NR5GC_ReceiveMeasReport(nr_Cell1,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)); //@sic R5s201450 sic@</w:t>
            </w:r>
          </w:p>
          <w:p w14:paraId="18A9D85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DD535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f_NR_RRC_InactiveDef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 //@sic R5s201450 sic@</w:t>
            </w:r>
          </w:p>
          <w:p w14:paraId="33D3840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47DD73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deactivate(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//@sic R5s201450 sic@</w:t>
            </w:r>
          </w:p>
          <w:p w14:paraId="7AB53EE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3BF8E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15C91BB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for 5 sec transmits a Paging message including a matched identity (correct full-RNTI).</w:t>
            </w:r>
          </w:p>
          <w:p w14:paraId="5F39659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(v_TimerValue_5s);</w:t>
            </w:r>
          </w:p>
          <w:p w14:paraId="37FA51F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f_NR_Paging_Def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(nr_Cell1, RRC_INACTIVE);</w:t>
            </w:r>
          </w:p>
          <w:p w14:paraId="1926D52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1CC3F5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13A7B8D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UE transmits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RRCResumeRequest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246AD2B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tsc_NR_ShortI_RNTI_Value1,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//to be checked</w:t>
            </w:r>
          </w:p>
          <w:p w14:paraId="3122B9A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?,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</w:t>
            </w:r>
          </w:p>
          <w:p w14:paraId="1C3A241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86BAE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4BD0D2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without including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53AD835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f_NR_SendRRCResume_Def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42940D4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4CE158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8"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11C2FB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RRCResumeComplete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215E386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f_NR_RRCResumeComplete_Def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6A6632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8363DD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8A"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43EFFC5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ingnores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for 3 seconds to allow UE to measure NR Cell 2</w:t>
            </w:r>
          </w:p>
          <w:p w14:paraId="68B039C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f_NR_IgnorePeriodicalMeasurmentReport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(3.0); //@sic R5-201356 sic@</w:t>
            </w:r>
          </w:p>
          <w:p w14:paraId="4BA616A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DC10DA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9"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23627A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//Wait for 30 seconds to ensure that the UE performs a periodical intra/inter-frequency reporting for NR Cell 2</w:t>
            </w:r>
          </w:p>
          <w:p w14:paraId="629BCC9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Does the UE transmit at least 10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within the next 30 seconds?</w:t>
            </w:r>
          </w:p>
          <w:p w14:paraId="0E03B88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 63 Reports for event A4/5 to ensure ca 30 sec (62*0.48ms=30.24s)</w:t>
            </w:r>
          </w:p>
          <w:p w14:paraId="3FCB1BC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tsc_NR_MeasId1, 63, 48.0, cr_NR_MeasResults_MeasResultNeighCells_NR({cr_NR_MeasResultNR_CellResults(v_PhysCellIdNeighbour)})); //@sic R5s201450 sic@</w:t>
            </w:r>
          </w:p>
          <w:p w14:paraId="6DF5DAD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(__FILE__, __LINE__, "Step 9");</w:t>
            </w:r>
          </w:p>
          <w:p w14:paraId="0BD853E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5168B06" w14:textId="631C434A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 xml:space="preserve"> := activate(a_NR5GC_ReceiveMeasReport(nr_Cell1, </w:t>
            </w:r>
            <w:proofErr w:type="spellStart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>v_PhysCellIdNeighbour</w:t>
            </w:r>
            <w:proofErr w:type="spellEnd"/>
            <w:r w:rsidR="00800066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4CE0261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10"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4E213F8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suspendConfig</w:t>
            </w:r>
            <w:proofErr w:type="spellEnd"/>
          </w:p>
          <w:p w14:paraId="6C8FFB3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f_NR_RRC_InactiveDef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AA50B2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>deactivate(</w:t>
            </w:r>
            <w:proofErr w:type="spellStart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58AA9EF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11"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24A1D0A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for 5 sec and transmits a Paging message including a matched identity (correct full-RNTI).</w:t>
            </w:r>
          </w:p>
          <w:p w14:paraId="6ECEB63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(v_TimerValue_5s); //@sic R5-204441 sic@</w:t>
            </w:r>
          </w:p>
          <w:p w14:paraId="0B3044A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f_NR_Paging_Def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(nr_Cell1, RRC_INACTIVE); //@sic R5-204441 sic@</w:t>
            </w:r>
          </w:p>
          <w:p w14:paraId="55C58B4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7C5AB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BB0DBF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UE transmits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RRCResumeRequest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0AF4A45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tsc_NR_ShortI_RNTI_Value1,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//to be checked</w:t>
            </w:r>
          </w:p>
          <w:p w14:paraId="6651B49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?,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//@sic R5-204441 sic@</w:t>
            </w:r>
          </w:p>
          <w:p w14:paraId="6789B88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97A062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494B464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67D42DD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{cs_NR_MeasId_Config_id2_obj1_conf1}; //@sic R5-204441 sic@</w:t>
            </w:r>
          </w:p>
          <w:p w14:paraId="51F0853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v_MeasGapUE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-, -, {tsc_NR_MeasId1}); //@sic R5s201450, R5-204441 sic@</w:t>
            </w:r>
          </w:p>
          <w:p w14:paraId="1332D06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f_NR_SendRRCResume_Def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-, -, omit, omit,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//@sic R5-204441 sic@</w:t>
            </w:r>
          </w:p>
          <w:p w14:paraId="1F72590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0CD8E2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14"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68D31B4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RRCResumeComplete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05CA339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f_NR_RRCResumeComplete_Def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 //@sic R5-204441 sic@</w:t>
            </w:r>
          </w:p>
          <w:p w14:paraId="392AAB2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ab/>
              <w:t xml:space="preserve">//@siclog "Step 15"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4F5F6C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ingnores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for 3 seconds to allow UE to measure NR Cell 2</w:t>
            </w:r>
          </w:p>
          <w:p w14:paraId="5B09F04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f_NR_IgnorePeriodicalMeasurmentReport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(3.0); //@sic R5-204441 sic@</w:t>
            </w:r>
          </w:p>
          <w:p w14:paraId="2754FEB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2BD4BB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16"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30D6D2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Does the UE transmit at least 10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within the next 30 seconds?</w:t>
            </w:r>
          </w:p>
          <w:p w14:paraId="2521B00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 63 Reports for event A4/5 to ensure ca 30 sec (62*0.48ms=30.24s)</w:t>
            </w:r>
          </w:p>
          <w:p w14:paraId="186A461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tsc_NR_MeasId2, 63, 48.0, cr_NR_MeasResults_MeasResultNeighCells_NR({cr_NR_MeasResultNR_CellResults(v_PhysCellIdNeighbour)})); //@sic R5s201450, R5-204441 sic@</w:t>
            </w:r>
          </w:p>
          <w:p w14:paraId="400EF85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(__FILE__, __LINE__, "Step 16"); //@sic R5-204441 sic@</w:t>
            </w:r>
          </w:p>
          <w:p w14:paraId="3C2575EB" w14:textId="77777777" w:rsidR="00800066" w:rsidRDefault="00800066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AFA720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17"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54F507E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573DEE5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 //@sic R5-204441 sic@</w:t>
            </w:r>
          </w:p>
          <w:p w14:paraId="4D63D09F" w14:textId="7F88BF72" w:rsidR="00D765CF" w:rsidRPr="00CA4CF2" w:rsidRDefault="00800066" w:rsidP="008000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5C2C4" w14:textId="77777777" w:rsidR="00905EF9" w:rsidRDefault="00905EF9">
      <w:r>
        <w:separator/>
      </w:r>
    </w:p>
  </w:endnote>
  <w:endnote w:type="continuationSeparator" w:id="0">
    <w:p w14:paraId="4571D4A7" w14:textId="77777777" w:rsidR="00905EF9" w:rsidRDefault="00905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7A3AC" w14:textId="77777777" w:rsidR="00905EF9" w:rsidRDefault="00905EF9">
      <w:r>
        <w:separator/>
      </w:r>
    </w:p>
  </w:footnote>
  <w:footnote w:type="continuationSeparator" w:id="0">
    <w:p w14:paraId="21035ED7" w14:textId="77777777" w:rsidR="00905EF9" w:rsidRDefault="00905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04B3"/>
    <w:rsid w:val="000C6598"/>
    <w:rsid w:val="000D44B3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A4EF9"/>
    <w:rsid w:val="003E1A36"/>
    <w:rsid w:val="003E6E1E"/>
    <w:rsid w:val="00410371"/>
    <w:rsid w:val="00423A59"/>
    <w:rsid w:val="004242F1"/>
    <w:rsid w:val="004B75B7"/>
    <w:rsid w:val="004E518C"/>
    <w:rsid w:val="0051580D"/>
    <w:rsid w:val="005205CA"/>
    <w:rsid w:val="00547111"/>
    <w:rsid w:val="00592D74"/>
    <w:rsid w:val="0059371B"/>
    <w:rsid w:val="005939CC"/>
    <w:rsid w:val="005E2C44"/>
    <w:rsid w:val="006204A4"/>
    <w:rsid w:val="00621188"/>
    <w:rsid w:val="006257ED"/>
    <w:rsid w:val="006317C7"/>
    <w:rsid w:val="00665C47"/>
    <w:rsid w:val="00676581"/>
    <w:rsid w:val="00695808"/>
    <w:rsid w:val="006B3C17"/>
    <w:rsid w:val="006B46FB"/>
    <w:rsid w:val="006E21FB"/>
    <w:rsid w:val="007255FD"/>
    <w:rsid w:val="00736627"/>
    <w:rsid w:val="00780A62"/>
    <w:rsid w:val="00792342"/>
    <w:rsid w:val="007977A8"/>
    <w:rsid w:val="007A6714"/>
    <w:rsid w:val="007B512A"/>
    <w:rsid w:val="007C2097"/>
    <w:rsid w:val="007D6A07"/>
    <w:rsid w:val="007E47FC"/>
    <w:rsid w:val="007F7259"/>
    <w:rsid w:val="00800066"/>
    <w:rsid w:val="008040A8"/>
    <w:rsid w:val="008279FA"/>
    <w:rsid w:val="008535B7"/>
    <w:rsid w:val="008626E7"/>
    <w:rsid w:val="00870EE7"/>
    <w:rsid w:val="008863B9"/>
    <w:rsid w:val="0089659C"/>
    <w:rsid w:val="00897A26"/>
    <w:rsid w:val="008A45A6"/>
    <w:rsid w:val="008C3555"/>
    <w:rsid w:val="008F3789"/>
    <w:rsid w:val="008F686C"/>
    <w:rsid w:val="00905EF9"/>
    <w:rsid w:val="009148DE"/>
    <w:rsid w:val="00937A5E"/>
    <w:rsid w:val="00941E30"/>
    <w:rsid w:val="00945238"/>
    <w:rsid w:val="0095422D"/>
    <w:rsid w:val="009746C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3331"/>
    <w:rsid w:val="00A47E70"/>
    <w:rsid w:val="00A50CF0"/>
    <w:rsid w:val="00A7671C"/>
    <w:rsid w:val="00AA2CBC"/>
    <w:rsid w:val="00AC5820"/>
    <w:rsid w:val="00AD1CD8"/>
    <w:rsid w:val="00AD3E21"/>
    <w:rsid w:val="00B258BB"/>
    <w:rsid w:val="00B44DD5"/>
    <w:rsid w:val="00B67B97"/>
    <w:rsid w:val="00B72442"/>
    <w:rsid w:val="00B968C8"/>
    <w:rsid w:val="00BA0A75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765CF"/>
    <w:rsid w:val="00DA5F2B"/>
    <w:rsid w:val="00DE34CF"/>
    <w:rsid w:val="00DE7626"/>
    <w:rsid w:val="00E1190D"/>
    <w:rsid w:val="00E13F3D"/>
    <w:rsid w:val="00E252E0"/>
    <w:rsid w:val="00E259B2"/>
    <w:rsid w:val="00E34898"/>
    <w:rsid w:val="00E558F6"/>
    <w:rsid w:val="00E8004F"/>
    <w:rsid w:val="00EA388B"/>
    <w:rsid w:val="00EB09B7"/>
    <w:rsid w:val="00EE7D7C"/>
    <w:rsid w:val="00F25D98"/>
    <w:rsid w:val="00F300FB"/>
    <w:rsid w:val="00F47884"/>
    <w:rsid w:val="00F81312"/>
    <w:rsid w:val="00FB6386"/>
    <w:rsid w:val="00FC77FA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1F757-8C8C-4A78-A9A5-367B3A19C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2637</Words>
  <Characters>15033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17635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2021-02-17T20:17:00Z</dcterms:created>
  <dcterms:modified xsi:type="dcterms:W3CDTF">2021-02-17T20:17:00Z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