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08F" w:rsidRDefault="0017408F" w:rsidP="00174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R5s210264</w:t>
        </w:r>
      </w:fldSimple>
    </w:p>
    <w:p w:rsidR="0017408F" w:rsidRDefault="0017408F" w:rsidP="001740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08F" w:rsidTr="00D33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408F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08F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142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408F" w:rsidRPr="00410371" w:rsidRDefault="0017408F" w:rsidP="00D33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408F" w:rsidRPr="00410371" w:rsidRDefault="0017408F" w:rsidP="00D33C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3658</w:t>
              </w:r>
            </w:fldSimple>
          </w:p>
        </w:tc>
        <w:tc>
          <w:tcPr>
            <w:tcW w:w="709" w:type="dxa"/>
          </w:tcPr>
          <w:p w:rsidR="0017408F" w:rsidRDefault="0017408F" w:rsidP="00D33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408F" w:rsidRPr="00410371" w:rsidRDefault="0017408F" w:rsidP="00D33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7408F" w:rsidRDefault="0017408F" w:rsidP="00D33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408F" w:rsidRPr="00410371" w:rsidRDefault="0017408F" w:rsidP="00D33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:rsidTr="00D33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408F" w:rsidRPr="00F25D98" w:rsidRDefault="0017408F" w:rsidP="00D33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08F" w:rsidTr="00D33CC0">
        <w:tc>
          <w:tcPr>
            <w:tcW w:w="9641" w:type="dxa"/>
            <w:gridSpan w:val="9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408F" w:rsidRDefault="0017408F" w:rsidP="001740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08F" w:rsidTr="00D33CC0">
        <w:tc>
          <w:tcPr>
            <w:tcW w:w="2835" w:type="dxa"/>
          </w:tcPr>
          <w:p w:rsidR="0017408F" w:rsidRDefault="0017408F" w:rsidP="00D33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408F" w:rsidRDefault="0017408F" w:rsidP="00D33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408F" w:rsidRDefault="0017408F" w:rsidP="001740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08F" w:rsidTr="00D33CC0">
        <w:tc>
          <w:tcPr>
            <w:tcW w:w="9640" w:type="dxa"/>
            <w:gridSpan w:val="11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SSNITZ testcases 15.5.7, 15.5.8 and 15.8.6</w:t>
              </w:r>
            </w:fldSimple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7408F" w:rsidRDefault="0017408F" w:rsidP="00D33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2021-02-12</w:t>
              </w:r>
            </w:fldSimple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408F" w:rsidRDefault="0017408F" w:rsidP="00D33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7408F" w:rsidTr="00D33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408F" w:rsidRDefault="0017408F" w:rsidP="00D33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408F" w:rsidRDefault="0017408F" w:rsidP="00D33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408F" w:rsidRPr="007C2097" w:rsidRDefault="0017408F" w:rsidP="00D33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408F" w:rsidTr="00D33CC0">
        <w:tc>
          <w:tcPr>
            <w:tcW w:w="1843" w:type="dxa"/>
          </w:tcPr>
          <w:p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</w:t>
            </w:r>
            <w:r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D6BDE">
              <w:rPr>
                <w:noProof/>
              </w:rPr>
              <w:t>  template (value) SS_Info cs_SS_Data(SS_Code p_SS_Code,</w:t>
            </w:r>
            <w:r w:rsidRPr="004D6BDE">
              <w:rPr>
                <w:noProof/>
              </w:rPr>
              <w:br/>
              <w:t xml:space="preserve">                                      </w:t>
            </w:r>
            <w:r w:rsidRPr="009750B3">
              <w:rPr>
                <w:b/>
                <w:noProof/>
              </w:rPr>
              <w:t>template (omit) BasicServiceCode p_BasicServiceCode := omit,</w:t>
            </w:r>
            <w:r w:rsidRPr="004D6BDE">
              <w:rPr>
                <w:noProof/>
              </w:rPr>
              <w:br/>
              <w:t>                                      template (omit) SS_Status p_SS_Status := omit) :=</w:t>
            </w:r>
            <w:r w:rsidRPr="004D6BDE">
              <w:rPr>
                <w:noProof/>
              </w:rPr>
              <w:br/>
              <w:t>...</w:t>
            </w:r>
            <w:r w:rsidRPr="004D6BDE">
              <w:rPr>
                <w:noProof/>
              </w:rPr>
              <w:br/>
              <w:t xml:space="preserve">      basicServiceGroupList :=  { </w:t>
            </w:r>
            <w:r w:rsidRPr="009750B3">
              <w:rPr>
                <w:b/>
                <w:noProof/>
              </w:rPr>
              <w:t>p_BasicServiceCode</w:t>
            </w:r>
            <w:r w:rsidRPr="004D6BDE">
              <w:rPr>
                <w:noProof/>
              </w:rPr>
              <w:t xml:space="preserve"> },</w:t>
            </w:r>
            <w:r w:rsidRPr="004D6BDE">
              <w:rPr>
                <w:noProof/>
              </w:rPr>
              <w:br/>
              <w:t>...</w:t>
            </w:r>
          </w:p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according to specs:</w:t>
            </w:r>
          </w:p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7408F" w:rsidRPr="00300C5B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750B3">
              <w:rPr>
                <w:noProof/>
              </w:rPr>
              <w:t>Omitted optional record field value will result in runtime error as per "ETSI ES 201 873-1" clause "15.1 Declaring message templates"</w:t>
            </w:r>
            <w:r w:rsidRPr="009750B3">
              <w:rPr>
                <w:noProof/>
              </w:rPr>
              <w:br/>
            </w:r>
            <w:r w:rsidRPr="009750B3">
              <w:rPr>
                <w:i/>
                <w:iCs/>
                <w:noProof/>
              </w:rPr>
              <w:t>At the time of a send operation, the used template shall be completely initialized and all fields shall resolve to</w:t>
            </w:r>
            <w:r w:rsidRPr="009750B3">
              <w:rPr>
                <w:i/>
                <w:iCs/>
                <w:noProof/>
              </w:rPr>
              <w:br/>
              <w:t>actual values or to omit and no other matching mechanisms shall be used in the template fields, neither directly</w:t>
            </w:r>
            <w:r w:rsidRPr="009750B3">
              <w:rPr>
                <w:i/>
                <w:iCs/>
                <w:noProof/>
              </w:rPr>
              <w:br/>
              <w:t>nor indirectly.</w:t>
            </w:r>
            <w:r w:rsidRPr="009750B3">
              <w:rPr>
                <w:noProof/>
              </w:rPr>
              <w:br/>
            </w:r>
            <w:r w:rsidRPr="009750B3">
              <w:rPr>
                <w:noProof/>
              </w:rPr>
              <w:br/>
              <w:t>in combination with clause "15.7.2 Special symbols that can be used instead of values"</w:t>
            </w:r>
            <w:r w:rsidRPr="009750B3">
              <w:rPr>
                <w:noProof/>
              </w:rPr>
              <w:br/>
            </w:r>
            <w:r w:rsidRPr="009750B3">
              <w:rPr>
                <w:i/>
                <w:iCs/>
                <w:noProof/>
              </w:rPr>
              <w:t>omit can be assigned to templates of any type as a whole or to optional fields of record and set types.</w:t>
            </w:r>
            <w:r w:rsidRPr="009750B3">
              <w:rPr>
                <w:i/>
                <w:iCs/>
                <w:noProof/>
              </w:rPr>
              <w:br/>
              <w:t>omit can only be used for matching optional fields.</w:t>
            </w: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08F" w:rsidRPr="00312BB4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Modifyed</w:t>
            </w:r>
            <w:proofErr w:type="spellEnd"/>
            <w:r>
              <w:t xml:space="preserve"> </w:t>
            </w:r>
            <w:r w:rsidRPr="004D6BDE">
              <w:rPr>
                <w:noProof/>
              </w:rPr>
              <w:t>cs_SS_Data</w:t>
            </w:r>
            <w:r>
              <w:rPr>
                <w:noProof/>
              </w:rPr>
              <w:t xml:space="preserve"> input parameter type as </w:t>
            </w:r>
            <w:r w:rsidRPr="000168D6">
              <w:rPr>
                <w:noProof/>
                <w:lang w:val="en-US"/>
              </w:rPr>
              <w:t>BasicServiceGroupList</w:t>
            </w:r>
            <w:r>
              <w:rPr>
                <w:noProof/>
              </w:rPr>
              <w:t xml:space="preserve"> instead type </w:t>
            </w:r>
            <w:r w:rsidRPr="000168D6">
              <w:rPr>
                <w:noProof/>
                <w:lang w:val="en-US"/>
              </w:rPr>
              <w:t>BasicServiceCode</w:t>
            </w:r>
            <w:r>
              <w:rPr>
                <w:noProof/>
              </w:rPr>
              <w:t>, one element of the list, this way the list of elements can be assigned to omit as a whole.</w:t>
            </w: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is using incorrect assignment.</w:t>
            </w:r>
          </w:p>
        </w:tc>
      </w:tr>
      <w:tr w:rsidR="0017408F" w:rsidTr="00D33CC0">
        <w:tc>
          <w:tcPr>
            <w:tcW w:w="2694" w:type="dxa"/>
            <w:gridSpan w:val="2"/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15.5.7,15.5.8 and 15.8.6.</w:t>
            </w: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408F" w:rsidRDefault="0017408F" w:rsidP="00174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08F" w:rsidRDefault="0017408F" w:rsidP="00174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08F" w:rsidRDefault="0017408F" w:rsidP="00174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408F" w:rsidRDefault="0017408F" w:rsidP="00174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408F" w:rsidRDefault="0017408F" w:rsidP="0017408F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08F" w:rsidRPr="008863B9" w:rsidTr="00D33C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408F" w:rsidRPr="008863B9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408F" w:rsidRPr="008863B9" w:rsidRDefault="0017408F" w:rsidP="00174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08F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05256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977C5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77C53" w:rsidRPr="00277B4E">
        <w:rPr>
          <w:rFonts w:ascii="Arial" w:hAnsi="Arial" w:cs="Arial"/>
          <w:iCs/>
        </w:rPr>
        <w:t>Table of Contents</w:t>
      </w:r>
      <w:r w:rsidR="00977C53">
        <w:tab/>
      </w:r>
      <w:r w:rsidR="00977C53">
        <w:fldChar w:fldCharType="begin"/>
      </w:r>
      <w:r w:rsidR="00977C53">
        <w:instrText xml:space="preserve"> PAGEREF _Toc64052561 \h </w:instrText>
      </w:r>
      <w:r w:rsidR="00977C53">
        <w:fldChar w:fldCharType="separate"/>
      </w:r>
      <w:r w:rsidR="00977C53">
        <w:t>3</w:t>
      </w:r>
      <w:r w:rsidR="00977C53">
        <w:fldChar w:fldCharType="end"/>
      </w:r>
    </w:p>
    <w:p w:rsidR="00977C53" w:rsidRDefault="00977C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B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B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_Toc64052562 \h </w:instrText>
      </w:r>
      <w:r>
        <w:fldChar w:fldCharType="separate"/>
      </w:r>
      <w:r>
        <w:t>4</w:t>
      </w:r>
      <w:r>
        <w:fldChar w:fldCharType="end"/>
      </w:r>
    </w:p>
    <w:p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template </w:t>
      </w:r>
      <w:r w:rsidRPr="00277B4E">
        <w:rPr>
          <w:b/>
          <w:lang w:val="en-US"/>
        </w:rPr>
        <w:t>cs_SS_Data</w:t>
      </w:r>
      <w:r>
        <w:tab/>
      </w:r>
      <w:r>
        <w:fldChar w:fldCharType="begin"/>
      </w:r>
      <w:r>
        <w:instrText xml:space="preserve"> PAGEREF _Toc64052563 \h </w:instrText>
      </w:r>
      <w:r>
        <w:fldChar w:fldCharType="separate"/>
      </w:r>
      <w:r>
        <w:t>4</w:t>
      </w:r>
      <w:r>
        <w:fldChar w:fldCharType="end"/>
      </w:r>
    </w:p>
    <w:p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f_TC_15_8_6_UTRAN</w:t>
      </w:r>
      <w:r>
        <w:tab/>
      </w:r>
      <w:r>
        <w:fldChar w:fldCharType="begin"/>
      </w:r>
      <w:r>
        <w:instrText xml:space="preserve"> PAGEREF _Toc64052564 \h </w:instrText>
      </w:r>
      <w:r>
        <w:fldChar w:fldCharType="separate"/>
      </w:r>
      <w:r>
        <w:t>6</w:t>
      </w:r>
      <w:r>
        <w:fldChar w:fldCharType="end"/>
      </w:r>
    </w:p>
    <w:p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f_TC_15_5_7_UTRAN</w:t>
      </w:r>
      <w:r>
        <w:tab/>
      </w:r>
      <w:r>
        <w:fldChar w:fldCharType="begin"/>
      </w:r>
      <w:r>
        <w:instrText xml:space="preserve"> PAGEREF _Toc64052565 \h </w:instrText>
      </w:r>
      <w:r>
        <w:fldChar w:fldCharType="separate"/>
      </w:r>
      <w:r>
        <w:t>9</w:t>
      </w:r>
      <w:r>
        <w:fldChar w:fldCharType="end"/>
      </w:r>
    </w:p>
    <w:p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f_TC_15_5_8_UTRAN</w:t>
      </w:r>
      <w:r>
        <w:tab/>
      </w:r>
      <w:r>
        <w:fldChar w:fldCharType="begin"/>
      </w:r>
      <w:r>
        <w:instrText xml:space="preserve"> PAGEREF _Toc64052566 \h </w:instrText>
      </w:r>
      <w:r>
        <w:fldChar w:fldCharType="separate"/>
      </w:r>
      <w:r>
        <w:t>13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4052562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Default="001C4E30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4052563"/>
      <w:r>
        <w:rPr>
          <w:b/>
        </w:rPr>
        <w:t xml:space="preserve">Correction to </w:t>
      </w:r>
      <w:r w:rsidR="000B36C8">
        <w:rPr>
          <w:b/>
        </w:rPr>
        <w:t>template</w:t>
      </w:r>
      <w:r>
        <w:rPr>
          <w:b/>
        </w:rPr>
        <w:t xml:space="preserve"> </w:t>
      </w:r>
      <w:r w:rsidR="000B36C8" w:rsidRPr="000B36C8">
        <w:rPr>
          <w:b/>
          <w:noProof/>
          <w:lang w:val="en-US"/>
        </w:rPr>
        <w:t>cs_SS_Data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0B36C8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7A4B35" w:rsidP="001C4E30">
            <w:pPr>
              <w:pStyle w:val="CRCoverPage"/>
              <w:spacing w:after="0"/>
              <w:ind w:left="100"/>
              <w:rPr>
                <w:noProof/>
              </w:rPr>
            </w:pPr>
            <w:r w:rsidRPr="007A4B35">
              <w:rPr>
                <w:noProof/>
                <w:lang w:val="en-US"/>
              </w:rPr>
              <w:t>cs_SS_Data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5C576A" w:rsidRDefault="007E59DF" w:rsidP="007E59DF">
            <w:pPr>
              <w:pStyle w:val="CRCoverPage"/>
              <w:rPr>
                <w:lang w:val="en-US"/>
              </w:rPr>
            </w:pPr>
            <w:r w:rsidRPr="007E59DF">
              <w:t>C</w:t>
            </w:r>
            <w:proofErr w:type="spellStart"/>
            <w:r w:rsidRPr="007E59DF">
              <w:rPr>
                <w:lang w:val="en-US"/>
              </w:rPr>
              <w:t>urrent</w:t>
            </w:r>
            <w:proofErr w:type="spellEnd"/>
            <w:r w:rsidRPr="007E59DF">
              <w:rPr>
                <w:lang w:val="en-US"/>
              </w:rPr>
              <w:t xml:space="preserve"> TTCN implementation will</w:t>
            </w:r>
            <w:r w:rsidRPr="007E59DF">
              <w:t xml:space="preserve"> result in "</w:t>
            </w:r>
            <w:proofErr w:type="spellStart"/>
            <w:r w:rsidRPr="007E59DF">
              <w:t>basicServiceGroupList</w:t>
            </w:r>
            <w:proofErr w:type="spellEnd"/>
            <w:r w:rsidRPr="007E59DF">
              <w:t xml:space="preserve">" field to be initialized with an incomplete value </w:t>
            </w:r>
            <w:proofErr w:type="gramStart"/>
            <w:r w:rsidRPr="007E59DF">
              <w:t>"{ omit</w:t>
            </w:r>
            <w:proofErr w:type="gramEnd"/>
            <w:r w:rsidRPr="007E59DF">
              <w:t xml:space="preserve"> }" in case </w:t>
            </w:r>
            <w:proofErr w:type="spellStart"/>
            <w:r w:rsidRPr="007E59DF">
              <w:t>p_BasicServiceCode</w:t>
            </w:r>
            <w:proofErr w:type="spellEnd"/>
            <w:r w:rsidRPr="007E59DF">
              <w:t xml:space="preserve"> is not specified or "omit" indicating the absence of an optional field is used during template reference.</w:t>
            </w:r>
            <w:r w:rsidRPr="007E59DF">
              <w:br/>
              <w:t xml:space="preserve">Such value of </w:t>
            </w:r>
            <w:proofErr w:type="spellStart"/>
            <w:r w:rsidRPr="007E59DF">
              <w:t>cs_SS_Data</w:t>
            </w:r>
            <w:proofErr w:type="spellEnd"/>
            <w:r w:rsidRPr="007E59DF">
              <w:t>() cannot be used for sending and will result in a runtime error.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C576A" w:rsidRPr="001C4E30" w:rsidRDefault="000168D6" w:rsidP="000B36C8">
            <w:pPr>
              <w:pStyle w:val="CRCoverPage"/>
              <w:spacing w:after="0"/>
              <w:ind w:left="100"/>
              <w:rPr>
                <w:noProof/>
              </w:rPr>
            </w:pPr>
            <w:r w:rsidRPr="000168D6">
              <w:rPr>
                <w:noProof/>
              </w:rPr>
              <w:t xml:space="preserve">Modifyed cs_SS_Data input parameter type as </w:t>
            </w:r>
            <w:r w:rsidRPr="000168D6">
              <w:rPr>
                <w:noProof/>
                <w:lang w:val="en-US"/>
              </w:rPr>
              <w:t>BasicServiceGroupList</w:t>
            </w:r>
            <w:r w:rsidRPr="000168D6">
              <w:rPr>
                <w:noProof/>
              </w:rPr>
              <w:t xml:space="preserve"> instead type </w:t>
            </w:r>
            <w:r w:rsidRPr="000168D6">
              <w:rPr>
                <w:noProof/>
                <w:lang w:val="en-US"/>
              </w:rPr>
              <w:t>BasicServiceCode</w:t>
            </w:r>
            <w:r w:rsidRPr="000168D6">
              <w:rPr>
                <w:noProof/>
              </w:rPr>
              <w:t>, one element of the list, this way the list of elements can be assigned to omit as a whole.</w:t>
            </w: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1C4E30" w:rsidP="001C4E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SS_Info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* @status    APPROVED (SSNITZ) */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// @sic R5s160389 sic@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= {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SubscriptionOption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basicServiceGroupList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 {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},</w:t>
            </w:r>
          </w:p>
          <w:p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defaultPriority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</w:t>
            </w:r>
            <w:proofErr w:type="gramStart"/>
            <w:r w:rsidRPr="009F63DE">
              <w:rPr>
                <w:rFonts w:ascii="Courier New" w:hAnsi="Courier New" w:cs="Courier New"/>
                <w:lang w:eastAsia="en-GB"/>
              </w:rPr>
              <w:t xml:space="preserve">  :</w:t>
            </w:r>
            <w:proofErr w:type="gramEnd"/>
            <w:r w:rsidRPr="009F63DE">
              <w:rPr>
                <w:rFonts w:ascii="Courier New" w:hAnsi="Courier New" w:cs="Courier New"/>
                <w:lang w:eastAsia="en-GB"/>
              </w:rPr>
              <w:t xml:space="preserve">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  <w:r w:rsidRPr="009F63DE">
              <w:rPr>
                <w:rFonts w:ascii="Courier New" w:hAnsi="Courier New" w:cs="Courier New"/>
                <w:lang w:eastAsia="en-GB"/>
              </w:rPr>
              <w:t>,</w:t>
            </w:r>
          </w:p>
          <w:p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nbrUser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      </w:t>
            </w:r>
            <w:proofErr w:type="gramStart"/>
            <w:r w:rsidRPr="009F63DE">
              <w:rPr>
                <w:rFonts w:ascii="Courier New" w:hAnsi="Courier New" w:cs="Courier New"/>
                <w:lang w:eastAsia="en-GB"/>
              </w:rPr>
              <w:t xml:space="preserve">  :</w:t>
            </w:r>
            <w:proofErr w:type="gramEnd"/>
            <w:r w:rsidRPr="009F63DE">
              <w:rPr>
                <w:rFonts w:ascii="Courier New" w:hAnsi="Courier New" w:cs="Courier New"/>
                <w:lang w:eastAsia="en-GB"/>
              </w:rPr>
              <w:t xml:space="preserve">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</w:p>
          <w:p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:rsidR="000B36C8" w:rsidRPr="003F79DC" w:rsidRDefault="000B36C8" w:rsidP="000B36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};</w:t>
            </w:r>
          </w:p>
          <w:p w:rsidR="00300C5B" w:rsidRPr="000A73D5" w:rsidRDefault="00300C5B" w:rsidP="009050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:rsidTr="000441DD">
        <w:tc>
          <w:tcPr>
            <w:tcW w:w="9855" w:type="dxa"/>
          </w:tcPr>
          <w:p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SS_Info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p_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* @status    APPROVED (SSNITZ) */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// @sic R5s160389 sic@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= {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SubscriptionOption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</w:t>
            </w:r>
            <w:proofErr w:type="spellStart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highlight w:val="yellow"/>
                <w:lang w:val="en-US" w:eastAsia="en-GB"/>
              </w:rPr>
              <w:t>p_BasicServiceGroupList</w:t>
            </w:r>
            <w:proofErr w:type="spellEnd"/>
            <w:r w:rsidRPr="003F79DC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defaultPriority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</w:t>
            </w:r>
            <w:proofErr w:type="gramStart"/>
            <w:r w:rsidRPr="009F63DE">
              <w:rPr>
                <w:rFonts w:ascii="Courier New" w:hAnsi="Courier New" w:cs="Courier New"/>
                <w:lang w:eastAsia="en-GB"/>
              </w:rPr>
              <w:t xml:space="preserve">  :</w:t>
            </w:r>
            <w:proofErr w:type="gramEnd"/>
            <w:r w:rsidRPr="009F63DE">
              <w:rPr>
                <w:rFonts w:ascii="Courier New" w:hAnsi="Courier New" w:cs="Courier New"/>
                <w:lang w:eastAsia="en-GB"/>
              </w:rPr>
              <w:t xml:space="preserve">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  <w:r w:rsidRPr="009F63DE">
              <w:rPr>
                <w:rFonts w:ascii="Courier New" w:hAnsi="Courier New" w:cs="Courier New"/>
                <w:lang w:eastAsia="en-GB"/>
              </w:rPr>
              <w:t>,</w:t>
            </w:r>
          </w:p>
          <w:p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nbrUser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      </w:t>
            </w:r>
            <w:proofErr w:type="gramStart"/>
            <w:r w:rsidRPr="009F63DE">
              <w:rPr>
                <w:rFonts w:ascii="Courier New" w:hAnsi="Courier New" w:cs="Courier New"/>
                <w:lang w:eastAsia="en-GB"/>
              </w:rPr>
              <w:t xml:space="preserve">  :</w:t>
            </w:r>
            <w:proofErr w:type="gramEnd"/>
            <w:r w:rsidRPr="009F63DE">
              <w:rPr>
                <w:rFonts w:ascii="Courier New" w:hAnsi="Courier New" w:cs="Courier New"/>
                <w:lang w:eastAsia="en-GB"/>
              </w:rPr>
              <w:t xml:space="preserve">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</w:p>
          <w:p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:rsidR="003F79DC" w:rsidRPr="003F79DC" w:rsidRDefault="003F79DC" w:rsidP="003F79D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};</w:t>
            </w:r>
          </w:p>
          <w:p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417A7C" w:rsidRDefault="00417A7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17A7C" w:rsidRDefault="00417A7C" w:rsidP="00417A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4052564"/>
      <w:r>
        <w:rPr>
          <w:b/>
        </w:rPr>
        <w:lastRenderedPageBreak/>
        <w:t xml:space="preserve">Correction to function </w:t>
      </w:r>
      <w:r w:rsidR="000B36C8" w:rsidRPr="000B36C8">
        <w:rPr>
          <w:b/>
          <w:noProof/>
          <w:lang w:val="en-US"/>
        </w:rPr>
        <w:t>f_TC_15_8_6_UTRAN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17A7C" w:rsidTr="00D865A0">
        <w:trPr>
          <w:trHeight w:val="447"/>
        </w:trPr>
        <w:tc>
          <w:tcPr>
            <w:tcW w:w="1985" w:type="dxa"/>
          </w:tcPr>
          <w:p w:rsidR="00417A7C" w:rsidRPr="00E751F5" w:rsidRDefault="00417A7C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17A7C" w:rsidRDefault="0013601B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13601B">
              <w:rPr>
                <w:noProof/>
              </w:rPr>
              <w:t>f_TC_15_8_6_UTRAN</w:t>
            </w:r>
          </w:p>
        </w:tc>
      </w:tr>
      <w:tr w:rsidR="00417A7C" w:rsidTr="00D865A0">
        <w:trPr>
          <w:trHeight w:val="452"/>
        </w:trPr>
        <w:tc>
          <w:tcPr>
            <w:tcW w:w="1985" w:type="dxa"/>
          </w:tcPr>
          <w:p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17A7C" w:rsidRPr="005C576A" w:rsidRDefault="007E59DF" w:rsidP="00E965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417A7C" w:rsidTr="00D865A0">
        <w:tc>
          <w:tcPr>
            <w:tcW w:w="1985" w:type="dxa"/>
          </w:tcPr>
          <w:p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17A7C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1.1.</w:t>
            </w:r>
          </w:p>
        </w:tc>
      </w:tr>
      <w:tr w:rsidR="00417A7C" w:rsidTr="00D865A0">
        <w:tc>
          <w:tcPr>
            <w:tcW w:w="1985" w:type="dxa"/>
          </w:tcPr>
          <w:p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17A7C" w:rsidRPr="00811A71" w:rsidRDefault="00417A7C" w:rsidP="00D865A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417A7C" w:rsidRPr="00E751F5" w:rsidTr="00D865A0">
        <w:tc>
          <w:tcPr>
            <w:tcW w:w="1985" w:type="dxa"/>
          </w:tcPr>
          <w:p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17A7C" w:rsidRPr="00E751F5" w:rsidRDefault="00417A7C" w:rsidP="00D865A0">
            <w:pPr>
              <w:rPr>
                <w:rFonts w:ascii="Arial" w:hAnsi="Arial"/>
                <w:highlight w:val="cyan"/>
              </w:rPr>
            </w:pPr>
          </w:p>
        </w:tc>
      </w:tr>
    </w:tbl>
    <w:p w:rsidR="00417A7C" w:rsidRDefault="00417A7C" w:rsidP="00417A7C">
      <w:pPr>
        <w:rPr>
          <w:noProof/>
          <w:lang w:val="en-US"/>
        </w:rPr>
      </w:pPr>
    </w:p>
    <w:p w:rsidR="00417A7C" w:rsidRDefault="00417A7C" w:rsidP="00417A7C">
      <w:pPr>
        <w:rPr>
          <w:noProof/>
        </w:rPr>
      </w:pPr>
    </w:p>
    <w:p w:rsidR="00417A7C" w:rsidRDefault="00417A7C" w:rsidP="00417A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:rsidTr="00D865A0">
        <w:tc>
          <w:tcPr>
            <w:tcW w:w="9855" w:type="dxa"/>
          </w:tcPr>
          <w:p w:rsidR="00417A7C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f_TC_15_8_6_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* Call restriction - Deactivation accepted */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RRC_DATA_IND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in registered idle state on cell 1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made to initiate the deactivation of all supplementary services restriction, for speech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CallBarring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UT,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DEACTIVATE_MODE,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SS_ALL_BARRING_AB,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SS_SPEECH);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cr_Teleservice_AllSpeech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cr_Teleservice_TS11))), // @sic R5-145077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2",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4",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f_NAS_TI_InitAndSetFlag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'1'B);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Invoke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GuidanceInfo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).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password for the relevant supplementary service (all supplementary services, or outgoing calls, respectively) is requested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+ 1;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f_SS_EncodeComponents(cs_Components(cs_InvokeComponent(cs_InvokeGetPassword(v_InvokeID_Password,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6"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Return result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(&lt;password&gt;)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car_UplinkDirectTransfer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))) -&gt;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f_SS_ComponentsDecode(v_RRC_DataInd.msg.facilityul.facility_Str.components); // @sic R5s140989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not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cr_Components(cr_ReturnResult(cr_ResultGetPassword(v_InvokeID_Password))))) {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"Facility message does not match to template");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f_SS_EncodeComponents(cs_Components(cs_ReturnResult(cs_ReturnResultDeactivate(v_FacilityInvokeBarring[0].invoke.invokeID,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v_FacilityInvokeBarring[0].invoke.parameter.deactivateSS.basicService))))); // @sic R5-145077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7"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ActivateSS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operation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Return_result</w:t>
            </w:r>
            <w:proofErr w:type="spellEnd"/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0B36C8" w:rsidRPr="00645EC4" w:rsidRDefault="00645EC4" w:rsidP="00645EC4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17A7C" w:rsidRPr="000A73D5" w:rsidTr="00D865A0">
        <w:tc>
          <w:tcPr>
            <w:tcW w:w="9855" w:type="dxa"/>
          </w:tcPr>
          <w:p w:rsidR="00417A7C" w:rsidRPr="000A73D5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:rsidTr="000B36C8">
        <w:tc>
          <w:tcPr>
            <w:tcW w:w="9629" w:type="dxa"/>
          </w:tcPr>
          <w:p w:rsidR="00417A7C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f_TC_15_8_6_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* Call restriction - Deactivation accepted */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RRC_DATA_IND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in registered idle state on cell 1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made to initiate the deactivation of all supplementary services restriction, for speech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CallBarring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UT,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DEACTIVATE_MODE,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SS_ALL_BARRING_AB,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SS_SPEECH);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cr_Teleservice_AllSpeech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cr_Teleservice_TS11))), // @sic R5-145077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2",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4",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f_NAS_TI_InitAndSetFlag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'1'B);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Invoke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GuidanceInfo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).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password for the relevant supplementary service (all supplementary services, or outgoing calls, respectively) is requested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+ 1;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f_SS_EncodeComponents(cs_Components(cs_InvokeComponent(cs_InvokeGetPassword(v_InvokeID_Password,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6"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Return result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(&lt;password&gt;)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car_UplinkDirectTransfer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))) -&gt;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f_SS_ComponentsDecode(v_RRC_DataInd.msg.facilityul.facility_Str.components); // @sic R5s140989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not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cr_Components(cr_ReturnResult(cr_ResultGetPassword(v_InvokeID_Password))))) {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"Facility message does not match to template");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(v_FacilityInvokeBarring[0].invoke.parameter.deactivateSS.basicService))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= { v_FacilityInvokeBarring[0].invoke.parameter.deactivateSS.basicService};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f_SS_EncodeComponents(cs_Components(cs_ReturnResult(cs_ReturnResultDeactivate(v_FacilityInvokeBarring[0].invoke.invokeID,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))))); // @sic R5-145077 sic@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"Step 7"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ActivateSS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operation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Return_result</w:t>
            </w:r>
            <w:proofErr w:type="spellEnd"/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645EC4" w:rsidRDefault="00645EC4" w:rsidP="00645EC4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0B36C8" w:rsidRDefault="000B36C8" w:rsidP="000B36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4052565"/>
      <w:r>
        <w:rPr>
          <w:b/>
        </w:rPr>
        <w:lastRenderedPageBreak/>
        <w:t xml:space="preserve">Correction to function </w:t>
      </w:r>
      <w:r w:rsidRPr="000B36C8">
        <w:rPr>
          <w:b/>
          <w:noProof/>
          <w:lang w:val="en-US"/>
        </w:rPr>
        <w:t>f_TC_15_5_7_UTRAN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6C8" w:rsidTr="00D865A0">
        <w:trPr>
          <w:trHeight w:val="447"/>
        </w:trPr>
        <w:tc>
          <w:tcPr>
            <w:tcW w:w="1985" w:type="dxa"/>
          </w:tcPr>
          <w:p w:rsidR="000B36C8" w:rsidRPr="00E751F5" w:rsidRDefault="000B36C8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B36C8" w:rsidRPr="007E59DF" w:rsidRDefault="007E59DF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7E59DF">
              <w:rPr>
                <w:noProof/>
                <w:lang w:val="en-US"/>
              </w:rPr>
              <w:t>f_TC_15_5_7_UTRAN</w:t>
            </w:r>
          </w:p>
        </w:tc>
      </w:tr>
      <w:tr w:rsidR="000B36C8" w:rsidTr="00D865A0">
        <w:trPr>
          <w:trHeight w:val="452"/>
        </w:trPr>
        <w:tc>
          <w:tcPr>
            <w:tcW w:w="1985" w:type="dxa"/>
          </w:tcPr>
          <w:p w:rsidR="000B36C8" w:rsidRPr="00E751F5" w:rsidRDefault="000B36C8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B36C8" w:rsidRPr="005C576A" w:rsidRDefault="007E59DF" w:rsidP="00D865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0168D6" w:rsidTr="00D865A0">
        <w:tc>
          <w:tcPr>
            <w:tcW w:w="1985" w:type="dxa"/>
          </w:tcPr>
          <w:p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168D6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</w:t>
            </w:r>
          </w:p>
        </w:tc>
      </w:tr>
      <w:tr w:rsidR="000168D6" w:rsidTr="00D865A0">
        <w:tc>
          <w:tcPr>
            <w:tcW w:w="1985" w:type="dxa"/>
          </w:tcPr>
          <w:p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168D6" w:rsidRPr="00811A71" w:rsidRDefault="000168D6" w:rsidP="000168D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0168D6" w:rsidRPr="00E751F5" w:rsidTr="00D865A0">
        <w:tc>
          <w:tcPr>
            <w:tcW w:w="1985" w:type="dxa"/>
          </w:tcPr>
          <w:p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0168D6" w:rsidRPr="00E751F5" w:rsidRDefault="000168D6" w:rsidP="000168D6">
            <w:pPr>
              <w:rPr>
                <w:rFonts w:ascii="Arial" w:hAnsi="Arial"/>
                <w:highlight w:val="cyan"/>
              </w:rPr>
            </w:pPr>
          </w:p>
        </w:tc>
      </w:tr>
    </w:tbl>
    <w:p w:rsidR="000B36C8" w:rsidRDefault="000B36C8" w:rsidP="000B36C8">
      <w:pPr>
        <w:rPr>
          <w:noProof/>
          <w:lang w:val="en-US"/>
        </w:rPr>
      </w:pPr>
    </w:p>
    <w:p w:rsidR="000B36C8" w:rsidRDefault="000B36C8" w:rsidP="000B36C8">
      <w:pPr>
        <w:rPr>
          <w:noProof/>
        </w:rPr>
      </w:pPr>
    </w:p>
    <w:p w:rsidR="000B36C8" w:rsidRDefault="000B36C8" w:rsidP="000B36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f_TC_15_5_7_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Activation */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 basic service group speech.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ACTIVATE_MODE, SS_SPEECH);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 //@sic R5s150593 sic@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 SS sends RELEASE COMPLETE with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activation of call waiting service for a basic service group speech")) {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all basic service groups supported by the UE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645EC4" w:rsidRPr="007A4B35" w:rsidRDefault="00645EC4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f_TC_15_5_7_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Activation */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ab/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ab/>
              <w:t xml:space="preserve">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 basic service group speech.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ACTIVATE_MODE, SS_SPEECH);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 //@sic R5s150593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(v_FacilityInvoke[0].invoke.parameter.activateSS.basicService)  )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activation of call waiting service for a basic service group speech"))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all basic service groups supported by the UE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(v_FacilityInvoke[0].invoke.parameter.activateSS.basicService)  )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>
      <w:pPr>
        <w:rPr>
          <w:noProof/>
          <w:lang w:val="en-US"/>
        </w:rPr>
      </w:pPr>
    </w:p>
    <w:p w:rsidR="000B36C8" w:rsidRDefault="000B36C8" w:rsidP="000B36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4052566"/>
      <w:r>
        <w:rPr>
          <w:b/>
        </w:rPr>
        <w:t xml:space="preserve">Correction to function </w:t>
      </w:r>
      <w:r>
        <w:rPr>
          <w:b/>
          <w:noProof/>
          <w:lang w:val="en-US"/>
        </w:rPr>
        <w:t>f_TC_15_5_8</w:t>
      </w:r>
      <w:r w:rsidRPr="000B36C8">
        <w:rPr>
          <w:b/>
          <w:noProof/>
          <w:lang w:val="en-US"/>
        </w:rPr>
        <w:t>_UTRAN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6C8" w:rsidTr="00D865A0">
        <w:trPr>
          <w:trHeight w:val="447"/>
        </w:trPr>
        <w:tc>
          <w:tcPr>
            <w:tcW w:w="1985" w:type="dxa"/>
          </w:tcPr>
          <w:p w:rsidR="000B36C8" w:rsidRPr="00E751F5" w:rsidRDefault="000B36C8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B36C8" w:rsidRDefault="007E59DF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7E59DF">
              <w:rPr>
                <w:noProof/>
              </w:rPr>
              <w:t>f_TC_15_5_8_UTRAN</w:t>
            </w:r>
          </w:p>
        </w:tc>
      </w:tr>
      <w:tr w:rsidR="000B36C8" w:rsidTr="00D865A0">
        <w:trPr>
          <w:trHeight w:val="452"/>
        </w:trPr>
        <w:tc>
          <w:tcPr>
            <w:tcW w:w="1985" w:type="dxa"/>
          </w:tcPr>
          <w:p w:rsidR="000B36C8" w:rsidRPr="00E751F5" w:rsidRDefault="000B36C8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:rsidR="000B36C8" w:rsidRPr="005C576A" w:rsidRDefault="007E59DF" w:rsidP="00D865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0168D6" w:rsidTr="00D865A0">
        <w:tc>
          <w:tcPr>
            <w:tcW w:w="1985" w:type="dxa"/>
          </w:tcPr>
          <w:p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168D6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</w:t>
            </w:r>
          </w:p>
        </w:tc>
      </w:tr>
      <w:tr w:rsidR="000168D6" w:rsidTr="00D865A0">
        <w:tc>
          <w:tcPr>
            <w:tcW w:w="1985" w:type="dxa"/>
          </w:tcPr>
          <w:p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168D6" w:rsidRPr="00811A71" w:rsidRDefault="000168D6" w:rsidP="000168D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0168D6" w:rsidRPr="007A4B35" w:rsidTr="00D865A0">
        <w:tc>
          <w:tcPr>
            <w:tcW w:w="1985" w:type="dxa"/>
          </w:tcPr>
          <w:p w:rsidR="000168D6" w:rsidRPr="007A4B3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7A4B3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168D6" w:rsidRPr="007A4B35" w:rsidRDefault="000168D6" w:rsidP="000168D6">
            <w:pPr>
              <w:rPr>
                <w:rFonts w:ascii="Arial" w:hAnsi="Arial"/>
              </w:rPr>
            </w:pPr>
          </w:p>
        </w:tc>
      </w:tr>
    </w:tbl>
    <w:p w:rsidR="000B36C8" w:rsidRPr="007A4B35" w:rsidRDefault="000B36C8" w:rsidP="000B36C8">
      <w:pPr>
        <w:rPr>
          <w:noProof/>
          <w:lang w:val="en-US"/>
        </w:rPr>
      </w:pPr>
    </w:p>
    <w:p w:rsidR="000B36C8" w:rsidRPr="007A4B35" w:rsidRDefault="000B36C8" w:rsidP="000B36C8">
      <w:pPr>
        <w:rPr>
          <w:noProof/>
        </w:rPr>
      </w:pPr>
    </w:p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f_TC_15_5_8_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Deactivation */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 basic service group speech.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DEACTIVATE_MODE, SS_SPEECH);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//@sic R5s150595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DeactivateSS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operation Return result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9F63DE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r w:rsidRPr="009F63DE">
              <w:rPr>
                <w:rFonts w:ascii="Courier New" w:hAnsi="Courier New" w:cs="Courier New"/>
                <w:lang w:eastAsia="en-GB"/>
              </w:rPr>
              <w:t>tsc_RB3,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deactivation of call waiting service for a basic service group speech"))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all basic service groups supported by the UE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</w:p>
          <w:p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:rsidTr="00D865A0">
        <w:tc>
          <w:tcPr>
            <w:tcW w:w="9855" w:type="dxa"/>
          </w:tcPr>
          <w:p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f_TC_15_5_8_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Deactivation */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 basic service group speech.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DEACTIVATE_MODE, SS_SPEECH);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//@sic R5s150595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(v_FacilityInvoke[0].invoke.parameter.deactivateSS.basicService)  )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DeactivateSS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operation Return result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deactivation of call waiting service for a basic service group speech"))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all basic service groups supported by the UE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(v_FacilityInvoke[0].invoke.parameter.deactivateSS.basicService)  )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B36C8" w:rsidRPr="00446488" w:rsidRDefault="000B36C8">
      <w:pPr>
        <w:rPr>
          <w:noProof/>
          <w:lang w:val="en-US"/>
        </w:rPr>
      </w:pPr>
    </w:p>
    <w:sectPr w:rsidR="000B36C8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859" w:rsidRDefault="009C5859">
      <w:r>
        <w:separator/>
      </w:r>
    </w:p>
  </w:endnote>
  <w:endnote w:type="continuationSeparator" w:id="0">
    <w:p w:rsidR="009C5859" w:rsidRDefault="009C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859" w:rsidRDefault="009C5859">
      <w:r>
        <w:separator/>
      </w:r>
    </w:p>
  </w:footnote>
  <w:footnote w:type="continuationSeparator" w:id="0">
    <w:p w:rsidR="009C5859" w:rsidRDefault="009C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5A0" w:rsidRDefault="00D86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5A0" w:rsidRDefault="00D86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5A0" w:rsidRDefault="00D865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5A0" w:rsidRDefault="00D86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8D6"/>
    <w:rsid w:val="00022E4A"/>
    <w:rsid w:val="000441DD"/>
    <w:rsid w:val="00063675"/>
    <w:rsid w:val="000914DA"/>
    <w:rsid w:val="00092702"/>
    <w:rsid w:val="000A1C38"/>
    <w:rsid w:val="000A3AC1"/>
    <w:rsid w:val="000A6394"/>
    <w:rsid w:val="000A73D5"/>
    <w:rsid w:val="000B36C8"/>
    <w:rsid w:val="000B7FED"/>
    <w:rsid w:val="000C038A"/>
    <w:rsid w:val="000C6598"/>
    <w:rsid w:val="000D34A7"/>
    <w:rsid w:val="000E40ED"/>
    <w:rsid w:val="001053EB"/>
    <w:rsid w:val="00106C43"/>
    <w:rsid w:val="0013601B"/>
    <w:rsid w:val="00145D43"/>
    <w:rsid w:val="00154DA1"/>
    <w:rsid w:val="00154EF6"/>
    <w:rsid w:val="00157804"/>
    <w:rsid w:val="00162BBC"/>
    <w:rsid w:val="0017408F"/>
    <w:rsid w:val="00192C46"/>
    <w:rsid w:val="001A08B3"/>
    <w:rsid w:val="001A7B60"/>
    <w:rsid w:val="001B52F0"/>
    <w:rsid w:val="001B7A65"/>
    <w:rsid w:val="001C4E30"/>
    <w:rsid w:val="001C4EB9"/>
    <w:rsid w:val="001E41F3"/>
    <w:rsid w:val="00217D9A"/>
    <w:rsid w:val="00224696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12BB4"/>
    <w:rsid w:val="003609EF"/>
    <w:rsid w:val="0036231A"/>
    <w:rsid w:val="00374DD4"/>
    <w:rsid w:val="003E1A36"/>
    <w:rsid w:val="003E49B6"/>
    <w:rsid w:val="003F79DC"/>
    <w:rsid w:val="00410371"/>
    <w:rsid w:val="00416B5B"/>
    <w:rsid w:val="00417A7C"/>
    <w:rsid w:val="004242F1"/>
    <w:rsid w:val="00426BAD"/>
    <w:rsid w:val="0043039E"/>
    <w:rsid w:val="00446488"/>
    <w:rsid w:val="00451673"/>
    <w:rsid w:val="00461F12"/>
    <w:rsid w:val="004B39C4"/>
    <w:rsid w:val="004B75B7"/>
    <w:rsid w:val="004D63AB"/>
    <w:rsid w:val="004D6BDE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45EC4"/>
    <w:rsid w:val="00661AEE"/>
    <w:rsid w:val="00681541"/>
    <w:rsid w:val="00695808"/>
    <w:rsid w:val="006B46FB"/>
    <w:rsid w:val="006B70B6"/>
    <w:rsid w:val="006E21FB"/>
    <w:rsid w:val="00700929"/>
    <w:rsid w:val="0071206F"/>
    <w:rsid w:val="00772610"/>
    <w:rsid w:val="00792342"/>
    <w:rsid w:val="007977A8"/>
    <w:rsid w:val="007A4B35"/>
    <w:rsid w:val="007B4BE6"/>
    <w:rsid w:val="007B512A"/>
    <w:rsid w:val="007C2097"/>
    <w:rsid w:val="007D6A07"/>
    <w:rsid w:val="007D6B14"/>
    <w:rsid w:val="007E59DF"/>
    <w:rsid w:val="007F7259"/>
    <w:rsid w:val="0080150E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050D2"/>
    <w:rsid w:val="009148DE"/>
    <w:rsid w:val="00941E30"/>
    <w:rsid w:val="009452AD"/>
    <w:rsid w:val="00966A61"/>
    <w:rsid w:val="00967237"/>
    <w:rsid w:val="009750B3"/>
    <w:rsid w:val="009777D9"/>
    <w:rsid w:val="00977C53"/>
    <w:rsid w:val="00991B88"/>
    <w:rsid w:val="009945D9"/>
    <w:rsid w:val="009A290B"/>
    <w:rsid w:val="009A5753"/>
    <w:rsid w:val="009A579D"/>
    <w:rsid w:val="009C5859"/>
    <w:rsid w:val="009E3297"/>
    <w:rsid w:val="009F34E8"/>
    <w:rsid w:val="009F63DE"/>
    <w:rsid w:val="009F734F"/>
    <w:rsid w:val="00A02D35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B23E5"/>
    <w:rsid w:val="00AC5820"/>
    <w:rsid w:val="00AC77AD"/>
    <w:rsid w:val="00AD1CD8"/>
    <w:rsid w:val="00AF2172"/>
    <w:rsid w:val="00B13756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656C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A4988"/>
    <w:rsid w:val="00CC0FFC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865A0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96518"/>
    <w:rsid w:val="00EB09B7"/>
    <w:rsid w:val="00EC55A5"/>
    <w:rsid w:val="00EE7D7C"/>
    <w:rsid w:val="00F124A3"/>
    <w:rsid w:val="00F25D98"/>
    <w:rsid w:val="00F300FB"/>
    <w:rsid w:val="00F51F7E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59D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31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9388-E92C-447E-9385-92B7BF68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5364</Words>
  <Characters>30576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2021-02-12T20:01:00Z</dcterms:created>
  <dcterms:modified xsi:type="dcterms:W3CDTF">2021-02-12T20:02:00Z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