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64E6D9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D077B">
        <w:fldChar w:fldCharType="begin"/>
      </w:r>
      <w:r w:rsidR="002D077B">
        <w:instrText xml:space="preserve"> DOCPROPERTY  Tdoc#  \* MERGEFORMAT </w:instrText>
      </w:r>
      <w:r w:rsidR="002D077B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201197">
        <w:rPr>
          <w:b/>
          <w:i/>
          <w:noProof/>
          <w:sz w:val="28"/>
        </w:rPr>
        <w:t>0</w:t>
      </w:r>
      <w:r w:rsidR="002D077B">
        <w:rPr>
          <w:b/>
          <w:i/>
          <w:noProof/>
          <w:sz w:val="28"/>
        </w:rPr>
        <w:t>262</w:t>
      </w:r>
      <w:r w:rsidR="002D077B">
        <w:rPr>
          <w:b/>
          <w:i/>
          <w:noProof/>
          <w:sz w:val="28"/>
        </w:rPr>
        <w:fldChar w:fldCharType="end"/>
      </w:r>
    </w:p>
    <w:p w14:paraId="5D6FC58C" w14:textId="307A0302" w:rsidR="001A09A3" w:rsidRDefault="002D077B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53ADF88" w:rsidR="001E41F3" w:rsidRPr="00410371" w:rsidRDefault="002D0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4FE7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22E99A8" w:rsidR="001E41F3" w:rsidRPr="00410371" w:rsidRDefault="002D077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01197">
              <w:rPr>
                <w:b/>
                <w:noProof/>
                <w:sz w:val="28"/>
              </w:rPr>
              <w:t>0135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596E3FE3" w:rsidR="001E41F3" w:rsidRPr="00A1055C" w:rsidRDefault="002D077B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DB346A6" w:rsidR="001E41F3" w:rsidRPr="00410371" w:rsidRDefault="002D07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0119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6.0</w:t>
            </w:r>
            <w:r w:rsidR="0020119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51F5BCE" w:rsidR="001E41F3" w:rsidRDefault="002D07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04FE7" w:rsidRPr="00D04FE7">
              <w:t xml:space="preserve">Correction to </w:t>
            </w:r>
            <w:r w:rsidR="00201197">
              <w:t xml:space="preserve">a </w:t>
            </w:r>
            <w:r w:rsidR="001E11EF">
              <w:t>NR</w:t>
            </w:r>
            <w:r w:rsidR="00201197">
              <w:t>5GC</w:t>
            </w:r>
            <w:r w:rsidR="001E11EF">
              <w:t xml:space="preserve"> UE </w:t>
            </w:r>
            <w:r w:rsidR="00201197">
              <w:t>Positioning related function</w:t>
            </w:r>
            <w:r>
              <w:fldChar w:fldCharType="end"/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32864C63" w:rsidR="001E41F3" w:rsidRDefault="002D07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04FE7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864FB9D" w:rsidR="001E41F3" w:rsidRDefault="002D07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4FE7" w:rsidRPr="00D04FE7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31CFD14" w:rsidR="001E41F3" w:rsidRDefault="002D07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04FE7">
              <w:rPr>
                <w:noProof/>
              </w:rPr>
              <w:t>2020-12-16</w:t>
            </w:r>
            <w:r>
              <w:rPr>
                <w:noProof/>
              </w:rPr>
              <w:fldChar w:fldCharType="end"/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7F030462" w:rsidR="001E41F3" w:rsidRDefault="002D07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4FE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38316C6" w:rsidR="001E41F3" w:rsidRDefault="002D07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04FE7">
              <w:rPr>
                <w:noProof/>
              </w:rPr>
              <w:t>-1</w:t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7B9439B" w:rsidR="001E41F3" w:rsidRDefault="00BE0A93">
            <w:pPr>
              <w:pStyle w:val="CRCoverPage"/>
              <w:spacing w:after="0"/>
              <w:ind w:left="100"/>
              <w:rPr>
                <w:noProof/>
              </w:rPr>
            </w:pPr>
            <w:r w:rsidRPr="00BE0A93">
              <w:rPr>
                <w:rFonts w:cs="Arial"/>
                <w:lang w:eastAsia="en-GB"/>
              </w:rPr>
              <w:t>Function f_POS_GetListOfSupportedGNSS does not include “modernizedGPS” as GNSS technology when GPS L5 band is supported.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1858DC0" w:rsidR="001E41F3" w:rsidRDefault="00BE0A93">
            <w:pPr>
              <w:pStyle w:val="CRCoverPage"/>
              <w:spacing w:after="0"/>
              <w:ind w:left="100"/>
              <w:rPr>
                <w:noProof/>
              </w:rPr>
            </w:pPr>
            <w:r w:rsidRPr="004571B9">
              <w:rPr>
                <w:noProof/>
                <w:lang w:val="en-SG"/>
              </w:rPr>
              <w:t xml:space="preserve">Include </w:t>
            </w:r>
            <w:r>
              <w:rPr>
                <w:noProof/>
                <w:lang w:val="en-SG"/>
              </w:rPr>
              <w:t>“</w:t>
            </w:r>
            <w:r w:rsidRPr="004571B9">
              <w:rPr>
                <w:noProof/>
                <w:lang w:val="en-SG"/>
              </w:rPr>
              <w:t>modernizedGPS</w:t>
            </w:r>
            <w:r>
              <w:rPr>
                <w:noProof/>
                <w:lang w:val="en-SG"/>
              </w:rPr>
              <w:t>”</w:t>
            </w:r>
            <w:r w:rsidRPr="004571B9">
              <w:rPr>
                <w:noProof/>
                <w:lang w:val="en-SG"/>
              </w:rPr>
              <w:t xml:space="preserve"> as a PositioningSystemType if pc_A_GPS_L5 </w:t>
            </w:r>
            <w:r>
              <w:rPr>
                <w:noProof/>
                <w:lang w:val="en-SG"/>
              </w:rPr>
              <w:t xml:space="preserve">is set to </w:t>
            </w:r>
            <w:r w:rsidRPr="004571B9">
              <w:rPr>
                <w:noProof/>
                <w:lang w:val="en-SG"/>
              </w:rPr>
              <w:t>TRUE.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E292453" w:rsidR="001E41F3" w:rsidRDefault="00457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 implementation may FAIL a conformant UE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567CEAC" w:rsidR="001E41F3" w:rsidRDefault="00457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9.3.4.</w:t>
            </w:r>
            <w:r w:rsidR="00230802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.15s</w:t>
            </w:r>
            <w:r w:rsidR="00230802">
              <w:rPr>
                <w:noProof/>
                <w:lang w:eastAsia="zh-CN"/>
              </w:rPr>
              <w:t>.NR5GC</w:t>
            </w:r>
            <w:r>
              <w:rPr>
                <w:noProof/>
                <w:lang w:eastAsia="zh-CN"/>
              </w:rPr>
              <w:t>, 9.3.1.2.15s</w:t>
            </w:r>
            <w:r w:rsidR="00230802">
              <w:rPr>
                <w:noProof/>
                <w:lang w:eastAsia="zh-CN"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99DCD88" w:rsidR="001E41F3" w:rsidRDefault="00457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901953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C41AD20" w14:textId="4C8AFA5A" w:rsidR="00BE0A9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0A93" w:rsidRPr="00B44597">
        <w:rPr>
          <w:rFonts w:cs="Arial"/>
          <w:iCs/>
        </w:rPr>
        <w:t>Table of Contents</w:t>
      </w:r>
      <w:r w:rsidR="00BE0A93">
        <w:tab/>
      </w:r>
      <w:r w:rsidR="00BE0A93">
        <w:fldChar w:fldCharType="begin"/>
      </w:r>
      <w:r w:rsidR="00BE0A93">
        <w:instrText xml:space="preserve"> PAGEREF _Toc59019534 \h </w:instrText>
      </w:r>
      <w:r w:rsidR="00BE0A93">
        <w:fldChar w:fldCharType="separate"/>
      </w:r>
      <w:r w:rsidR="00BE0A93">
        <w:t>2</w:t>
      </w:r>
      <w:r w:rsidR="00BE0A93">
        <w:fldChar w:fldCharType="end"/>
      </w:r>
    </w:p>
    <w:p w14:paraId="6E9B81AF" w14:textId="23980EBA" w:rsidR="00BE0A93" w:rsidRDefault="00BE0A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4459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4459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_Toc59019535 \h </w:instrText>
      </w:r>
      <w:r>
        <w:fldChar w:fldCharType="separate"/>
      </w:r>
      <w:r>
        <w:t>3</w:t>
      </w:r>
      <w:r>
        <w:fldChar w:fldCharType="end"/>
      </w:r>
    </w:p>
    <w:p w14:paraId="5ECB0757" w14:textId="6440B4AA" w:rsidR="00BE0A93" w:rsidRDefault="00BE0A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4459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4459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_Toc59019536 \h </w:instrText>
      </w:r>
      <w:r>
        <w:fldChar w:fldCharType="separate"/>
      </w:r>
      <w:r>
        <w:t>3</w:t>
      </w:r>
      <w:r>
        <w:fldChar w:fldCharType="end"/>
      </w:r>
    </w:p>
    <w:p w14:paraId="2DE57CAF" w14:textId="551BD2C5" w:rsidR="00BE0A93" w:rsidRDefault="00BE0A9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4459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44597">
        <w:rPr>
          <w:b/>
          <w:lang w:val="pt-BR"/>
        </w:rPr>
        <w:t xml:space="preserve">Change 1: </w:t>
      </w:r>
      <w:r>
        <w:t>Correction to f_POS_GetListOfSupportedGNSS</w:t>
      </w:r>
      <w:r>
        <w:tab/>
      </w:r>
      <w:r>
        <w:fldChar w:fldCharType="begin"/>
      </w:r>
      <w:r>
        <w:instrText xml:space="preserve"> PAGEREF _Toc59019537 \h </w:instrText>
      </w:r>
      <w:r>
        <w:fldChar w:fldCharType="separate"/>
      </w:r>
      <w:r>
        <w:t>3</w:t>
      </w:r>
      <w:r>
        <w:fldChar w:fldCharType="end"/>
      </w:r>
    </w:p>
    <w:p w14:paraId="2E4D4796" w14:textId="5132FDD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9019535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B96EB92" w:rsidR="003A22C0" w:rsidRDefault="003A22C0" w:rsidP="004571B9">
      <w:pPr>
        <w:rPr>
          <w:rFonts w:cs="Arial"/>
        </w:rPr>
      </w:pPr>
      <w:r>
        <w:rPr>
          <w:rFonts w:cs="Arial"/>
        </w:rPr>
        <w:t xml:space="preserve">This document lists all the changes needed to correct issues in the </w:t>
      </w:r>
      <w:r w:rsidR="004571B9">
        <w:rPr>
          <w:rFonts w:cs="Arial"/>
        </w:rPr>
        <w:t>&lt;</w:t>
      </w:r>
      <w:r>
        <w:rPr>
          <w:rFonts w:cs="Arial"/>
        </w:rPr>
        <w:t xml:space="preserve">ATS </w:t>
      </w:r>
      <w:r w:rsidR="004571B9" w:rsidRPr="004571B9">
        <w:rPr>
          <w:rFonts w:cs="Arial"/>
        </w:rPr>
        <w:t>iwd-TTCN3-B2020-09_D20wk</w:t>
      </w:r>
      <w:r w:rsidR="004571B9">
        <w:rPr>
          <w:rFonts w:cs="Arial"/>
        </w:rPr>
        <w:t>50&gt;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018C3AB0" w:rsidR="003A22C0" w:rsidRDefault="003A22C0" w:rsidP="004571B9">
      <w:pP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571B9" w:rsidRPr="004571B9">
        <w:rPr>
          <w:rFonts w:cs="Arial"/>
          <w:sz w:val="24"/>
          <w:lang w:eastAsia="ja-JP"/>
        </w:rPr>
        <w:t>Holger Jauch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571B9">
        <w:rPr>
          <w:rFonts w:cs="Arial"/>
          <w:b/>
          <w:lang w:eastAsia="ja-JP"/>
        </w:rPr>
        <w:t>&lt;</w:t>
      </w:r>
      <w:r w:rsidR="004571B9" w:rsidRPr="004571B9">
        <w:rPr>
          <w:rFonts w:cs="Arial"/>
          <w:lang w:eastAsia="ja-JP"/>
        </w:rPr>
        <w:t>holger.jauch@rohde-schwarz.com</w:t>
      </w:r>
      <w:r w:rsidR="004571B9">
        <w:rPr>
          <w:rFonts w:cs="Arial"/>
          <w:lang w:eastAsia="ja-JP"/>
        </w:rPr>
        <w:t>&gt;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9019536"/>
      <w:r w:rsidRPr="00854C55">
        <w:rPr>
          <w:b/>
        </w:rPr>
        <w:t>Corrections required</w:t>
      </w:r>
      <w:bookmarkEnd w:id="4"/>
      <w:bookmarkEnd w:id="5"/>
      <w:bookmarkEnd w:id="6"/>
    </w:p>
    <w:p w14:paraId="128DE8ED" w14:textId="009883BD" w:rsidR="003A22C0" w:rsidRDefault="003A22C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9019537"/>
      <w:r>
        <w:rPr>
          <w:b/>
          <w:lang w:val="pt-BR"/>
        </w:rPr>
        <w:t>Change 1</w:t>
      </w:r>
      <w:r w:rsidR="004571B9">
        <w:rPr>
          <w:b/>
          <w:lang w:val="pt-BR"/>
        </w:rPr>
        <w:t xml:space="preserve">: </w:t>
      </w:r>
      <w:bookmarkStart w:id="8" w:name="_Toc58944017"/>
      <w:r w:rsidR="004571B9" w:rsidRPr="002B4108">
        <w:t>Correction to f_POS_GetListOfSupportedGNSS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A22C0" w14:paraId="1E92D409" w14:textId="77777777" w:rsidTr="00317F09">
        <w:trPr>
          <w:trHeight w:val="447"/>
        </w:trPr>
        <w:tc>
          <w:tcPr>
            <w:tcW w:w="1985" w:type="dxa"/>
          </w:tcPr>
          <w:p w14:paraId="692D8D95" w14:textId="77777777" w:rsidR="003A22C0" w:rsidRPr="00E751F5" w:rsidRDefault="003A22C0" w:rsidP="00317F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39D8F65" w14:textId="2636D110" w:rsidR="003A22C0" w:rsidRPr="002D56A7" w:rsidRDefault="004571B9" w:rsidP="00317F09">
            <w:pPr>
              <w:spacing w:after="0"/>
            </w:pPr>
            <w:r w:rsidRPr="002B4108">
              <w:rPr>
                <w:rFonts w:ascii="Arial" w:hAnsi="Arial" w:cs="Arial"/>
                <w:color w:val="000000"/>
                <w:lang w:val="en-US" w:eastAsia="zh-CN"/>
              </w:rPr>
              <w:t>f_POS_GetListOfSupportedGNSS</w:t>
            </w:r>
          </w:p>
        </w:tc>
      </w:tr>
      <w:tr w:rsidR="003A22C0" w14:paraId="4CDF2ED8" w14:textId="77777777" w:rsidTr="00317F09">
        <w:trPr>
          <w:trHeight w:val="452"/>
        </w:trPr>
        <w:tc>
          <w:tcPr>
            <w:tcW w:w="1985" w:type="dxa"/>
          </w:tcPr>
          <w:p w14:paraId="01DD158B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99038C9" w14:textId="7634E0EC" w:rsidR="003A22C0" w:rsidRPr="0022675A" w:rsidRDefault="00BE0A93" w:rsidP="004571B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F</w:t>
            </w:r>
            <w:r w:rsidR="004571B9" w:rsidRPr="004571B9">
              <w:rPr>
                <w:rFonts w:ascii="Arial" w:hAnsi="Arial" w:cs="Arial"/>
                <w:color w:val="000000"/>
                <w:lang w:val="en-US" w:eastAsia="zh-CN"/>
              </w:rPr>
              <w:t xml:space="preserve">unction f_POS_GetListOfSupportedGNSS does not include 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“</w:t>
            </w:r>
            <w:r w:rsidR="004571B9" w:rsidRPr="004571B9">
              <w:rPr>
                <w:rFonts w:ascii="Arial" w:hAnsi="Arial" w:cs="Arial"/>
                <w:color w:val="000000"/>
                <w:lang w:val="en-US" w:eastAsia="zh-CN"/>
              </w:rPr>
              <w:t>modernizedGPS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”</w:t>
            </w:r>
            <w:r w:rsidR="004571B9" w:rsidRPr="004571B9">
              <w:rPr>
                <w:rFonts w:ascii="Arial" w:hAnsi="Arial" w:cs="Arial"/>
                <w:color w:val="000000"/>
                <w:lang w:val="en-US" w:eastAsia="zh-CN"/>
              </w:rPr>
              <w:t xml:space="preserve"> as GNSS technology when GPS L5 band is supported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.</w:t>
            </w:r>
          </w:p>
        </w:tc>
      </w:tr>
      <w:tr w:rsidR="003A22C0" w14:paraId="28247047" w14:textId="77777777" w:rsidTr="00317F09">
        <w:tc>
          <w:tcPr>
            <w:tcW w:w="1985" w:type="dxa"/>
          </w:tcPr>
          <w:p w14:paraId="2914EB50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94238C" w14:textId="70B6CA64" w:rsidR="003A22C0" w:rsidRPr="000352E9" w:rsidRDefault="004571B9" w:rsidP="00317F09">
            <w:pPr>
              <w:pStyle w:val="CRCoverPage"/>
              <w:spacing w:after="0"/>
              <w:rPr>
                <w:noProof/>
                <w:lang w:val="en-SG"/>
              </w:rPr>
            </w:pPr>
            <w:r w:rsidRPr="004571B9">
              <w:rPr>
                <w:noProof/>
                <w:lang w:val="en-SG"/>
              </w:rPr>
              <w:t xml:space="preserve">Include </w:t>
            </w:r>
            <w:r w:rsidR="00BE0A93">
              <w:rPr>
                <w:noProof/>
                <w:lang w:val="en-SG"/>
              </w:rPr>
              <w:t>“</w:t>
            </w:r>
            <w:r w:rsidRPr="004571B9">
              <w:rPr>
                <w:noProof/>
                <w:lang w:val="en-SG"/>
              </w:rPr>
              <w:t>modernizedGPS</w:t>
            </w:r>
            <w:r w:rsidR="00BE0A93">
              <w:rPr>
                <w:noProof/>
                <w:lang w:val="en-SG"/>
              </w:rPr>
              <w:t>”</w:t>
            </w:r>
            <w:r w:rsidRPr="004571B9">
              <w:rPr>
                <w:noProof/>
                <w:lang w:val="en-SG"/>
              </w:rPr>
              <w:t xml:space="preserve"> as a PositioningSystemType if pc_A_GPS_L5 </w:t>
            </w:r>
            <w:r w:rsidR="00BE0A93">
              <w:rPr>
                <w:noProof/>
                <w:lang w:val="en-SG"/>
              </w:rPr>
              <w:t xml:space="preserve">is set to </w:t>
            </w:r>
            <w:r w:rsidRPr="004571B9">
              <w:rPr>
                <w:noProof/>
                <w:lang w:val="en-SG"/>
              </w:rPr>
              <w:t>TRUE.</w:t>
            </w:r>
          </w:p>
        </w:tc>
      </w:tr>
      <w:tr w:rsidR="003A22C0" w14:paraId="7D7623E1" w14:textId="77777777" w:rsidTr="00317F09">
        <w:tc>
          <w:tcPr>
            <w:tcW w:w="1985" w:type="dxa"/>
          </w:tcPr>
          <w:p w14:paraId="18F41309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8AFF6F" w14:textId="26893E17" w:rsidR="003A22C0" w:rsidRPr="00E751F5" w:rsidRDefault="00BE0A93" w:rsidP="00317F09">
            <w:pPr>
              <w:spacing w:after="0"/>
              <w:rPr>
                <w:rFonts w:ascii="Arial" w:hAnsi="Arial" w:cs="Arial"/>
                <w:noProof/>
              </w:rPr>
            </w:pPr>
            <w:r w:rsidRPr="00BE0A93">
              <w:rPr>
                <w:rFonts w:ascii="Arial" w:hAnsi="Arial" w:cs="Arial"/>
                <w:noProof/>
              </w:rPr>
              <w:t>Common\POS\PosSystem_Control.ttcn</w:t>
            </w:r>
          </w:p>
        </w:tc>
      </w:tr>
      <w:tr w:rsidR="003A22C0" w:rsidRPr="00E751F5" w14:paraId="093D4412" w14:textId="77777777" w:rsidTr="00317F09">
        <w:tc>
          <w:tcPr>
            <w:tcW w:w="1985" w:type="dxa"/>
          </w:tcPr>
          <w:p w14:paraId="384B77C8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23F160A" w14:textId="77777777" w:rsidR="003A22C0" w:rsidRPr="00E751F5" w:rsidRDefault="003A22C0" w:rsidP="00317F09">
            <w:pPr>
              <w:rPr>
                <w:rFonts w:ascii="Arial" w:hAnsi="Arial"/>
                <w:highlight w:val="cyan"/>
              </w:rPr>
            </w:pPr>
          </w:p>
        </w:tc>
      </w:tr>
    </w:tbl>
    <w:p w14:paraId="0E691021" w14:textId="11C3DA8D" w:rsidR="003A22C0" w:rsidRDefault="003A22C0" w:rsidP="003A22C0">
      <w:pPr>
        <w:rPr>
          <w:noProof/>
        </w:rPr>
      </w:pPr>
    </w:p>
    <w:p w14:paraId="2D84E87C" w14:textId="77777777" w:rsidR="0085430C" w:rsidRDefault="0085430C" w:rsidP="0085430C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5ED7A3C7" w14:textId="77777777" w:rsidR="0085430C" w:rsidRPr="009D0706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11B2F51E" w14:textId="77777777" w:rsidR="0085430C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197241FD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function f_POS_GetListOfSupportedGNSS() return PositioningSystemList_Type</w:t>
      </w:r>
    </w:p>
    <w:p w14:paraId="4F5A4254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{</w:t>
      </w:r>
    </w:p>
    <w:p w14:paraId="54AF6BED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var PositioningSystemList_Type v_GNSS_List;</w:t>
      </w:r>
    </w:p>
    <w:p w14:paraId="68CC5403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var integer i := 0;</w:t>
      </w:r>
    </w:p>
    <w:p w14:paraId="01BFED08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</w:t>
      </w:r>
    </w:p>
    <w:p w14:paraId="3AF4FBA3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if (pc_A_GPS_L1C_A or pc_A_GPS_L1C_A_MGPS) {</w:t>
      </w:r>
    </w:p>
    <w:p w14:paraId="63666ABD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v_GNSS_List[i] := gps;</w:t>
      </w:r>
    </w:p>
    <w:p w14:paraId="6B19D349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i := i + 1;</w:t>
      </w:r>
    </w:p>
    <w:p w14:paraId="58CB96AC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}</w:t>
      </w:r>
    </w:p>
    <w:p w14:paraId="156027C4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if (pc_A_GLONASS) {</w:t>
      </w:r>
    </w:p>
    <w:p w14:paraId="24E25788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v_GNSS_List[i] := glonass;</w:t>
      </w:r>
    </w:p>
    <w:p w14:paraId="1A44C145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i := i + 1;</w:t>
      </w:r>
    </w:p>
    <w:p w14:paraId="5AB724C5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}</w:t>
      </w:r>
    </w:p>
    <w:p w14:paraId="3F0A75F4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if (pc_A_Galileo) {</w:t>
      </w:r>
    </w:p>
    <w:p w14:paraId="0F5BEA0F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v_GNSS_List[i] := galileo;</w:t>
      </w:r>
    </w:p>
    <w:p w14:paraId="542F01D0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i := i + 1;</w:t>
      </w:r>
    </w:p>
    <w:p w14:paraId="2A656387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}</w:t>
      </w:r>
    </w:p>
    <w:p w14:paraId="0EA7F927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if (pc_A_BDS) {</w:t>
      </w:r>
    </w:p>
    <w:p w14:paraId="5D0E0F1A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v_GNSS_List[i] := bds;</w:t>
      </w:r>
    </w:p>
    <w:p w14:paraId="7F6652A6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i := i + 1;</w:t>
      </w:r>
    </w:p>
    <w:p w14:paraId="137DB453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}</w:t>
      </w:r>
    </w:p>
    <w:p w14:paraId="587B9E1B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//At this point, v_GNSS_List contains all the supported GNSS.</w:t>
      </w:r>
    </w:p>
    <w:p w14:paraId="196D565D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if (i == 0) {</w:t>
      </w:r>
    </w:p>
    <w:p w14:paraId="1296FE7C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FatalError (__FILE__, __LINE__, "No GNSS declared as supported in the PICS");</w:t>
      </w:r>
    </w:p>
    <w:p w14:paraId="45ADA693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}</w:t>
      </w:r>
    </w:p>
    <w:p w14:paraId="31DC32D7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return v_GNSS_List;</w:t>
      </w:r>
    </w:p>
    <w:p w14:paraId="679728FC" w14:textId="77777777" w:rsidR="0085430C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}</w:t>
      </w:r>
    </w:p>
    <w:p w14:paraId="2D0C454F" w14:textId="77777777" w:rsidR="0085430C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4ACBA18B" w14:textId="77777777" w:rsidR="0085430C" w:rsidRPr="009D0706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1013408" w14:textId="77777777" w:rsidR="0085430C" w:rsidRDefault="0085430C" w:rsidP="0085430C">
      <w:pPr>
        <w:spacing w:after="0"/>
        <w:rPr>
          <w:rFonts w:ascii="Arial" w:hAnsi="Arial" w:cs="Arial"/>
          <w:b/>
          <w:bCs/>
          <w:lang w:eastAsia="zh-CN"/>
        </w:rPr>
      </w:pPr>
    </w:p>
    <w:p w14:paraId="2635C4EA" w14:textId="77777777" w:rsidR="0085430C" w:rsidRDefault="0085430C" w:rsidP="0085430C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7D00CB6" w14:textId="77777777" w:rsidR="0085430C" w:rsidRPr="009D0706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384A74E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>function f_POS_GetListOfSupportedGNSS() return PositioningSystemList_Type</w:t>
      </w:r>
    </w:p>
    <w:p w14:paraId="13131CE7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14:paraId="5F487AEB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var PositioningSystemList_Type v_GNSS_List;</w:t>
      </w:r>
    </w:p>
    <w:p w14:paraId="7AA081A1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var integer i := 0;</w:t>
      </w:r>
    </w:p>
    <w:p w14:paraId="7A99EBC8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</w:p>
    <w:p w14:paraId="7DF73FE1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  if (pc_A_GPS_L1C_A or pc_A_GPS_L1C_A_MGPS) {</w:t>
      </w:r>
    </w:p>
    <w:p w14:paraId="115A8E0E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v_GNSS_List[i] := gps;</w:t>
      </w:r>
    </w:p>
    <w:p w14:paraId="5A08778A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i := i + 1;</w:t>
      </w:r>
    </w:p>
    <w:p w14:paraId="11DEDBC7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2DA21153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if (pc_A_GLONASS) {</w:t>
      </w:r>
    </w:p>
    <w:p w14:paraId="3D7F6130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v_GNSS_List[i] := glonass;</w:t>
      </w:r>
    </w:p>
    <w:p w14:paraId="5AC04594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i := i + 1;</w:t>
      </w:r>
    </w:p>
    <w:p w14:paraId="1D3A221F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5A3BD38E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if (pc_A_Galileo) {</w:t>
      </w:r>
    </w:p>
    <w:p w14:paraId="442FD5B0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v_GNSS_List[i] := galileo;</w:t>
      </w:r>
    </w:p>
    <w:p w14:paraId="7A259860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i := i + 1;</w:t>
      </w:r>
    </w:p>
    <w:p w14:paraId="0F539A1B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154BC1C6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if (pc_A_BDS) {</w:t>
      </w:r>
    </w:p>
    <w:p w14:paraId="165572BE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v_GNSS_List[i] := bds;</w:t>
      </w:r>
    </w:p>
    <w:p w14:paraId="671FA422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i := i + 1;</w:t>
      </w:r>
    </w:p>
    <w:p w14:paraId="43E8A6A2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4F4D7F79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2B4108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if (pc_A_GPS_L5) {</w:t>
      </w:r>
    </w:p>
    <w:p w14:paraId="6B203100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 xml:space="preserve">      v_GNSS_List[i] := modernizedGPS;</w:t>
      </w:r>
    </w:p>
    <w:p w14:paraId="4D04CA5B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 xml:space="preserve">      i := i + 1;</w:t>
      </w:r>
    </w:p>
    <w:p w14:paraId="4BD3DA8D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 xml:space="preserve">    }</w:t>
      </w:r>
    </w:p>
    <w:p w14:paraId="197436BB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//At this point, v_GNSS_List contains all the supported GNSS.</w:t>
      </w:r>
    </w:p>
    <w:p w14:paraId="1A645FCE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if (i == 0) {</w:t>
      </w:r>
    </w:p>
    <w:p w14:paraId="17BC1A56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FatalError (__FILE__, __LINE__, "No GNSS declared as supported in the PICS");</w:t>
      </w:r>
    </w:p>
    <w:p w14:paraId="264B0712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275B0F5D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return v_GNSS_List;</w:t>
      </w:r>
    </w:p>
    <w:p w14:paraId="6B6923BF" w14:textId="77777777" w:rsidR="0085430C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}</w:t>
      </w:r>
    </w:p>
    <w:p w14:paraId="3B8D42BC" w14:textId="77777777" w:rsidR="0085430C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3545F2F3" w14:textId="77777777" w:rsidR="0085430C" w:rsidRPr="009D0706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6B3A2" w14:textId="77777777" w:rsidR="007E4DCD" w:rsidRDefault="007E4DCD">
      <w:r>
        <w:separator/>
      </w:r>
    </w:p>
  </w:endnote>
  <w:endnote w:type="continuationSeparator" w:id="0">
    <w:p w14:paraId="421BD1C6" w14:textId="77777777" w:rsidR="007E4DCD" w:rsidRDefault="007E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D3002C" w14:textId="77777777" w:rsidR="007E4DCD" w:rsidRDefault="007E4DCD">
      <w:r>
        <w:separator/>
      </w:r>
    </w:p>
  </w:footnote>
  <w:footnote w:type="continuationSeparator" w:id="0">
    <w:p w14:paraId="43F24EB6" w14:textId="77777777" w:rsidR="007E4DCD" w:rsidRDefault="007E4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11EF"/>
    <w:rsid w:val="001E41F3"/>
    <w:rsid w:val="00201197"/>
    <w:rsid w:val="002118AB"/>
    <w:rsid w:val="002160BA"/>
    <w:rsid w:val="00230802"/>
    <w:rsid w:val="0025709B"/>
    <w:rsid w:val="0026004D"/>
    <w:rsid w:val="002640DD"/>
    <w:rsid w:val="00275D12"/>
    <w:rsid w:val="00284FEB"/>
    <w:rsid w:val="002860C4"/>
    <w:rsid w:val="002A7EE5"/>
    <w:rsid w:val="002B5741"/>
    <w:rsid w:val="002D077B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571B9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E4DCD"/>
    <w:rsid w:val="007F7259"/>
    <w:rsid w:val="008040A8"/>
    <w:rsid w:val="008279FA"/>
    <w:rsid w:val="008535B7"/>
    <w:rsid w:val="0085430C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DEC"/>
    <w:rsid w:val="00B968C8"/>
    <w:rsid w:val="00BA3EC5"/>
    <w:rsid w:val="00BA51D9"/>
    <w:rsid w:val="00BB5DFC"/>
    <w:rsid w:val="00BD279D"/>
    <w:rsid w:val="00BD6BB8"/>
    <w:rsid w:val="00BE0A93"/>
    <w:rsid w:val="00C462F9"/>
    <w:rsid w:val="00C66BA2"/>
    <w:rsid w:val="00C95985"/>
    <w:rsid w:val="00CC5026"/>
    <w:rsid w:val="00CC68D0"/>
    <w:rsid w:val="00D03794"/>
    <w:rsid w:val="00D03F9A"/>
    <w:rsid w:val="00D04FE7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697FF-E46D-454E-AD3D-93C69914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539</Words>
  <Characters>4369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2020-12-16T15:41:00Z</dcterms:created>
  <dcterms:modified xsi:type="dcterms:W3CDTF">2021-02-12T15:23:00Z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