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F0838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45E6A">
        <w:fldChar w:fldCharType="begin"/>
      </w:r>
      <w:r w:rsidR="00645E6A">
        <w:instrText xml:space="preserve"> DOCPROPERTY  Tdoc#  \* MERGEFORMAT </w:instrText>
      </w:r>
      <w:r w:rsidR="00645E6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645E6A">
        <w:rPr>
          <w:b/>
          <w:i/>
          <w:noProof/>
          <w:sz w:val="28"/>
        </w:rPr>
        <w:t>256</w:t>
      </w:r>
      <w:r w:rsidR="00645E6A">
        <w:rPr>
          <w:b/>
          <w:i/>
          <w:noProof/>
          <w:sz w:val="28"/>
        </w:rPr>
        <w:fldChar w:fldCharType="end"/>
      </w:r>
    </w:p>
    <w:p w14:paraId="5D6FC58C" w14:textId="307A0302" w:rsidR="001A09A3" w:rsidRDefault="00645E6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0F38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3B157A3" w:rsidR="001E41F3" w:rsidRPr="00A1055C" w:rsidRDefault="00645E6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F9C0B06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5E6A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41FDD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t>Correction to NR5GC IRAT test case 6.2.1.5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E50982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5E6A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C34AC0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SS</w:t>
            </w:r>
            <w:r w:rsidRPr="006D79EB">
              <w:rPr>
                <w:rFonts w:cs="Arial"/>
              </w:rPr>
              <w:t xml:space="preserve"> does not </w:t>
            </w:r>
            <w:r>
              <w:rPr>
                <w:rFonts w:cs="Arial"/>
              </w:rPr>
              <w:t>currently allocate any UL grant based on SR for msg5</w:t>
            </w:r>
            <w:r w:rsidRPr="006D79E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(RRCSetupComplete) at step20A-20B, because no UL grant is configured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80625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25291BA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</w:t>
            </w:r>
            <w:r w:rsidR="003D2F23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496D7711" w14:textId="77777777" w:rsidR="00952F40" w:rsidRDefault="00952F40" w:rsidP="00952F4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58942749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52F40" w14:paraId="1BD8911F" w14:textId="77777777" w:rsidTr="00FC291E">
        <w:trPr>
          <w:trHeight w:val="447"/>
        </w:trPr>
        <w:tc>
          <w:tcPr>
            <w:tcW w:w="1985" w:type="dxa"/>
          </w:tcPr>
          <w:p w14:paraId="077D975A" w14:textId="77777777" w:rsidR="00952F40" w:rsidRDefault="00952F40" w:rsidP="00FC29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82418CE" w14:textId="77777777" w:rsidR="00952F40" w:rsidRDefault="00952F40" w:rsidP="00FC291E">
            <w:pPr>
              <w:spacing w:after="0"/>
            </w:pPr>
            <w:r w:rsidRPr="006D79EB">
              <w:t>fl_TC_6_2_1_5_TestBody</w:t>
            </w:r>
          </w:p>
        </w:tc>
      </w:tr>
      <w:tr w:rsidR="00952F40" w14:paraId="08193EC8" w14:textId="77777777" w:rsidTr="00FC291E">
        <w:trPr>
          <w:trHeight w:val="452"/>
        </w:trPr>
        <w:tc>
          <w:tcPr>
            <w:tcW w:w="1985" w:type="dxa"/>
          </w:tcPr>
          <w:p w14:paraId="5E441685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20D85C" w14:textId="6F37AC46" w:rsidR="00952F40" w:rsidRDefault="00952F40" w:rsidP="00FC2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</w:t>
            </w:r>
            <w:r w:rsidRPr="006D79EB">
              <w:rPr>
                <w:rFonts w:ascii="Arial" w:hAnsi="Arial" w:cs="Arial"/>
              </w:rPr>
              <w:t xml:space="preserve"> does not </w:t>
            </w:r>
            <w:r>
              <w:rPr>
                <w:rFonts w:ascii="Arial" w:hAnsi="Arial" w:cs="Arial"/>
              </w:rPr>
              <w:t>currently allocate any UL grant based on SR for msg5</w:t>
            </w:r>
            <w:r w:rsidRPr="006D79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(RRCSetupComplete) at step20A-20B, because no UL grant is configured</w:t>
            </w:r>
          </w:p>
        </w:tc>
      </w:tr>
      <w:tr w:rsidR="00952F40" w14:paraId="41C305E9" w14:textId="77777777" w:rsidTr="00FC291E">
        <w:tc>
          <w:tcPr>
            <w:tcW w:w="1985" w:type="dxa"/>
          </w:tcPr>
          <w:p w14:paraId="4B8A2DC9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0B5B87" w14:textId="430268EF" w:rsidR="00952F40" w:rsidRDefault="00952F40" w:rsidP="00FC291E">
            <w:pPr>
              <w:pStyle w:val="CRCoverPage"/>
              <w:spacing w:after="0"/>
              <w:rPr>
                <w:lang w:val="en-SG"/>
              </w:rPr>
            </w:pPr>
            <w:r w:rsidRPr="00952F40">
              <w:rPr>
                <w:lang w:val="en-SG"/>
              </w:rPr>
              <w:t xml:space="preserve">Configure </w:t>
            </w:r>
            <w:r>
              <w:rPr>
                <w:lang w:val="en-SG"/>
              </w:rPr>
              <w:t xml:space="preserve">default </w:t>
            </w:r>
            <w:r w:rsidRPr="00952F40">
              <w:rPr>
                <w:lang w:val="en-SG"/>
              </w:rPr>
              <w:t xml:space="preserve">UL Grant allocation after receiving msg3 </w:t>
            </w:r>
            <w:r w:rsidRPr="00952F40">
              <w:rPr>
                <w:rFonts w:cs="Arial"/>
              </w:rPr>
              <w:t>at step20A-20B</w:t>
            </w:r>
          </w:p>
        </w:tc>
      </w:tr>
      <w:tr w:rsidR="00952F40" w14:paraId="170E2DFC" w14:textId="77777777" w:rsidTr="00FC291E">
        <w:tc>
          <w:tcPr>
            <w:tcW w:w="1985" w:type="dxa"/>
          </w:tcPr>
          <w:p w14:paraId="71C69A80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21F0D" w14:textId="77777777" w:rsidR="00952F40" w:rsidRDefault="00952F40" w:rsidP="00FC291E">
            <w:pPr>
              <w:spacing w:after="0"/>
              <w:rPr>
                <w:rFonts w:ascii="Arial" w:hAnsi="Arial" w:cs="Arial"/>
                <w:lang w:val="en-US"/>
              </w:rPr>
            </w:pPr>
            <w:r w:rsidRPr="006D79EB">
              <w:rPr>
                <w:rFonts w:ascii="Arial" w:hAnsi="Arial" w:cs="Arial"/>
                <w:lang w:val="en-US"/>
              </w:rPr>
              <w:t>Idle_PLMNSelection_NR5GC_NR</w:t>
            </w:r>
          </w:p>
        </w:tc>
      </w:tr>
      <w:tr w:rsidR="00952F40" w14:paraId="0299A5A1" w14:textId="77777777" w:rsidTr="00FC291E">
        <w:tc>
          <w:tcPr>
            <w:tcW w:w="1985" w:type="dxa"/>
          </w:tcPr>
          <w:p w14:paraId="1606E48E" w14:textId="77777777" w:rsidR="00952F40" w:rsidRDefault="00952F40" w:rsidP="00FC29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7AE46B" w14:textId="77777777" w:rsidR="00952F40" w:rsidRDefault="00952F40" w:rsidP="00FC291E">
            <w:pPr>
              <w:rPr>
                <w:rFonts w:ascii="Arial" w:hAnsi="Arial"/>
                <w:highlight w:val="cyan"/>
              </w:rPr>
            </w:pPr>
          </w:p>
        </w:tc>
      </w:tr>
    </w:tbl>
    <w:p w14:paraId="5B73D346" w14:textId="77777777" w:rsidR="00952F40" w:rsidRDefault="00952F40" w:rsidP="00952F40">
      <w:pPr>
        <w:rPr>
          <w:lang w:val="en-US"/>
        </w:rPr>
      </w:pPr>
    </w:p>
    <w:p w14:paraId="057D10B5" w14:textId="77777777" w:rsidR="00952F40" w:rsidRDefault="00952F40" w:rsidP="00952F4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2F40" w14:paraId="54F9F40A" w14:textId="77777777" w:rsidTr="00FC291E">
        <w:tc>
          <w:tcPr>
            <w:tcW w:w="9855" w:type="dxa"/>
          </w:tcPr>
          <w:p w14:paraId="29F6A5EE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function fl_TC_6_2_1_5_TestBody() runs on NR5GC_PTC</w:t>
            </w:r>
          </w:p>
          <w:p w14:paraId="76485B72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5F144BCD" w14:textId="123A3DF2" w:rsidR="00952F40" w:rsidRPr="00952F40" w:rsidRDefault="00952F40" w:rsidP="00952F40">
            <w:r w:rsidRPr="006D79EB">
              <w:rPr>
                <w:lang w:val="en-US"/>
              </w:rPr>
              <w:t xml:space="preserve">    </w:t>
            </w:r>
            <w:r>
              <w:t>……………….</w:t>
            </w:r>
          </w:p>
          <w:p w14:paraId="28ACF31B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0DF72169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@siclog "Step 20A-20B" siclog@</w:t>
            </w:r>
          </w:p>
          <w:p w14:paraId="5CC9816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9751D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f_NR_RRCSetup_Def (nr_Cell1);</w:t>
            </w:r>
          </w:p>
          <w:p w14:paraId="5CFDCC6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v_ReceivedMsg := f_NR_RRCSetupComplete_Def(nr_Cell1,</w:t>
            </w:r>
          </w:p>
          <w:p w14:paraId="0F985AE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cr_38508_RRCSetupComplete(tsc_NR_RRC_TI_Def, ?),</w:t>
            </w:r>
          </w:p>
          <w:p w14:paraId="62E2FEB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(tsc_SHT_NoSecurityProtection, tsc_SHT_IntegrityProtected));</w:t>
            </w:r>
          </w:p>
          <w:p w14:paraId="3952AD4A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33CEBE8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v_CoOrd_Guti := f_EUTRA_NR_WaitForCoOrd_GutiParams(EUTRA);</w:t>
            </w:r>
          </w:p>
          <w:p w14:paraId="1D714327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1D29E26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(f_Check_NG_RegistrationReqMsg(v_GMM_MobilityInfo, v_ReceivedMsg.Pdu, Mobility, f_NR_Convert_CoOrdTo5G_GUTI(v_CoOrd_Guti, omit))) {</w:t>
            </w:r>
          </w:p>
          <w:p w14:paraId="6AE00600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@siclog "Step 21b1-21b8" siclog@</w:t>
            </w:r>
          </w:p>
          <w:p w14:paraId="2F5313C1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……..</w:t>
            </w:r>
          </w:p>
          <w:p w14:paraId="2129A05E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1413FED3" w14:textId="77777777" w:rsidR="00952F40" w:rsidRDefault="00952F40" w:rsidP="00952F40">
      <w:pPr>
        <w:rPr>
          <w:lang w:val="en-US"/>
        </w:rPr>
      </w:pPr>
    </w:p>
    <w:p w14:paraId="5E239A4D" w14:textId="77777777" w:rsidR="00952F40" w:rsidRDefault="00952F40" w:rsidP="00952F4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2F40" w14:paraId="6084B44C" w14:textId="77777777" w:rsidTr="00FC291E">
        <w:tc>
          <w:tcPr>
            <w:tcW w:w="9855" w:type="dxa"/>
          </w:tcPr>
          <w:p w14:paraId="16E357E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>function fl_TC_6_2_1_5_TestBody() runs on NR5GC_PTC</w:t>
            </w:r>
          </w:p>
          <w:p w14:paraId="2AB05A9D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{// @sic R5-204406, R5s200889 sic@</w:t>
            </w:r>
          </w:p>
          <w:p w14:paraId="7F28D4B0" w14:textId="7949B4E5" w:rsidR="00952F40" w:rsidRPr="00952F40" w:rsidRDefault="00952F40" w:rsidP="00FC291E">
            <w:r>
              <w:t>…………………….</w:t>
            </w:r>
          </w:p>
          <w:p w14:paraId="5C746531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85ADFF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@siclog "Step 20A-20B" siclog@</w:t>
            </w:r>
          </w:p>
          <w:p w14:paraId="514E03E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// Steps 3-4 of Table 4.5.2.2-2 of the generic procedure in TS 38.508-1 [4] are performed</w:t>
            </w:r>
          </w:p>
          <w:p w14:paraId="38F8AFBA" w14:textId="47615539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  <w:r w:rsidRPr="006D79EB">
              <w:rPr>
                <w:highlight w:val="yellow"/>
                <w:lang w:val="en-US"/>
              </w:rPr>
              <w:t>f_NR_ULGrantConfiguration_Start(nr_Cell1, -, -, -, cs_NR_UplinkTimeAlignment_Stop, -, -, tsc_NoCnfReq )</w:t>
            </w:r>
            <w:r w:rsidRPr="006D79EB">
              <w:rPr>
                <w:lang w:val="en-US"/>
              </w:rPr>
              <w:t xml:space="preserve"> ;</w:t>
            </w:r>
          </w:p>
          <w:p w14:paraId="377A413F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f_NR_RRCSetup_Def (nr_Cell1);</w:t>
            </w:r>
          </w:p>
          <w:p w14:paraId="6825DD15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v_ReceivedMsg := f_NR_RRCSetupComplete_Def(nr_Cell1,</w:t>
            </w:r>
          </w:p>
          <w:p w14:paraId="0F9F6E9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cr_38508_RRCSetupComplete(tsc_NR_RRC_TI_Def, ?),</w:t>
            </w:r>
          </w:p>
          <w:p w14:paraId="72631370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                                       (tsc_SHT_NoSecurityProtection, tsc_SHT_IntegrityProtected));</w:t>
            </w:r>
          </w:p>
          <w:p w14:paraId="5DED9570" w14:textId="77777777" w:rsidR="00952F40" w:rsidRPr="006D79EB" w:rsidRDefault="00952F40" w:rsidP="00FC291E">
            <w:pPr>
              <w:rPr>
                <w:lang w:val="en-US"/>
              </w:rPr>
            </w:pPr>
          </w:p>
          <w:p w14:paraId="7E8ADD4C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v_CoOrd_Guti := f_EUTRA_NR_WaitForCoOrd_GutiParams(EUTRA);</w:t>
            </w:r>
          </w:p>
          <w:p w14:paraId="3058B73A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</w:t>
            </w:r>
          </w:p>
          <w:p w14:paraId="567A0768" w14:textId="77777777" w:rsidR="00952F40" w:rsidRPr="006D79EB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if (f_Check_NG_RegistrationReqMsg(v_GMM_MobilityInfo, v_ReceivedMsg.Pdu, Mobility, f_NR_Convert_CoOrdTo5G_GUTI(v_CoOrd_Guti, omit))) {</w:t>
            </w:r>
          </w:p>
          <w:p w14:paraId="227B0ABB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      // @siclog "Step 21b1-21b8" siclog@</w:t>
            </w:r>
          </w:p>
          <w:p w14:paraId="65577BA0" w14:textId="77777777" w:rsidR="00952F40" w:rsidRPr="006D79EB" w:rsidRDefault="00952F40" w:rsidP="00FC291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……..</w:t>
            </w:r>
          </w:p>
          <w:p w14:paraId="682EA534" w14:textId="77777777" w:rsidR="00952F40" w:rsidRDefault="00952F40" w:rsidP="00FC291E">
            <w:pPr>
              <w:rPr>
                <w:lang w:val="en-US"/>
              </w:rPr>
            </w:pPr>
            <w:r w:rsidRPr="006D79EB">
              <w:rPr>
                <w:lang w:val="en-US"/>
              </w:rPr>
              <w:t xml:space="preserve">  }</w:t>
            </w:r>
          </w:p>
        </w:tc>
      </w:tr>
    </w:tbl>
    <w:p w14:paraId="5E05C3D7" w14:textId="77777777" w:rsidR="00952F40" w:rsidRDefault="00952F40" w:rsidP="00952F40">
      <w:pPr>
        <w:rPr>
          <w:lang w:val="en-US"/>
        </w:rPr>
      </w:pPr>
    </w:p>
    <w:p w14:paraId="35538520" w14:textId="79E95977" w:rsidR="001E41F3" w:rsidRDefault="003A22C0" w:rsidP="00A37C31">
      <w:pPr>
        <w:rPr>
          <w:noProof/>
        </w:rPr>
      </w:pPr>
      <w:r>
        <w:rPr>
          <w:noProof/>
        </w:rPr>
        <w:t>…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F30A3" w14:textId="77777777" w:rsidR="00821E10" w:rsidRDefault="00821E10">
      <w:r>
        <w:separator/>
      </w:r>
    </w:p>
  </w:endnote>
  <w:endnote w:type="continuationSeparator" w:id="0">
    <w:p w14:paraId="3A3728A9" w14:textId="77777777" w:rsidR="00821E10" w:rsidRDefault="0082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CDE7C" w14:textId="77777777" w:rsidR="00821E10" w:rsidRDefault="00821E10">
      <w:r>
        <w:separator/>
      </w:r>
    </w:p>
  </w:footnote>
  <w:footnote w:type="continuationSeparator" w:id="0">
    <w:p w14:paraId="3D7326AD" w14:textId="77777777" w:rsidR="00821E10" w:rsidRDefault="0082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D2F2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E6A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E10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93653-B2CC-4D9C-838A-CA995B5C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469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2020-12-08T10:56:00Z</dcterms:created>
  <dcterms:modified xsi:type="dcterms:W3CDTF">2021-02-12T15:16:00Z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