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866124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7B40DD">
          <w:rPr>
            <w:b/>
            <w:i/>
            <w:noProof/>
            <w:sz w:val="28"/>
          </w:rPr>
          <w:t>0</w:t>
        </w:r>
        <w:r w:rsidR="002D5284">
          <w:rPr>
            <w:b/>
            <w:i/>
            <w:noProof/>
            <w:sz w:val="28"/>
          </w:rPr>
          <w:t>2</w:t>
        </w:r>
        <w:r w:rsidR="00F75E22">
          <w:rPr>
            <w:b/>
            <w:i/>
            <w:noProof/>
            <w:sz w:val="28"/>
          </w:rPr>
          <w:t>51</w:t>
        </w:r>
      </w:fldSimple>
    </w:p>
    <w:p w14:paraId="5D6FC58C" w14:textId="307A0302" w:rsidR="001A09A3" w:rsidRDefault="001D149F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986BCA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6832AB9E" w14:textId="6486BF0A" w:rsidR="001E41F3" w:rsidRPr="00410371" w:rsidRDefault="001D14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>
                <w:rPr>
                  <w:b/>
                  <w:noProof/>
                  <w:sz w:val="28"/>
                </w:rPr>
                <w:t>3</w:t>
              </w:r>
              <w:r w:rsidR="002D5284">
                <w:rPr>
                  <w:b/>
                  <w:noProof/>
                  <w:sz w:val="28"/>
                </w:rPr>
                <w:t>6.523-3</w:t>
              </w:r>
            </w:fldSimple>
          </w:p>
        </w:tc>
        <w:tc>
          <w:tcPr>
            <w:tcW w:w="756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6E52376" w:rsidR="001E41F3" w:rsidRPr="00410371" w:rsidRDefault="002D52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458</w:t>
            </w:r>
            <w:r w:rsidR="00F75E22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5CCFA21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0A2A">
              <w:rPr>
                <w:b/>
                <w:noProof/>
                <w:sz w:val="28"/>
              </w:rPr>
              <w:t>6</w:t>
            </w:r>
            <w:r w:rsidR="00481B5C">
              <w:rPr>
                <w:b/>
                <w:noProof/>
                <w:sz w:val="28"/>
              </w:rPr>
              <w:t>.</w:t>
            </w:r>
            <w:r w:rsidR="002D5284">
              <w:rPr>
                <w:b/>
                <w:noProof/>
                <w:sz w:val="28"/>
              </w:rPr>
              <w:t>7</w:t>
            </w:r>
            <w:r w:rsidR="00394E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0E31BC7" w:rsidR="001E41F3" w:rsidRDefault="00F75E22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LTE_TDD : </w:t>
            </w:r>
            <w:r w:rsidR="00B41E3C">
              <w:t>A</w:t>
            </w:r>
            <w:r w:rsidR="002D5284" w:rsidRPr="002D5284">
              <w:t>ddition of LTE CA MAC test case 7.1.4.19.3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3995F35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33AD6F4B" w:rsidR="001E41F3" w:rsidRDefault="002D5284" w:rsidP="00A918B0">
            <w:pPr>
              <w:spacing w:after="0"/>
            </w:pPr>
            <w:r>
              <w:t>TE</w:t>
            </w:r>
            <w:r w:rsidR="00B41E3C">
              <w:t>I</w:t>
            </w:r>
            <w:r>
              <w:t xml:space="preserve">11_Test, </w:t>
            </w:r>
            <w:r w:rsidRPr="002D5284">
              <w:t>LTE_CA_Rel12_2UL-UEConTest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D77D8C2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4E7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D5284">
              <w:rPr>
                <w:noProof/>
              </w:rPr>
              <w:t>02-12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1EC3955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4E7E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EC6EA97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155036" w:rsidRPr="00155036">
              <w:rPr>
                <w:noProof/>
              </w:rPr>
              <w:t>of LTE CA MAC test case 7.1.4.19.3</w:t>
            </w:r>
            <w:r w:rsidR="00155036"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 w:rsidRPr="0002234C">
              <w:rPr>
                <w:noProof/>
              </w:rPr>
              <w:t xml:space="preserve">the </w:t>
            </w:r>
            <w:r w:rsidR="00155036">
              <w:rPr>
                <w:noProof/>
              </w:rPr>
              <w:t>LTEA_R10_R11 test suite</w:t>
            </w:r>
            <w:r w:rsidR="0090357C">
              <w:rPr>
                <w:noProof/>
              </w:rPr>
              <w:t xml:space="preserve"> in </w:t>
            </w:r>
            <w:r w:rsidR="00F75E22">
              <w:rPr>
                <w:noProof/>
              </w:rPr>
              <w:t>T</w:t>
            </w:r>
            <w:r w:rsidR="0090357C">
              <w:rPr>
                <w:noProof/>
              </w:rPr>
              <w:t>DD branch</w:t>
            </w:r>
            <w:r w:rsidRPr="0002234C">
              <w:rPr>
                <w:noProof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FEECBD6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155036" w:rsidRPr="00155036">
              <w:rPr>
                <w:rFonts w:cs="Arial"/>
                <w:noProof/>
              </w:rPr>
              <w:t>of LTE CA MAC test case 7.1.4.19.3</w:t>
            </w:r>
            <w:r w:rsidR="00155036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6E7EE20" w:rsidR="001E41F3" w:rsidRDefault="00CB1C7B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7.1.4.19.3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92E82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70EADCD" w:rsidR="001E41F3" w:rsidRDefault="00155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847463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403968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EF8BC06" w14:textId="4E2D2750" w:rsidR="00F75E22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75E22" w:rsidRPr="003548D6">
        <w:rPr>
          <w:rFonts w:cs="Arial"/>
          <w:iCs/>
        </w:rPr>
        <w:t>Table of Contents</w:t>
      </w:r>
      <w:r w:rsidR="00F75E22">
        <w:tab/>
      </w:r>
      <w:r w:rsidR="00F75E22">
        <w:fldChar w:fldCharType="begin"/>
      </w:r>
      <w:r w:rsidR="00F75E22">
        <w:instrText xml:space="preserve"> PAGEREF _Toc64039688 \h </w:instrText>
      </w:r>
      <w:r w:rsidR="00F75E22">
        <w:fldChar w:fldCharType="separate"/>
      </w:r>
      <w:r w:rsidR="00F75E22">
        <w:t>2</w:t>
      </w:r>
      <w:r w:rsidR="00F75E22">
        <w:fldChar w:fldCharType="end"/>
      </w:r>
    </w:p>
    <w:p w14:paraId="0752122B" w14:textId="65B35060" w:rsidR="00F75E22" w:rsidRDefault="00F75E2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548D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548D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_Toc64039689 \h </w:instrText>
      </w:r>
      <w:r>
        <w:fldChar w:fldCharType="separate"/>
      </w:r>
      <w:r>
        <w:t>3</w:t>
      </w:r>
      <w:r>
        <w:fldChar w:fldCharType="end"/>
      </w:r>
    </w:p>
    <w:p w14:paraId="728FA2E1" w14:textId="7C720B09" w:rsidR="00F75E22" w:rsidRDefault="00F75E2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548D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548D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_Toc64039690 \h </w:instrText>
      </w:r>
      <w:r>
        <w:fldChar w:fldCharType="separate"/>
      </w:r>
      <w:r>
        <w:t>3</w:t>
      </w:r>
      <w:r>
        <w:fldChar w:fldCharType="end"/>
      </w:r>
    </w:p>
    <w:p w14:paraId="0B6898D6" w14:textId="44C2F2EF" w:rsidR="00F75E22" w:rsidRDefault="00F75E2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548D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548D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_Toc64039691 \h </w:instrText>
      </w:r>
      <w:r>
        <w:fldChar w:fldCharType="separate"/>
      </w:r>
      <w:r>
        <w:t>3</w:t>
      </w:r>
      <w:r>
        <w:fldChar w:fldCharType="end"/>
      </w:r>
    </w:p>
    <w:p w14:paraId="46BC1066" w14:textId="624E5643" w:rsidR="00F75E22" w:rsidRDefault="00F75E2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Branches Executed</w:t>
      </w:r>
      <w:r>
        <w:tab/>
      </w:r>
      <w:r>
        <w:fldChar w:fldCharType="begin"/>
      </w:r>
      <w:r>
        <w:instrText xml:space="preserve"> PAGEREF _Toc64039692 \h </w:instrText>
      </w:r>
      <w:r>
        <w:fldChar w:fldCharType="separate"/>
      </w:r>
      <w:r>
        <w:t>3</w:t>
      </w:r>
      <w:r>
        <w:fldChar w:fldCharType="end"/>
      </w:r>
    </w:p>
    <w:p w14:paraId="37CDFDE9" w14:textId="66A53990" w:rsidR="00F75E22" w:rsidRDefault="00F75E2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548D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548D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_Toc64039693 \h </w:instrText>
      </w:r>
      <w:r>
        <w:fldChar w:fldCharType="separate"/>
      </w:r>
      <w:r>
        <w:t>3</w:t>
      </w:r>
      <w:r>
        <w:fldChar w:fldCharType="end"/>
      </w:r>
    </w:p>
    <w:p w14:paraId="749299D9" w14:textId="783956C6" w:rsidR="00F75E22" w:rsidRDefault="00F75E2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548D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548D6">
        <w:rPr>
          <w:rFonts w:cs="Arial"/>
          <w:b/>
        </w:rPr>
        <w:t>Samsung S9+</w:t>
      </w:r>
      <w:r>
        <w:tab/>
      </w:r>
      <w:r>
        <w:fldChar w:fldCharType="begin"/>
      </w:r>
      <w:r>
        <w:instrText xml:space="preserve"> PAGEREF _Toc64039694 \h </w:instrText>
      </w:r>
      <w:r>
        <w:fldChar w:fldCharType="separate"/>
      </w:r>
      <w:r>
        <w:t>3</w:t>
      </w:r>
      <w:r>
        <w:fldChar w:fldCharType="end"/>
      </w:r>
    </w:p>
    <w:p w14:paraId="3725219A" w14:textId="0623C81D" w:rsidR="00F75E22" w:rsidRDefault="00F75E2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548D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548D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_Toc64039695 \h </w:instrText>
      </w:r>
      <w:r>
        <w:fldChar w:fldCharType="separate"/>
      </w:r>
      <w:r>
        <w:t>3</w:t>
      </w:r>
      <w:r>
        <w:fldChar w:fldCharType="end"/>
      </w:r>
    </w:p>
    <w:p w14:paraId="2E4D4796" w14:textId="2686EFE2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4039689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046E57D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155036">
        <w:rPr>
          <w:rFonts w:cs="Arial"/>
        </w:rPr>
        <w:t>7.1.4.19.3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</w:t>
      </w:r>
      <w:r w:rsidR="00CB1C7B">
        <w:rPr>
          <w:rFonts w:cs="Arial"/>
        </w:rPr>
        <w:t>LTEA_R10_R11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456D8C1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481B5C" w:rsidRPr="00DB0235">
          <w:rPr>
            <w:rStyle w:val="Hyperlink"/>
            <w:rFonts w:cs="Arial"/>
            <w:lang w:eastAsia="ja-JP"/>
          </w:rPr>
          <w:t>shaun.harry@keysight.com</w:t>
        </w:r>
      </w:hyperlink>
    </w:p>
    <w:p w14:paraId="37FAA550" w14:textId="5DB063BF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4039690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746014B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94E7E">
        <w:rPr>
          <w:rFonts w:cs="Arial"/>
          <w:lang w:eastAsia="ja-JP"/>
        </w:rPr>
        <w:t>7.1</w:t>
      </w:r>
      <w:r w:rsidR="00CB1C7B">
        <w:rPr>
          <w:rFonts w:cs="Arial"/>
          <w:lang w:eastAsia="ja-JP"/>
        </w:rPr>
        <w:t>.4</w:t>
      </w:r>
      <w:r w:rsidR="00155036">
        <w:rPr>
          <w:rFonts w:cs="Arial"/>
          <w:lang w:eastAsia="ja-JP"/>
        </w:rPr>
        <w:t>.19.3</w:t>
      </w:r>
    </w:p>
    <w:p w14:paraId="30F24256" w14:textId="494CAC3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A918B0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A918B0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</w:t>
      </w:r>
      <w:r w:rsidR="00A918B0">
        <w:rPr>
          <w:rFonts w:cs="Arial"/>
          <w:lang w:eastAsia="ja-JP"/>
        </w:rPr>
        <w:t>k50</w:t>
      </w:r>
    </w:p>
    <w:p w14:paraId="426B6AB3" w14:textId="77777777" w:rsidR="00155036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  <w:r w:rsidR="00394E7E">
        <w:rPr>
          <w:rFonts w:cs="Arial"/>
          <w:lang w:eastAsia="ja-JP"/>
        </w:rPr>
        <w:t xml:space="preserve"> </w:t>
      </w:r>
    </w:p>
    <w:p w14:paraId="4939F6E6" w14:textId="7ED3DA9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155036">
        <w:rPr>
          <w:rFonts w:cs="Arial"/>
          <w:bCs/>
          <w:lang w:eastAsia="ja-JP"/>
        </w:rPr>
        <w:t>Samsung S9+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30CA430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4039691"/>
      <w:r w:rsidRPr="00854C55">
        <w:rPr>
          <w:b/>
        </w:rPr>
        <w:t>Corrections required</w:t>
      </w:r>
      <w:bookmarkEnd w:id="5"/>
      <w:bookmarkEnd w:id="6"/>
      <w:bookmarkEnd w:id="7"/>
    </w:p>
    <w:p w14:paraId="4703ACFD" w14:textId="17705276" w:rsidR="00394E7E" w:rsidRDefault="00155036" w:rsidP="00394E7E">
      <w:r>
        <w:t>None</w:t>
      </w:r>
    </w:p>
    <w:p w14:paraId="652DFB20" w14:textId="6EBE20E4" w:rsidR="003A22C0" w:rsidRPr="00AE20F6" w:rsidRDefault="00017062" w:rsidP="00987903">
      <w:pPr>
        <w:pStyle w:val="Heading1"/>
        <w:numPr>
          <w:ilvl w:val="0"/>
          <w:numId w:val="1"/>
        </w:numPr>
        <w:autoSpaceDN w:val="0"/>
      </w:pPr>
      <w:bookmarkStart w:id="8" w:name="_Toc64039692"/>
      <w:r>
        <w:t>Branches Executed</w:t>
      </w:r>
      <w:bookmarkEnd w:id="8"/>
    </w:p>
    <w:p w14:paraId="77EF4639" w14:textId="14D7C91A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9" w:name="_Toc122434494"/>
      <w:bookmarkStart w:id="10" w:name="_Toc295288971"/>
      <w:bookmarkStart w:id="11" w:name="_Toc325725666"/>
      <w:r w:rsidR="00155036">
        <w:rPr>
          <w:rFonts w:cs="Arial"/>
        </w:rPr>
        <w:t xml:space="preserve">CA band combination </w:t>
      </w:r>
      <w:r w:rsidR="002305C4">
        <w:rPr>
          <w:rFonts w:cs="Arial"/>
        </w:rPr>
        <w:t>41</w:t>
      </w:r>
      <w:r w:rsidR="00155036">
        <w:rPr>
          <w:rFonts w:cs="Arial"/>
        </w:rPr>
        <w:t>A_</w:t>
      </w:r>
      <w:r w:rsidR="002305C4">
        <w:rPr>
          <w:rFonts w:cs="Arial"/>
        </w:rPr>
        <w:t>41</w:t>
      </w:r>
      <w:r w:rsidR="00155036">
        <w:rPr>
          <w:rFonts w:cs="Arial"/>
        </w:rPr>
        <w:t>A.</w:t>
      </w:r>
    </w:p>
    <w:p w14:paraId="39E70E74" w14:textId="45247B61" w:rsidR="003A22C0" w:rsidRPr="00854C55" w:rsidRDefault="003A22C0" w:rsidP="0001706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64039693"/>
      <w:bookmarkStart w:id="13" w:name="_Hlk58491280"/>
      <w:r w:rsidRPr="00854C55">
        <w:rPr>
          <w:rFonts w:cs="Arial"/>
          <w:b/>
        </w:rPr>
        <w:t>Execution Log Files</w:t>
      </w:r>
      <w:bookmarkEnd w:id="9"/>
      <w:bookmarkEnd w:id="10"/>
      <w:bookmarkEnd w:id="11"/>
      <w:bookmarkEnd w:id="12"/>
    </w:p>
    <w:p w14:paraId="70223940" w14:textId="7A1E36BF" w:rsidR="003A22C0" w:rsidRPr="00075921" w:rsidRDefault="00CB1C7B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4" w:name="_Toc64039694"/>
      <w:bookmarkEnd w:id="13"/>
      <w:r>
        <w:rPr>
          <w:rFonts w:cs="Arial"/>
          <w:b/>
        </w:rPr>
        <w:t>Samsung S9+</w:t>
      </w:r>
      <w:bookmarkEnd w:id="14"/>
    </w:p>
    <w:p w14:paraId="6BFB4688" w14:textId="21BA361D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CB1C7B">
        <w:rPr>
          <w:rFonts w:cs="Arial"/>
        </w:rPr>
        <w:t>Samsung S9+</w:t>
      </w:r>
      <w:r w:rsidR="00394E7E">
        <w:rPr>
          <w:rFonts w:cs="Arial"/>
        </w:rPr>
        <w:t xml:space="preserve">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243B95DF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 w:rsidR="00827A12">
        <w:rPr>
          <w:rFonts w:cs="Arial"/>
        </w:rPr>
        <w:t>7_1</w:t>
      </w:r>
      <w:r w:rsidR="00CB1C7B">
        <w:rPr>
          <w:rFonts w:cs="Arial"/>
        </w:rPr>
        <w:t>_4_19_3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2FE1D996" w:rsidR="00075921" w:rsidRDefault="00075921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A51C44">
        <w:rPr>
          <w:rFonts w:cs="Arial"/>
        </w:rPr>
        <w:t>TC_</w:t>
      </w:r>
      <w:r w:rsidR="00827A12">
        <w:rPr>
          <w:rFonts w:cs="Arial"/>
        </w:rPr>
        <w:t>7_1</w:t>
      </w:r>
      <w:r w:rsidR="00CB1C7B">
        <w:rPr>
          <w:rFonts w:cs="Arial"/>
        </w:rPr>
        <w:t>_4_19_3</w:t>
      </w:r>
      <w:r w:rsidRPr="00A51C44">
        <w:rPr>
          <w:rFonts w:cs="Arial"/>
        </w:rPr>
        <w:t>_PIXIT.</w:t>
      </w:r>
      <w:r w:rsidR="00827A12">
        <w:rPr>
          <w:rFonts w:cs="Arial"/>
        </w:rPr>
        <w:t>xml</w:t>
      </w:r>
    </w:p>
    <w:p w14:paraId="2A30B94C" w14:textId="2A415F91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28FC180B" w14:textId="77777777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0489BF65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2434496"/>
      <w:bookmarkStart w:id="16" w:name="_Toc295288973"/>
      <w:bookmarkStart w:id="17" w:name="_Toc325725668"/>
      <w:bookmarkStart w:id="18" w:name="_Toc64039695"/>
      <w:r w:rsidRPr="002D362B">
        <w:rPr>
          <w:rFonts w:cs="Arial"/>
          <w:b/>
        </w:rPr>
        <w:t>References</w:t>
      </w:r>
      <w:bookmarkEnd w:id="15"/>
      <w:bookmarkEnd w:id="16"/>
      <w:bookmarkEnd w:id="17"/>
      <w:bookmarkEnd w:id="1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64B6E79D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</w:t>
            </w:r>
            <w:r w:rsidR="00CB1C7B">
              <w:rPr>
                <w:rFonts w:cs="Arial"/>
                <w:b/>
                <w:sz w:val="18"/>
              </w:rPr>
              <w:t>2</w:t>
            </w:r>
            <w:r w:rsidR="00F75E22">
              <w:rPr>
                <w:rFonts w:cs="Arial"/>
                <w:b/>
                <w:sz w:val="18"/>
              </w:rPr>
              <w:t>52</w:t>
            </w:r>
            <w:r w:rsidRPr="006851FC">
              <w:rPr>
                <w:rFonts w:cs="Arial"/>
                <w:bCs/>
                <w:sz w:val="18"/>
              </w:rPr>
              <w:t xml:space="preserve"> : </w:t>
            </w:r>
            <w:r w:rsidR="00CB1C7B" w:rsidRPr="00CB1C7B">
              <w:rPr>
                <w:rFonts w:cs="Arial"/>
                <w:bCs/>
                <w:sz w:val="18"/>
              </w:rPr>
              <w:tab/>
            </w:r>
            <w:r w:rsidR="00F75E22">
              <w:rPr>
                <w:rFonts w:cs="Arial"/>
                <w:bCs/>
                <w:sz w:val="18"/>
              </w:rPr>
              <w:t xml:space="preserve">LTE_TDD : </w:t>
            </w:r>
            <w:r w:rsidR="00CB1C7B" w:rsidRPr="00CB1C7B">
              <w:rPr>
                <w:rFonts w:cs="Arial"/>
                <w:bCs/>
                <w:sz w:val="18"/>
              </w:rPr>
              <w:t xml:space="preserve">Supporting </w:t>
            </w:r>
            <w:proofErr w:type="spellStart"/>
            <w:r w:rsidR="00CB1C7B" w:rsidRPr="00CB1C7B">
              <w:rPr>
                <w:rFonts w:cs="Arial"/>
                <w:bCs/>
                <w:sz w:val="18"/>
              </w:rPr>
              <w:t>infromation</w:t>
            </w:r>
            <w:proofErr w:type="spellEnd"/>
            <w:r w:rsidR="00CB1C7B" w:rsidRPr="00CB1C7B">
              <w:rPr>
                <w:rFonts w:cs="Arial"/>
                <w:bCs/>
                <w:sz w:val="18"/>
              </w:rPr>
              <w:t xml:space="preserve"> for addition of LTE CA MAC test case 7.1.4.19.3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lastRenderedPageBreak/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176F23" w14:textId="77777777" w:rsidR="0067223A" w:rsidRDefault="0067223A">
      <w:r>
        <w:separator/>
      </w:r>
    </w:p>
  </w:endnote>
  <w:endnote w:type="continuationSeparator" w:id="0">
    <w:p w14:paraId="0B08537A" w14:textId="77777777" w:rsidR="0067223A" w:rsidRDefault="00672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5D15A4" w14:textId="77777777" w:rsidR="0067223A" w:rsidRDefault="0067223A">
      <w:r>
        <w:separator/>
      </w:r>
    </w:p>
  </w:footnote>
  <w:footnote w:type="continuationSeparator" w:id="0">
    <w:p w14:paraId="16AACE59" w14:textId="77777777" w:rsidR="0067223A" w:rsidRDefault="00672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921B8"/>
    <w:multiLevelType w:val="hybridMultilevel"/>
    <w:tmpl w:val="6ED66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FC61486"/>
    <w:multiLevelType w:val="hybridMultilevel"/>
    <w:tmpl w:val="2C68D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B0C1B"/>
    <w:multiLevelType w:val="hybridMultilevel"/>
    <w:tmpl w:val="D9146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7CB0B6A"/>
    <w:multiLevelType w:val="hybridMultilevel"/>
    <w:tmpl w:val="910CF50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64D5F"/>
    <w:multiLevelType w:val="hybridMultilevel"/>
    <w:tmpl w:val="8CDC533C"/>
    <w:lvl w:ilvl="0" w:tplc="8C984B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901294"/>
    <w:multiLevelType w:val="hybridMultilevel"/>
    <w:tmpl w:val="2E98E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63"/>
    <w:rsid w:val="00017062"/>
    <w:rsid w:val="00022E4A"/>
    <w:rsid w:val="00075921"/>
    <w:rsid w:val="000A6394"/>
    <w:rsid w:val="000B7FED"/>
    <w:rsid w:val="000C038A"/>
    <w:rsid w:val="000C6598"/>
    <w:rsid w:val="000D44B3"/>
    <w:rsid w:val="000E6E36"/>
    <w:rsid w:val="00134C93"/>
    <w:rsid w:val="00145D43"/>
    <w:rsid w:val="00155036"/>
    <w:rsid w:val="0016751D"/>
    <w:rsid w:val="0017350A"/>
    <w:rsid w:val="00192C46"/>
    <w:rsid w:val="001A08B3"/>
    <w:rsid w:val="001A09A3"/>
    <w:rsid w:val="001A433F"/>
    <w:rsid w:val="001A797A"/>
    <w:rsid w:val="001A7B60"/>
    <w:rsid w:val="001B52F0"/>
    <w:rsid w:val="001B56D3"/>
    <w:rsid w:val="001B7A65"/>
    <w:rsid w:val="001D149F"/>
    <w:rsid w:val="001E41F3"/>
    <w:rsid w:val="002118AB"/>
    <w:rsid w:val="002160BA"/>
    <w:rsid w:val="0021680D"/>
    <w:rsid w:val="002305C4"/>
    <w:rsid w:val="0025709B"/>
    <w:rsid w:val="0026004D"/>
    <w:rsid w:val="002640DD"/>
    <w:rsid w:val="00275D12"/>
    <w:rsid w:val="0027784A"/>
    <w:rsid w:val="00284FEB"/>
    <w:rsid w:val="002860C4"/>
    <w:rsid w:val="002B5741"/>
    <w:rsid w:val="002D362B"/>
    <w:rsid w:val="002D5284"/>
    <w:rsid w:val="002E472E"/>
    <w:rsid w:val="00305409"/>
    <w:rsid w:val="00317F09"/>
    <w:rsid w:val="00344D50"/>
    <w:rsid w:val="003609EF"/>
    <w:rsid w:val="0036231A"/>
    <w:rsid w:val="00374DD4"/>
    <w:rsid w:val="00394E7E"/>
    <w:rsid w:val="003A22C0"/>
    <w:rsid w:val="003A3CA7"/>
    <w:rsid w:val="003C27B1"/>
    <w:rsid w:val="003D123A"/>
    <w:rsid w:val="003E1A36"/>
    <w:rsid w:val="00410371"/>
    <w:rsid w:val="004242F1"/>
    <w:rsid w:val="00481B5C"/>
    <w:rsid w:val="004B75B7"/>
    <w:rsid w:val="004C769D"/>
    <w:rsid w:val="00504DAD"/>
    <w:rsid w:val="0051580D"/>
    <w:rsid w:val="00547111"/>
    <w:rsid w:val="00550A2A"/>
    <w:rsid w:val="00592D74"/>
    <w:rsid w:val="005E2C44"/>
    <w:rsid w:val="00621188"/>
    <w:rsid w:val="006257ED"/>
    <w:rsid w:val="00665C47"/>
    <w:rsid w:val="0067223A"/>
    <w:rsid w:val="006851FC"/>
    <w:rsid w:val="00695808"/>
    <w:rsid w:val="006B3C17"/>
    <w:rsid w:val="006B46FB"/>
    <w:rsid w:val="006E21FB"/>
    <w:rsid w:val="00714B27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27A12"/>
    <w:rsid w:val="008535B7"/>
    <w:rsid w:val="008626E7"/>
    <w:rsid w:val="00870EE7"/>
    <w:rsid w:val="008863B9"/>
    <w:rsid w:val="008A45A6"/>
    <w:rsid w:val="008D0181"/>
    <w:rsid w:val="008F3789"/>
    <w:rsid w:val="008F686C"/>
    <w:rsid w:val="0090357C"/>
    <w:rsid w:val="009148DE"/>
    <w:rsid w:val="00934619"/>
    <w:rsid w:val="00937A5E"/>
    <w:rsid w:val="00941E30"/>
    <w:rsid w:val="00953A2A"/>
    <w:rsid w:val="009777D9"/>
    <w:rsid w:val="00986BCA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918B0"/>
    <w:rsid w:val="00AA2CBC"/>
    <w:rsid w:val="00AB6902"/>
    <w:rsid w:val="00AC5820"/>
    <w:rsid w:val="00AD1CD8"/>
    <w:rsid w:val="00AE20F6"/>
    <w:rsid w:val="00B00D95"/>
    <w:rsid w:val="00B258BB"/>
    <w:rsid w:val="00B33DC9"/>
    <w:rsid w:val="00B41E3C"/>
    <w:rsid w:val="00B4440F"/>
    <w:rsid w:val="00B67B97"/>
    <w:rsid w:val="00B968C8"/>
    <w:rsid w:val="00BA3EC5"/>
    <w:rsid w:val="00BA51D9"/>
    <w:rsid w:val="00BB5DFC"/>
    <w:rsid w:val="00BD279D"/>
    <w:rsid w:val="00BD6BB8"/>
    <w:rsid w:val="00BE3DDC"/>
    <w:rsid w:val="00C462F9"/>
    <w:rsid w:val="00C66BA2"/>
    <w:rsid w:val="00C95985"/>
    <w:rsid w:val="00CB1C7B"/>
    <w:rsid w:val="00CC5026"/>
    <w:rsid w:val="00CC68D0"/>
    <w:rsid w:val="00CD302F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94249"/>
    <w:rsid w:val="00E97E50"/>
    <w:rsid w:val="00EA5180"/>
    <w:rsid w:val="00EB09B7"/>
    <w:rsid w:val="00EC5FE1"/>
    <w:rsid w:val="00EE7D7C"/>
    <w:rsid w:val="00F25D98"/>
    <w:rsid w:val="00F300FB"/>
    <w:rsid w:val="00F75E22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1B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6751D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94E7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5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90125-D0F4-40B0-8904-6112E1B56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1220</TotalTime>
  <Pages>4</Pages>
  <Words>560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21</cp:revision>
  <cp:lastPrinted>1900-01-01T00:00:00Z</cp:lastPrinted>
  <dcterms:created xsi:type="dcterms:W3CDTF">2020-12-08T10:56:00Z</dcterms:created>
  <dcterms:modified xsi:type="dcterms:W3CDTF">2021-02-12T16:56:00Z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