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C4E0AF" w14:textId="74B474F1" w:rsidR="00585ED0" w:rsidRDefault="00585ED0" w:rsidP="002419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R5s210</w:t>
      </w:r>
      <w:r>
        <w:rPr>
          <w:b/>
          <w:i/>
          <w:noProof/>
          <w:sz w:val="28"/>
        </w:rPr>
        <w:t>232</w:t>
      </w:r>
      <w:r>
        <w:rPr>
          <w:b/>
          <w:i/>
          <w:noProof/>
          <w:sz w:val="28"/>
        </w:rPr>
        <w:fldChar w:fldCharType="end"/>
      </w:r>
    </w:p>
    <w:p w14:paraId="65EC6BC5" w14:textId="77777777" w:rsidR="00585ED0" w:rsidRDefault="00585ED0" w:rsidP="00585ED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7</w:t>
      </w:r>
      <w:r w:rsidRPr="00BA51D9">
        <w:rPr>
          <w:b/>
          <w:noProof/>
          <w:sz w:val="24"/>
        </w:rPr>
        <w:t>th Dec 20</w:t>
      </w:r>
      <w:r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1E2C" w14:paraId="721D5C7E" w14:textId="77777777" w:rsidTr="001A709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17B8E7" w14:textId="77777777" w:rsidR="00661E2C" w:rsidRDefault="00661E2C" w:rsidP="001A709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61E2C" w14:paraId="193AB79C" w14:textId="77777777" w:rsidTr="001A7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724129" w14:textId="77777777" w:rsidR="00661E2C" w:rsidRDefault="00661E2C" w:rsidP="001A70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1E2C" w14:paraId="056B5EAF" w14:textId="77777777" w:rsidTr="001A7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A29CEE" w14:textId="77777777" w:rsidR="00661E2C" w:rsidRDefault="00661E2C" w:rsidP="001A7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E2C" w14:paraId="0053B380" w14:textId="77777777" w:rsidTr="001A709A">
        <w:tc>
          <w:tcPr>
            <w:tcW w:w="142" w:type="dxa"/>
            <w:tcBorders>
              <w:left w:val="single" w:sz="4" w:space="0" w:color="auto"/>
            </w:tcBorders>
          </w:tcPr>
          <w:p w14:paraId="031C1BBF" w14:textId="77777777" w:rsidR="00661E2C" w:rsidRDefault="00661E2C" w:rsidP="001A709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611C64" w14:textId="77777777" w:rsidR="00661E2C" w:rsidRPr="00410371" w:rsidRDefault="00661E2C" w:rsidP="001A70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253265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.523-3</w:t>
              </w:r>
            </w:fldSimple>
          </w:p>
        </w:tc>
        <w:tc>
          <w:tcPr>
            <w:tcW w:w="709" w:type="dxa"/>
          </w:tcPr>
          <w:p w14:paraId="708B1666" w14:textId="77777777" w:rsidR="00661E2C" w:rsidRDefault="00661E2C" w:rsidP="001A70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73161" w14:textId="77777777" w:rsidR="00661E2C" w:rsidRPr="00410371" w:rsidRDefault="00253265" w:rsidP="00253265">
            <w:pPr>
              <w:pStyle w:val="CRCoverPage"/>
              <w:spacing w:after="0"/>
              <w:jc w:val="center"/>
              <w:rPr>
                <w:noProof/>
              </w:rPr>
            </w:pPr>
            <w:r w:rsidRPr="00253265">
              <w:rPr>
                <w:b/>
                <w:noProof/>
                <w:sz w:val="28"/>
              </w:rPr>
              <w:t>4572</w:t>
            </w:r>
          </w:p>
        </w:tc>
        <w:tc>
          <w:tcPr>
            <w:tcW w:w="709" w:type="dxa"/>
          </w:tcPr>
          <w:p w14:paraId="1A5E267D" w14:textId="77777777" w:rsidR="00661E2C" w:rsidRDefault="00661E2C" w:rsidP="001A70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F7517E" w14:textId="2C942705" w:rsidR="00661E2C" w:rsidRPr="00410371" w:rsidRDefault="00585ED0" w:rsidP="001A70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32FE1E93" w14:textId="77777777" w:rsidR="00661E2C" w:rsidRDefault="00661E2C" w:rsidP="001A709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E7B209" w14:textId="69B44333" w:rsidR="00661E2C" w:rsidRPr="00410371" w:rsidRDefault="00661E2C" w:rsidP="001A70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253265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585ED0">
                <w:rPr>
                  <w:b/>
                  <w:noProof/>
                  <w:sz w:val="28"/>
                </w:rPr>
                <w:t>7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A5EBCC" w14:textId="77777777" w:rsidR="00661E2C" w:rsidRDefault="00661E2C" w:rsidP="001A709A">
            <w:pPr>
              <w:pStyle w:val="CRCoverPage"/>
              <w:spacing w:after="0"/>
              <w:rPr>
                <w:noProof/>
              </w:rPr>
            </w:pPr>
          </w:p>
        </w:tc>
      </w:tr>
      <w:tr w:rsidR="00661E2C" w14:paraId="4AA9D4E4" w14:textId="77777777" w:rsidTr="001A7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19E66E" w14:textId="77777777" w:rsidR="00661E2C" w:rsidRDefault="00661E2C" w:rsidP="001A709A">
            <w:pPr>
              <w:pStyle w:val="CRCoverPage"/>
              <w:spacing w:after="0"/>
              <w:rPr>
                <w:noProof/>
              </w:rPr>
            </w:pPr>
          </w:p>
        </w:tc>
      </w:tr>
      <w:tr w:rsidR="00661E2C" w14:paraId="22C558C3" w14:textId="77777777" w:rsidTr="001A709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590944" w14:textId="77777777" w:rsidR="00661E2C" w:rsidRPr="00F25D98" w:rsidRDefault="00661E2C" w:rsidP="001A709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1E2C" w14:paraId="5A09404D" w14:textId="77777777" w:rsidTr="001A709A">
        <w:tc>
          <w:tcPr>
            <w:tcW w:w="9641" w:type="dxa"/>
            <w:gridSpan w:val="9"/>
          </w:tcPr>
          <w:p w14:paraId="07EAE96A" w14:textId="77777777" w:rsidR="00661E2C" w:rsidRDefault="00661E2C" w:rsidP="001A7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F4BE0A" w14:textId="77777777" w:rsidR="00661E2C" w:rsidRDefault="00661E2C" w:rsidP="00661E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1E2C" w14:paraId="4B2C9B4C" w14:textId="77777777" w:rsidTr="001A709A">
        <w:tc>
          <w:tcPr>
            <w:tcW w:w="2835" w:type="dxa"/>
          </w:tcPr>
          <w:p w14:paraId="5B2B46F8" w14:textId="77777777" w:rsidR="00661E2C" w:rsidRDefault="00661E2C" w:rsidP="001A709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4E80EC" w14:textId="77777777" w:rsidR="00661E2C" w:rsidRDefault="00661E2C" w:rsidP="001A7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B495A2" w14:textId="77777777" w:rsidR="00661E2C" w:rsidRDefault="00661E2C" w:rsidP="001A7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DD2EA9" w14:textId="77777777" w:rsidR="00661E2C" w:rsidRDefault="00661E2C" w:rsidP="001A70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53D5D3" w14:textId="77777777" w:rsidR="00661E2C" w:rsidRDefault="00661E2C" w:rsidP="001A7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3EBD9E" w14:textId="77777777" w:rsidR="00661E2C" w:rsidRDefault="00661E2C" w:rsidP="001A70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FD388F" w14:textId="77777777" w:rsidR="00661E2C" w:rsidRDefault="00661E2C" w:rsidP="001A7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6F7779" w14:textId="77777777" w:rsidR="00661E2C" w:rsidRDefault="00661E2C" w:rsidP="001A7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475FA3" w14:textId="77777777" w:rsidR="00661E2C" w:rsidRDefault="00661E2C" w:rsidP="001A709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4E9D76" w14:textId="77777777" w:rsidR="00661E2C" w:rsidRDefault="00661E2C" w:rsidP="00661E2C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1E2C" w14:paraId="736E9F58" w14:textId="77777777" w:rsidTr="00661E2C">
        <w:tc>
          <w:tcPr>
            <w:tcW w:w="9640" w:type="dxa"/>
            <w:gridSpan w:val="11"/>
          </w:tcPr>
          <w:p w14:paraId="27FB6C18" w14:textId="77777777" w:rsidR="00661E2C" w:rsidRDefault="00661E2C" w:rsidP="001A7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E2C" w14:paraId="0612A32E" w14:textId="77777777" w:rsidTr="00661E2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E3EFDF" w14:textId="77777777" w:rsidR="00661E2C" w:rsidRDefault="00661E2C" w:rsidP="001A7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76366C" w14:textId="77777777" w:rsidR="00661E2C" w:rsidRDefault="00DE237C" w:rsidP="00253265">
            <w:pPr>
              <w:pStyle w:val="CRCoverPage"/>
              <w:spacing w:after="0"/>
              <w:ind w:left="100"/>
            </w:pPr>
            <w:r>
              <w:t xml:space="preserve">Correction to function </w:t>
            </w:r>
            <w:r w:rsidR="00DA6BB1" w:rsidRPr="00DA6BB1">
              <w:t>fl_EUTRA_RRCConnectionSetup_DeltaMCS</w:t>
            </w:r>
          </w:p>
        </w:tc>
      </w:tr>
      <w:tr w:rsidR="00661E2C" w14:paraId="743A0C6D" w14:textId="77777777" w:rsidTr="00661E2C">
        <w:tc>
          <w:tcPr>
            <w:tcW w:w="1843" w:type="dxa"/>
            <w:tcBorders>
              <w:left w:val="single" w:sz="4" w:space="0" w:color="auto"/>
            </w:tcBorders>
          </w:tcPr>
          <w:p w14:paraId="140ADC4D" w14:textId="77777777" w:rsidR="00661E2C" w:rsidRDefault="00661E2C" w:rsidP="001A7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B23F79" w14:textId="77777777" w:rsidR="00661E2C" w:rsidRDefault="00661E2C" w:rsidP="001A7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E2C" w14:paraId="5C0FA103" w14:textId="77777777" w:rsidTr="00661E2C">
        <w:tc>
          <w:tcPr>
            <w:tcW w:w="1843" w:type="dxa"/>
            <w:tcBorders>
              <w:left w:val="single" w:sz="4" w:space="0" w:color="auto"/>
            </w:tcBorders>
          </w:tcPr>
          <w:p w14:paraId="71FB9B05" w14:textId="77777777" w:rsidR="00661E2C" w:rsidRDefault="00661E2C" w:rsidP="001A7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76FE88" w14:textId="77777777" w:rsidR="00661E2C" w:rsidRDefault="00661E2C" w:rsidP="001A70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661E2C" w14:paraId="30C5CFCE" w14:textId="77777777" w:rsidTr="00661E2C">
        <w:tc>
          <w:tcPr>
            <w:tcW w:w="1843" w:type="dxa"/>
            <w:tcBorders>
              <w:left w:val="single" w:sz="4" w:space="0" w:color="auto"/>
            </w:tcBorders>
          </w:tcPr>
          <w:p w14:paraId="5EA0E8B9" w14:textId="77777777" w:rsidR="00661E2C" w:rsidRDefault="00661E2C" w:rsidP="001A7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0CEBFA" w14:textId="77777777" w:rsidR="00661E2C" w:rsidRDefault="00C10D23" w:rsidP="001A709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661E2C" w14:paraId="767318E2" w14:textId="77777777" w:rsidTr="00661E2C">
        <w:tc>
          <w:tcPr>
            <w:tcW w:w="1843" w:type="dxa"/>
            <w:tcBorders>
              <w:left w:val="single" w:sz="4" w:space="0" w:color="auto"/>
            </w:tcBorders>
          </w:tcPr>
          <w:p w14:paraId="2FC1E096" w14:textId="77777777" w:rsidR="00661E2C" w:rsidRDefault="00661E2C" w:rsidP="001A7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1B0A9" w14:textId="77777777" w:rsidR="00661E2C" w:rsidRDefault="00661E2C" w:rsidP="001A7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E2C" w14:paraId="624A1A25" w14:textId="77777777" w:rsidTr="00661E2C">
        <w:tc>
          <w:tcPr>
            <w:tcW w:w="1843" w:type="dxa"/>
            <w:tcBorders>
              <w:left w:val="single" w:sz="4" w:space="0" w:color="auto"/>
            </w:tcBorders>
          </w:tcPr>
          <w:p w14:paraId="388E9FF8" w14:textId="77777777" w:rsidR="00661E2C" w:rsidRDefault="00661E2C" w:rsidP="001A7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9BCF53" w14:textId="77777777" w:rsidR="00661E2C" w:rsidRDefault="00253265" w:rsidP="005105E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TEI13_Test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3E6D8203" w14:textId="77777777" w:rsidR="00661E2C" w:rsidRDefault="00661E2C" w:rsidP="001A70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218549" w14:textId="77777777" w:rsidR="00661E2C" w:rsidRDefault="00661E2C" w:rsidP="001A7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02ECFA" w14:textId="77777777" w:rsidR="00661E2C" w:rsidRDefault="00661E2C" w:rsidP="005105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105E0">
                <w:rPr>
                  <w:noProof/>
                </w:rPr>
                <w:t>2020-12</w:t>
              </w:r>
              <w:r>
                <w:rPr>
                  <w:noProof/>
                </w:rPr>
                <w:t>-</w:t>
              </w:r>
            </w:fldSimple>
            <w:r w:rsidR="009667C0">
              <w:rPr>
                <w:noProof/>
              </w:rPr>
              <w:t>07</w:t>
            </w:r>
          </w:p>
        </w:tc>
      </w:tr>
      <w:tr w:rsidR="00661E2C" w14:paraId="39BBB08D" w14:textId="77777777" w:rsidTr="00661E2C">
        <w:tc>
          <w:tcPr>
            <w:tcW w:w="1843" w:type="dxa"/>
            <w:tcBorders>
              <w:left w:val="single" w:sz="4" w:space="0" w:color="auto"/>
            </w:tcBorders>
          </w:tcPr>
          <w:p w14:paraId="4FD9E9C9" w14:textId="77777777" w:rsidR="00661E2C" w:rsidRDefault="00661E2C" w:rsidP="001A7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EAB6E2" w14:textId="77777777" w:rsidR="00661E2C" w:rsidRDefault="00661E2C" w:rsidP="001A7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76E766" w14:textId="77777777" w:rsidR="00661E2C" w:rsidRDefault="00661E2C" w:rsidP="001A7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981218" w14:textId="77777777" w:rsidR="00661E2C" w:rsidRDefault="00661E2C" w:rsidP="001A7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FAD49F" w14:textId="77777777" w:rsidR="00661E2C" w:rsidRDefault="00661E2C" w:rsidP="001A7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E2C" w14:paraId="14A04E54" w14:textId="77777777" w:rsidTr="00661E2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70F46D" w14:textId="77777777" w:rsidR="00661E2C" w:rsidRDefault="00661E2C" w:rsidP="001A7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5DE652" w14:textId="77777777" w:rsidR="00661E2C" w:rsidRDefault="00661E2C" w:rsidP="001A70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59A0D9" w14:textId="77777777" w:rsidR="00661E2C" w:rsidRDefault="00661E2C" w:rsidP="001A709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7C5C21" w14:textId="77777777" w:rsidR="00661E2C" w:rsidRDefault="00661E2C" w:rsidP="001A709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E739C6" w14:textId="77777777" w:rsidR="00661E2C" w:rsidRDefault="00661E2C" w:rsidP="001A70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D804E5">
                <w:rPr>
                  <w:noProof/>
                </w:rPr>
                <w:t>6</w:t>
              </w:r>
            </w:fldSimple>
          </w:p>
        </w:tc>
      </w:tr>
      <w:tr w:rsidR="00661E2C" w14:paraId="68061FE8" w14:textId="77777777" w:rsidTr="00661E2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E9A77B" w14:textId="77777777" w:rsidR="00661E2C" w:rsidRDefault="00661E2C" w:rsidP="001A70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CB1803" w14:textId="77777777" w:rsidR="00661E2C" w:rsidRDefault="00661E2C" w:rsidP="001A70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650E5E" w14:textId="77777777" w:rsidR="00661E2C" w:rsidRDefault="00661E2C" w:rsidP="001A70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E51FE9" w14:textId="77777777" w:rsidR="00661E2C" w:rsidRPr="007C2097" w:rsidRDefault="00661E2C" w:rsidP="001A70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1E2C" w14:paraId="42866320" w14:textId="77777777" w:rsidTr="00661E2C">
        <w:tc>
          <w:tcPr>
            <w:tcW w:w="1843" w:type="dxa"/>
          </w:tcPr>
          <w:p w14:paraId="4E03078F" w14:textId="77777777" w:rsidR="00661E2C" w:rsidRDefault="00661E2C" w:rsidP="001A7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45D196" w14:textId="77777777" w:rsidR="00661E2C" w:rsidRDefault="00661E2C" w:rsidP="001A7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E2C" w14:paraId="148EBB81" w14:textId="77777777" w:rsidTr="00661E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95913A" w14:textId="77777777" w:rsidR="00661E2C" w:rsidRDefault="00661E2C" w:rsidP="00661E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F1264D" w14:textId="77777777" w:rsidR="00E32E48" w:rsidRPr="00253265" w:rsidRDefault="00BE795F" w:rsidP="00253265">
            <w:pPr>
              <w:pStyle w:val="CRCoverPage"/>
              <w:spacing w:after="0"/>
              <w:ind w:left="100"/>
            </w:pPr>
            <w:r w:rsidRPr="00253265">
              <w:t xml:space="preserve">In function </w:t>
            </w:r>
            <w:r w:rsidR="00DA6BB1" w:rsidRPr="00253265">
              <w:t>fl_EUTRA_RRCConnectionSetup_DeltaMCS</w:t>
            </w:r>
            <w:r w:rsidRPr="00253265">
              <w:t>, variable v_PUCCH_ConfigDedicated_r13</w:t>
            </w:r>
            <w:r w:rsidR="00DA6BB1" w:rsidRPr="00253265">
              <w:t xml:space="preserve"> is </w:t>
            </w:r>
            <w:r w:rsidRPr="00253265">
              <w:t>defined to set eMTC parameters.</w:t>
            </w:r>
          </w:p>
          <w:p w14:paraId="2A5735B6" w14:textId="77777777" w:rsidR="00BE795F" w:rsidRPr="00253265" w:rsidRDefault="00BE795F" w:rsidP="00253265">
            <w:pPr>
              <w:pStyle w:val="CRCoverPage"/>
              <w:spacing w:after="0"/>
              <w:ind w:left="100"/>
            </w:pPr>
          </w:p>
          <w:p w14:paraId="6EB44382" w14:textId="77777777" w:rsidR="00E32E48" w:rsidRPr="00CF39F2" w:rsidRDefault="00D444E0" w:rsidP="00253265">
            <w:pPr>
              <w:pStyle w:val="CRCoverPage"/>
              <w:spacing w:after="0"/>
              <w:ind w:left="100"/>
              <w:rPr>
                <w:rFonts w:eastAsia="Calibri" w:cs="Arial"/>
                <w:color w:val="000000"/>
              </w:rPr>
            </w:pPr>
            <w:r w:rsidRPr="00253265">
              <w:t>Variable v_CE_Mode_r13 is not initialized and no further assignment is done when test case is run in LTE mode, this can provoke a runtime error when</w:t>
            </w:r>
            <w:r w:rsidR="00253265" w:rsidRPr="00253265">
              <w:t xml:space="preserve"> being</w:t>
            </w:r>
            <w:r w:rsidRPr="00253265">
              <w:t xml:space="preserve"> used as input parameter.</w:t>
            </w:r>
          </w:p>
        </w:tc>
      </w:tr>
      <w:tr w:rsidR="00661E2C" w14:paraId="6715D397" w14:textId="77777777" w:rsidTr="00661E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BFF48" w14:textId="77777777" w:rsidR="00661E2C" w:rsidRDefault="00661E2C" w:rsidP="00661E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3D4892" w14:textId="77777777" w:rsidR="00661E2C" w:rsidRPr="00CF39F2" w:rsidRDefault="00661E2C" w:rsidP="00661E2C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661E2C" w14:paraId="5D7D88A1" w14:textId="77777777" w:rsidTr="00661E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33DCB" w14:textId="77777777" w:rsidR="00661E2C" w:rsidRDefault="00661E2C" w:rsidP="00661E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466AD7" w14:textId="77777777" w:rsidR="00661E2C" w:rsidRPr="00BE795F" w:rsidRDefault="00D444E0" w:rsidP="00253265">
            <w:pPr>
              <w:pStyle w:val="CRCoverPage"/>
              <w:spacing w:after="0"/>
              <w:ind w:left="100"/>
              <w:rPr>
                <w:rFonts w:cs="Arial"/>
                <w:lang w:val="en-US" w:eastAsia="en-GB"/>
              </w:rPr>
            </w:pPr>
            <w:r w:rsidRPr="00253265">
              <w:t>I</w:t>
            </w:r>
            <w:r w:rsidR="00BE795F" w:rsidRPr="00253265">
              <w:t>nitialized v_CE_Mode_r13 variable with omit value.</w:t>
            </w:r>
          </w:p>
        </w:tc>
      </w:tr>
      <w:tr w:rsidR="00661E2C" w14:paraId="1BA8E0B6" w14:textId="77777777" w:rsidTr="00661E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F701D" w14:textId="77777777" w:rsidR="00661E2C" w:rsidRDefault="00661E2C" w:rsidP="00661E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ACEA65" w14:textId="77777777" w:rsidR="00661E2C" w:rsidRPr="00CF39F2" w:rsidRDefault="00661E2C" w:rsidP="00661E2C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661E2C" w14:paraId="70C7C38D" w14:textId="77777777" w:rsidTr="00661E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C16C8D" w14:textId="77777777" w:rsidR="00661E2C" w:rsidRDefault="00661E2C" w:rsidP="00661E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E2D2B" w14:textId="77777777" w:rsidR="00661E2C" w:rsidRPr="00CF39F2" w:rsidRDefault="007101FB" w:rsidP="00253265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253265">
              <w:t>Te</w:t>
            </w:r>
            <w:r w:rsidR="00C856F4" w:rsidRPr="00253265">
              <w:t>st</w:t>
            </w:r>
            <w:r w:rsidR="00253265" w:rsidRPr="00253265">
              <w:t xml:space="preserve"> </w:t>
            </w:r>
            <w:r w:rsidR="00C856F4" w:rsidRPr="00253265">
              <w:t>case</w:t>
            </w:r>
            <w:r w:rsidR="00253265" w:rsidRPr="00253265">
              <w:t xml:space="preserve"> implementation</w:t>
            </w:r>
            <w:r w:rsidRPr="00253265">
              <w:t xml:space="preserve"> may </w:t>
            </w:r>
            <w:r w:rsidR="00253265" w:rsidRPr="00253265">
              <w:t>FAIL</w:t>
            </w:r>
            <w:r w:rsidR="00B76E16" w:rsidRPr="00253265">
              <w:t xml:space="preserve"> a conformant UE</w:t>
            </w:r>
            <w:r w:rsidRPr="00253265">
              <w:t>.</w:t>
            </w:r>
          </w:p>
        </w:tc>
      </w:tr>
      <w:tr w:rsidR="00661E2C" w14:paraId="4D1759B4" w14:textId="77777777" w:rsidTr="00661E2C">
        <w:tc>
          <w:tcPr>
            <w:tcW w:w="2694" w:type="dxa"/>
            <w:gridSpan w:val="2"/>
          </w:tcPr>
          <w:p w14:paraId="3AA5FF05" w14:textId="77777777" w:rsidR="00661E2C" w:rsidRDefault="00661E2C" w:rsidP="00661E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3533F8" w14:textId="77777777" w:rsidR="00661E2C" w:rsidRPr="00CF39F2" w:rsidRDefault="00661E2C" w:rsidP="00661E2C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661E2C" w14:paraId="7C50D50C" w14:textId="77777777" w:rsidTr="00661E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D93977" w14:textId="77777777" w:rsidR="00661E2C" w:rsidRDefault="00661E2C" w:rsidP="00661E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7E535D" w14:textId="77777777" w:rsidR="00661E2C" w:rsidRPr="00253265" w:rsidRDefault="006B5BD8" w:rsidP="00253265">
            <w:pPr>
              <w:pStyle w:val="CRCoverPage"/>
              <w:spacing w:after="0"/>
              <w:ind w:left="100"/>
            </w:pPr>
            <w:r w:rsidRPr="00253265">
              <w:t>8.1.1.3</w:t>
            </w:r>
          </w:p>
        </w:tc>
      </w:tr>
      <w:tr w:rsidR="00661E2C" w14:paraId="15F163DA" w14:textId="77777777" w:rsidTr="00661E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A2B64" w14:textId="77777777" w:rsidR="00661E2C" w:rsidRDefault="00661E2C" w:rsidP="00661E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2F62E2" w14:textId="77777777" w:rsidR="00661E2C" w:rsidRDefault="00661E2C" w:rsidP="00661E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E2C" w14:paraId="698C3DB2" w14:textId="77777777" w:rsidTr="00661E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905D50" w14:textId="77777777" w:rsidR="00661E2C" w:rsidRDefault="00661E2C" w:rsidP="00661E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8ABF8" w14:textId="77777777" w:rsidR="00661E2C" w:rsidRDefault="00661E2C" w:rsidP="00661E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9FDC5" w14:textId="77777777" w:rsidR="00661E2C" w:rsidRDefault="00661E2C" w:rsidP="00661E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193CA5" w14:textId="77777777" w:rsidR="00661E2C" w:rsidRDefault="00661E2C" w:rsidP="00661E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3843C1" w14:textId="77777777" w:rsidR="00661E2C" w:rsidRDefault="00661E2C" w:rsidP="00661E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1E2C" w14:paraId="67381FA5" w14:textId="77777777" w:rsidTr="00661E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7B5CC" w14:textId="77777777" w:rsidR="00661E2C" w:rsidRDefault="00661E2C" w:rsidP="00661E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762EAC" w14:textId="77777777" w:rsidR="00661E2C" w:rsidRDefault="00661E2C" w:rsidP="00661E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954F9" w14:textId="77777777" w:rsidR="00661E2C" w:rsidRDefault="00C10D23" w:rsidP="00661E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6DC226" w14:textId="77777777" w:rsidR="00661E2C" w:rsidRDefault="00661E2C" w:rsidP="00661E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BE2903" w14:textId="77777777" w:rsidR="00661E2C" w:rsidRDefault="00661E2C" w:rsidP="00661E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1E2C" w14:paraId="350C7301" w14:textId="77777777" w:rsidTr="00661E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E8B0" w14:textId="77777777" w:rsidR="00661E2C" w:rsidRDefault="00661E2C" w:rsidP="00661E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45896C" w14:textId="77777777" w:rsidR="00661E2C" w:rsidRDefault="00661E2C" w:rsidP="00661E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5B3D9" w14:textId="77777777" w:rsidR="00661E2C" w:rsidRDefault="00901400" w:rsidP="00661E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C16DD7" w14:textId="77777777" w:rsidR="00661E2C" w:rsidRDefault="00661E2C" w:rsidP="00661E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9F9B0E" w14:textId="77777777" w:rsidR="00661E2C" w:rsidRDefault="00661E2C" w:rsidP="00901400">
            <w:pPr>
              <w:pStyle w:val="CRCoverPage"/>
              <w:spacing w:after="0"/>
              <w:rPr>
                <w:noProof/>
              </w:rPr>
            </w:pPr>
          </w:p>
        </w:tc>
      </w:tr>
      <w:tr w:rsidR="00661E2C" w14:paraId="68C31A8A" w14:textId="77777777" w:rsidTr="00661E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4BE36" w14:textId="77777777" w:rsidR="00661E2C" w:rsidRDefault="00661E2C" w:rsidP="00661E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21F716" w14:textId="77777777" w:rsidR="00661E2C" w:rsidRDefault="00661E2C" w:rsidP="00661E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10B5D3" w14:textId="77777777" w:rsidR="00661E2C" w:rsidRDefault="00C10D23" w:rsidP="00661E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1C2749" w14:textId="77777777" w:rsidR="00661E2C" w:rsidRDefault="00661E2C" w:rsidP="00661E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1BF642" w14:textId="77777777" w:rsidR="00661E2C" w:rsidRDefault="00661E2C" w:rsidP="00661E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1E2C" w14:paraId="50E9BB3C" w14:textId="77777777" w:rsidTr="00661E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E14CC" w14:textId="77777777" w:rsidR="00661E2C" w:rsidRDefault="00661E2C" w:rsidP="00661E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D0A8D5" w14:textId="77777777" w:rsidR="00661E2C" w:rsidRDefault="00661E2C" w:rsidP="00661E2C">
            <w:pPr>
              <w:pStyle w:val="CRCoverPage"/>
              <w:spacing w:after="0"/>
              <w:rPr>
                <w:noProof/>
              </w:rPr>
            </w:pPr>
          </w:p>
        </w:tc>
      </w:tr>
      <w:tr w:rsidR="00661E2C" w14:paraId="40AECD08" w14:textId="77777777" w:rsidTr="00661E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0CE0E" w14:textId="77777777" w:rsidR="00661E2C" w:rsidRDefault="00661E2C" w:rsidP="00661E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DC015" w14:textId="77777777" w:rsidR="00661E2C" w:rsidRDefault="00661E2C" w:rsidP="00661E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1E2C" w:rsidRPr="008863B9" w14:paraId="64096DA5" w14:textId="77777777" w:rsidTr="00661E2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FC78DC" w14:textId="77777777" w:rsidR="00661E2C" w:rsidRPr="008863B9" w:rsidRDefault="00661E2C" w:rsidP="00661E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CB5584D" w14:textId="77777777" w:rsidR="00661E2C" w:rsidRPr="008863B9" w:rsidRDefault="00661E2C" w:rsidP="00661E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1E2C" w14:paraId="177916ED" w14:textId="77777777" w:rsidTr="00661E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C02D74" w14:textId="77777777" w:rsidR="00661E2C" w:rsidRDefault="00661E2C" w:rsidP="00661E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CA52A" w14:textId="77777777" w:rsidR="00661E2C" w:rsidRDefault="00661E2C" w:rsidP="00661E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712D55" w14:textId="77777777" w:rsidR="009478EE" w:rsidRDefault="009478EE" w:rsidP="009478EE">
      <w:pPr>
        <w:pStyle w:val="CRCoverPage"/>
        <w:spacing w:after="0"/>
        <w:rPr>
          <w:noProof/>
          <w:sz w:val="8"/>
          <w:szCs w:val="8"/>
        </w:rPr>
      </w:pPr>
    </w:p>
    <w:p w14:paraId="5FE4E84C" w14:textId="77777777" w:rsidR="009478EE" w:rsidRDefault="009478EE" w:rsidP="009478EE">
      <w:pPr>
        <w:rPr>
          <w:noProof/>
        </w:rPr>
        <w:sectPr w:rsidR="009478E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B0A451" w14:textId="77777777" w:rsidR="009478EE" w:rsidRDefault="009478EE" w:rsidP="009478EE">
      <w:pPr>
        <w:rPr>
          <w:noProof/>
        </w:rPr>
      </w:pPr>
    </w:p>
    <w:p w14:paraId="729CA92A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58225682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7F12A644" w14:textId="77777777" w:rsidR="003E3719" w:rsidRPr="00572C75" w:rsidRDefault="007A73E5">
      <w:pPr>
        <w:pStyle w:val="TOC1"/>
        <w:rPr>
          <w:rFonts w:ascii="Calibri" w:eastAsia="Times New Roman" w:hAnsi="Calibri"/>
          <w:szCs w:val="22"/>
          <w:lang w:val="en-US" w:eastAsia="de-DE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E3719" w:rsidRPr="003A5C69">
        <w:rPr>
          <w:rFonts w:ascii="Arial" w:hAnsi="Arial" w:cs="Arial"/>
          <w:iCs/>
        </w:rPr>
        <w:t>Table of Contents</w:t>
      </w:r>
      <w:r w:rsidR="003E3719">
        <w:tab/>
      </w:r>
      <w:r w:rsidR="003E3719">
        <w:fldChar w:fldCharType="begin"/>
      </w:r>
      <w:r w:rsidR="003E3719">
        <w:instrText xml:space="preserve"> PAGEREF _Toc58225682 \h </w:instrText>
      </w:r>
      <w:r w:rsidR="003E3719">
        <w:fldChar w:fldCharType="separate"/>
      </w:r>
      <w:r w:rsidR="003E3719">
        <w:t>2</w:t>
      </w:r>
      <w:r w:rsidR="003E3719">
        <w:fldChar w:fldCharType="end"/>
      </w:r>
    </w:p>
    <w:p w14:paraId="09818235" w14:textId="77777777" w:rsidR="003E3719" w:rsidRPr="00572C75" w:rsidRDefault="003E3719">
      <w:pPr>
        <w:pStyle w:val="TOC1"/>
        <w:rPr>
          <w:rFonts w:ascii="Calibri" w:eastAsia="Times New Roman" w:hAnsi="Calibri"/>
          <w:szCs w:val="22"/>
          <w:lang w:val="en-US" w:eastAsia="de-DE"/>
        </w:rPr>
      </w:pPr>
      <w:r w:rsidRPr="003A5C69">
        <w:rPr>
          <w:b/>
        </w:rPr>
        <w:t>1</w:t>
      </w:r>
      <w:r w:rsidRPr="00572C75">
        <w:rPr>
          <w:rFonts w:ascii="Calibri" w:eastAsia="Times New Roman" w:hAnsi="Calibri"/>
          <w:szCs w:val="22"/>
          <w:lang w:val="en-US" w:eastAsia="de-DE"/>
        </w:rPr>
        <w:tab/>
      </w:r>
      <w:r w:rsidRPr="003A5C6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_Toc58225683 \h </w:instrText>
      </w:r>
      <w:r>
        <w:fldChar w:fldCharType="separate"/>
      </w:r>
      <w:r>
        <w:t>3</w:t>
      </w:r>
      <w:r>
        <w:fldChar w:fldCharType="end"/>
      </w:r>
    </w:p>
    <w:p w14:paraId="486CD656" w14:textId="77777777" w:rsidR="003E3719" w:rsidRPr="00572C75" w:rsidRDefault="003E3719">
      <w:pPr>
        <w:pStyle w:val="TOC2"/>
        <w:rPr>
          <w:rFonts w:ascii="Calibri" w:eastAsia="Times New Roman" w:hAnsi="Calibri"/>
          <w:sz w:val="22"/>
          <w:szCs w:val="22"/>
          <w:lang w:val="en-US" w:eastAsia="de-DE"/>
        </w:rPr>
      </w:pPr>
      <w:r w:rsidRPr="003A5C69">
        <w:rPr>
          <w:rFonts w:cs="Arial"/>
          <w:b/>
          <w:lang w:eastAsia="en-GB"/>
        </w:rPr>
        <w:t>1.1</w:t>
      </w:r>
      <w:r w:rsidRPr="00572C75">
        <w:rPr>
          <w:rFonts w:ascii="Calibri" w:eastAsia="Times New Roman" w:hAnsi="Calibri"/>
          <w:sz w:val="22"/>
          <w:szCs w:val="22"/>
          <w:lang w:val="en-US" w:eastAsia="de-DE"/>
        </w:rPr>
        <w:tab/>
      </w:r>
      <w:r w:rsidRPr="003A5C69">
        <w:rPr>
          <w:rFonts w:cs="Arial"/>
          <w:b/>
          <w:color w:val="000000"/>
          <w:lang w:eastAsia="en-GB"/>
        </w:rPr>
        <w:t xml:space="preserve">Correction to function </w:t>
      </w:r>
      <w:r w:rsidRPr="003A5C69">
        <w:rPr>
          <w:rFonts w:cs="Arial"/>
          <w:b/>
          <w:color w:val="000000"/>
          <w:lang w:val="en-US" w:eastAsia="en-GB"/>
        </w:rPr>
        <w:t>fl_EUTRA_RRCConnectionSetup_DeltaMCS</w:t>
      </w:r>
      <w:r>
        <w:tab/>
      </w:r>
      <w:r>
        <w:fldChar w:fldCharType="begin"/>
      </w:r>
      <w:r>
        <w:instrText xml:space="preserve"> PAGEREF _Toc58225684 \h </w:instrText>
      </w:r>
      <w:r>
        <w:fldChar w:fldCharType="separate"/>
      </w:r>
      <w:r>
        <w:t>3</w:t>
      </w:r>
      <w:r>
        <w:fldChar w:fldCharType="end"/>
      </w:r>
    </w:p>
    <w:p w14:paraId="12678C18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297628F2" w14:textId="77777777" w:rsidR="007A73E5" w:rsidRDefault="007A73E5" w:rsidP="004717EA"/>
    <w:p w14:paraId="350D968B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58225683"/>
      <w:r w:rsidRPr="00854C55">
        <w:rPr>
          <w:b/>
        </w:rPr>
        <w:t>Corrections required</w:t>
      </w:r>
      <w:bookmarkEnd w:id="2"/>
      <w:bookmarkEnd w:id="3"/>
      <w:bookmarkEnd w:id="4"/>
    </w:p>
    <w:p w14:paraId="65552909" w14:textId="77777777" w:rsidR="003F3287" w:rsidRDefault="00BF1721" w:rsidP="00BF1721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OLE_LINK12"/>
      <w:bookmarkStart w:id="6" w:name="OLE_LINK13"/>
      <w:bookmarkStart w:id="7" w:name="OLE_LINK2"/>
      <w:bookmarkStart w:id="8" w:name="OLE_LINK3"/>
      <w:bookmarkStart w:id="9" w:name="OLE_LINK10"/>
      <w:bookmarkStart w:id="10" w:name="OLE_LINK11"/>
      <w:bookmarkStart w:id="11" w:name="_Toc37249095"/>
      <w:bookmarkStart w:id="12" w:name="_Toc58225684"/>
      <w:r w:rsidRPr="00B52828"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cs="Arial"/>
          <w:b/>
          <w:color w:val="000000"/>
          <w:lang w:eastAsia="en-GB"/>
        </w:rPr>
        <w:t>f</w:t>
      </w:r>
      <w:r w:rsidRPr="00E1748E">
        <w:rPr>
          <w:rFonts w:cs="Arial"/>
          <w:b/>
          <w:color w:val="000000"/>
          <w:lang w:eastAsia="en-GB"/>
        </w:rPr>
        <w:t>unction</w:t>
      </w:r>
      <w:r w:rsidR="000F34D6">
        <w:rPr>
          <w:rFonts w:cs="Arial"/>
          <w:b/>
          <w:color w:val="000000"/>
          <w:lang w:eastAsia="en-GB"/>
        </w:rPr>
        <w:t xml:space="preserve"> </w:t>
      </w:r>
      <w:r w:rsidR="003E3719" w:rsidRPr="003E3719">
        <w:rPr>
          <w:rFonts w:cs="Arial"/>
          <w:b/>
          <w:color w:val="000000"/>
          <w:lang w:val="en-US" w:eastAsia="en-GB"/>
        </w:rPr>
        <w:t>fl_EUTRA_RRCConnectionSetup_DeltaMCS</w:t>
      </w:r>
      <w:bookmarkEnd w:id="1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F1721" w14:paraId="5D3E805B" w14:textId="77777777" w:rsidTr="000A30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4369C" w14:textId="77777777" w:rsidR="00BF1721" w:rsidRDefault="00BF1721" w:rsidP="00E814F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FA736" w14:textId="77777777" w:rsidR="00BF1721" w:rsidRPr="00CC39F9" w:rsidRDefault="003E3719" w:rsidP="00E814FE">
            <w:pPr>
              <w:rPr>
                <w:rFonts w:ascii="Arial" w:hAnsi="Arial" w:cs="Arial"/>
                <w:lang w:eastAsia="en-GB"/>
              </w:rPr>
            </w:pPr>
            <w:r w:rsidRPr="003E3719">
              <w:rPr>
                <w:rFonts w:ascii="Arial" w:hAnsi="Arial" w:cs="Arial"/>
                <w:lang w:val="de-DE" w:eastAsia="en-GB"/>
              </w:rPr>
              <w:t>fl_EUTRA_RRCConnectionSetup_DeltaMCS</w:t>
            </w:r>
          </w:p>
        </w:tc>
      </w:tr>
      <w:tr w:rsidR="007656FE" w14:paraId="5F72E5D3" w14:textId="77777777" w:rsidTr="00A7266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F16AC" w14:textId="77777777" w:rsidR="007656FE" w:rsidRDefault="007656FE" w:rsidP="007656F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A8BD" w14:textId="77777777" w:rsidR="00253265" w:rsidRDefault="00253265" w:rsidP="00253265">
            <w:pPr>
              <w:tabs>
                <w:tab w:val="left" w:pos="2184"/>
              </w:tabs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In function </w:t>
            </w:r>
            <w:r w:rsidRPr="00BE795F">
              <w:rPr>
                <w:rFonts w:ascii="Arial" w:eastAsia="Calibri" w:hAnsi="Arial" w:cs="Arial"/>
                <w:color w:val="000000"/>
              </w:rPr>
              <w:t>fl_EUTRA_RRCConnectionSetup_DeltaMCS</w:t>
            </w:r>
            <w:r>
              <w:rPr>
                <w:rFonts w:ascii="Arial" w:eastAsia="Calibri" w:hAnsi="Arial" w:cs="Arial"/>
                <w:color w:val="000000"/>
              </w:rPr>
              <w:t xml:space="preserve">, variable </w:t>
            </w:r>
            <w:r w:rsidRPr="00BE795F">
              <w:rPr>
                <w:rFonts w:ascii="Arial" w:eastAsia="Calibri" w:hAnsi="Arial" w:cs="Arial"/>
                <w:color w:val="000000"/>
              </w:rPr>
              <w:t>v_PUCCH_ConfigDedicated_r13</w:t>
            </w:r>
            <w:r>
              <w:rPr>
                <w:rFonts w:ascii="Arial" w:eastAsia="Calibri" w:hAnsi="Arial" w:cs="Arial"/>
                <w:color w:val="000000"/>
              </w:rPr>
              <w:t xml:space="preserve"> is defined to set eMTC parameters.</w:t>
            </w:r>
          </w:p>
          <w:p w14:paraId="2E4735D9" w14:textId="77777777" w:rsidR="00253265" w:rsidRDefault="00253265" w:rsidP="007F4BE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7CE9A1D7" w14:textId="77777777" w:rsidR="007F4BE2" w:rsidRPr="007F4BE2" w:rsidRDefault="007F4BE2" w:rsidP="007F4BE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V</w:t>
            </w:r>
            <w:r w:rsidRPr="007F4BE2">
              <w:rPr>
                <w:rFonts w:ascii="Arial" w:hAnsi="Arial" w:cs="Arial"/>
                <w:lang w:eastAsia="en-GB"/>
              </w:rPr>
              <w:t>ariable</w:t>
            </w:r>
            <w:r w:rsidR="00D444E0">
              <w:t xml:space="preserve"> </w:t>
            </w:r>
            <w:r w:rsidR="00D444E0" w:rsidRPr="00D444E0">
              <w:rPr>
                <w:rFonts w:ascii="Arial" w:hAnsi="Arial" w:cs="Arial"/>
                <w:lang w:eastAsia="en-GB"/>
              </w:rPr>
              <w:t>v_CE_Mode_r13</w:t>
            </w:r>
            <w:r w:rsidRPr="007F4BE2">
              <w:rPr>
                <w:rFonts w:ascii="Arial" w:hAnsi="Arial" w:cs="Arial"/>
                <w:lang w:eastAsia="en-GB"/>
              </w:rPr>
              <w:t xml:space="preserve"> is not initialized and no further assignment is done when test case is run in LTE mode, this can provoke a runtime error when </w:t>
            </w:r>
            <w:r w:rsidR="00253265">
              <w:rPr>
                <w:rFonts w:ascii="Arial" w:hAnsi="Arial" w:cs="Arial"/>
                <w:lang w:eastAsia="en-GB"/>
              </w:rPr>
              <w:t>being</w:t>
            </w:r>
            <w:r w:rsidRPr="007F4BE2">
              <w:rPr>
                <w:rFonts w:ascii="Arial" w:hAnsi="Arial" w:cs="Arial"/>
                <w:lang w:eastAsia="en-GB"/>
              </w:rPr>
              <w:t xml:space="preserve"> used as input parameter.</w:t>
            </w:r>
          </w:p>
          <w:p w14:paraId="29F2B768" w14:textId="77777777" w:rsidR="00B76E16" w:rsidRPr="009B0B50" w:rsidRDefault="00B76E16" w:rsidP="003D14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</w:tc>
      </w:tr>
      <w:tr w:rsidR="007656FE" w14:paraId="7CB0FBBA" w14:textId="77777777" w:rsidTr="00E32E4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7AFB6" w14:textId="77777777" w:rsidR="007656FE" w:rsidRDefault="007656FE" w:rsidP="007656F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ADB6" w14:textId="77777777" w:rsidR="007656FE" w:rsidRPr="00A72665" w:rsidRDefault="00253265" w:rsidP="00FC75B0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253265">
              <w:rPr>
                <w:rFonts w:cs="Arial"/>
                <w:lang w:eastAsia="en-GB"/>
              </w:rPr>
              <w:t>Initialized v_CE_Mode_r13 variable with omit value</w:t>
            </w:r>
            <w:r>
              <w:rPr>
                <w:rFonts w:cs="Arial"/>
                <w:lang w:eastAsia="en-GB"/>
              </w:rPr>
              <w:t>.</w:t>
            </w:r>
          </w:p>
        </w:tc>
      </w:tr>
      <w:tr w:rsidR="007656FE" w14:paraId="301AF7C2" w14:textId="77777777" w:rsidTr="000A30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FBE4" w14:textId="77777777" w:rsidR="007656FE" w:rsidRDefault="007656FE" w:rsidP="007656F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D3444" w14:textId="77777777" w:rsidR="007656FE" w:rsidRPr="00411482" w:rsidRDefault="003E3719" w:rsidP="007656FE">
            <w:pPr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eastAsia="en-GB"/>
              </w:rPr>
              <w:t>ATS_LTE/8_1</w:t>
            </w:r>
            <w:r w:rsidR="00411482">
              <w:rPr>
                <w:rFonts w:ascii="Arial" w:hAnsi="Arial" w:cs="Arial"/>
                <w:lang w:eastAsia="en-GB"/>
              </w:rPr>
              <w:t>/</w:t>
            </w:r>
            <w:r w:rsidRPr="003E3719">
              <w:rPr>
                <w:rFonts w:ascii="Arial" w:hAnsi="Arial" w:cs="Arial"/>
                <w:lang w:val="en-US" w:eastAsia="en-GB"/>
              </w:rPr>
              <w:t>RRC_Paging</w:t>
            </w:r>
            <w:r w:rsidR="00411482">
              <w:rPr>
                <w:rFonts w:ascii="Arial" w:hAnsi="Arial" w:cs="Arial"/>
                <w:lang w:val="en-US" w:eastAsia="en-GB"/>
              </w:rPr>
              <w:t>.ttcn</w:t>
            </w:r>
          </w:p>
        </w:tc>
      </w:tr>
      <w:tr w:rsidR="007656FE" w14:paraId="074C0542" w14:textId="77777777" w:rsidTr="000A30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FAC44" w14:textId="77777777" w:rsidR="007656FE" w:rsidRDefault="007656FE" w:rsidP="007656F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5790" w14:textId="77777777" w:rsidR="007656FE" w:rsidRDefault="007656FE" w:rsidP="007656F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0A727591" w14:textId="77777777" w:rsidR="003E3719" w:rsidRDefault="003E3719" w:rsidP="000A30FB">
      <w:pPr>
        <w:spacing w:after="0"/>
        <w:rPr>
          <w:rFonts w:ascii="Arial" w:hAnsi="Arial"/>
          <w:b/>
          <w:lang w:eastAsia="en-GB"/>
        </w:rPr>
      </w:pPr>
    </w:p>
    <w:p w14:paraId="6415052E" w14:textId="77777777" w:rsidR="000A30FB" w:rsidRDefault="000A30FB" w:rsidP="000A30F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11482" w:rsidRPr="003E3719" w14:paraId="281CB757" w14:textId="77777777" w:rsidTr="00FC75B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96D2" w14:textId="77777777" w:rsidR="00411482" w:rsidRPr="003E3719" w:rsidRDefault="00411482" w:rsidP="00411482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3E3719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34CAB95A" w14:textId="77777777" w:rsidR="003E3719" w:rsidRPr="003E3719" w:rsidRDefault="003E3719" w:rsidP="003E37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3E3719">
              <w:rPr>
                <w:rFonts w:ascii="Courier New" w:hAnsi="Courier New" w:cs="Courier New"/>
                <w:lang w:val="en-US" w:eastAsia="de-DE"/>
              </w:rPr>
              <w:t xml:space="preserve">  </w:t>
            </w:r>
            <w:r w:rsidRPr="003E3719">
              <w:rPr>
                <w:rFonts w:ascii="Courier New" w:hAnsi="Courier New" w:cs="Courier New"/>
                <w:b/>
                <w:bCs/>
                <w:lang w:val="en-US" w:eastAsia="de-DE"/>
              </w:rPr>
              <w:t>function</w:t>
            </w:r>
            <w:r w:rsidRPr="003E3719">
              <w:rPr>
                <w:rFonts w:ascii="Courier New" w:hAnsi="Courier New" w:cs="Courier New"/>
                <w:lang w:val="en-US" w:eastAsia="de-DE"/>
              </w:rPr>
              <w:t xml:space="preserve"> fl_EUTRA_RRCConnectionSetup_DeltaMCS(EUTRA_CellId_Type p_CellId,</w:t>
            </w:r>
          </w:p>
          <w:p w14:paraId="60357AF9" w14:textId="77777777" w:rsidR="003E3719" w:rsidRPr="003E3719" w:rsidRDefault="003E3719" w:rsidP="003E37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3E3719">
              <w:rPr>
                <w:rFonts w:ascii="Courier New" w:hAnsi="Courier New" w:cs="Courier New"/>
                <w:lang w:val="en-US" w:eastAsia="de-DE"/>
              </w:rPr>
              <w:t xml:space="preserve">                                                RRC_TransactionIdentifier p_RRC_TI := tsc_RRC_TI_Def) </w:t>
            </w:r>
            <w:r w:rsidRPr="003E3719">
              <w:rPr>
                <w:rFonts w:ascii="Courier New" w:hAnsi="Courier New" w:cs="Courier New"/>
                <w:b/>
                <w:bCs/>
                <w:lang w:val="en-US" w:eastAsia="de-DE"/>
              </w:rPr>
              <w:t>runs</w:t>
            </w:r>
            <w:r w:rsidRPr="003E3719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r w:rsidRPr="003E3719">
              <w:rPr>
                <w:rFonts w:ascii="Courier New" w:hAnsi="Courier New" w:cs="Courier New"/>
                <w:b/>
                <w:bCs/>
                <w:lang w:val="en-US" w:eastAsia="de-DE"/>
              </w:rPr>
              <w:t>on</w:t>
            </w:r>
            <w:r w:rsidRPr="003E3719">
              <w:rPr>
                <w:rFonts w:ascii="Courier New" w:hAnsi="Courier New" w:cs="Courier New"/>
                <w:lang w:val="en-US" w:eastAsia="de-DE"/>
              </w:rPr>
              <w:t xml:space="preserve"> EUTRA_PTC </w:t>
            </w:r>
            <w:r w:rsidRPr="003E3719">
              <w:rPr>
                <w:rFonts w:ascii="Courier New" w:hAnsi="Courier New" w:cs="Courier New"/>
                <w:b/>
                <w:bCs/>
                <w:lang w:val="en-US" w:eastAsia="de-DE"/>
              </w:rPr>
              <w:t>return</w:t>
            </w:r>
            <w:r w:rsidRPr="003E3719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r w:rsidRPr="003E3719">
              <w:rPr>
                <w:rFonts w:ascii="Courier New" w:hAnsi="Courier New" w:cs="Courier New"/>
                <w:b/>
                <w:bCs/>
                <w:lang w:val="en-US" w:eastAsia="de-DE"/>
              </w:rPr>
              <w:t>template</w:t>
            </w:r>
            <w:r w:rsidRPr="003E3719">
              <w:rPr>
                <w:rFonts w:ascii="Courier New" w:hAnsi="Courier New" w:cs="Courier New"/>
                <w:lang w:val="en-US" w:eastAsia="de-DE"/>
              </w:rPr>
              <w:t xml:space="preserve"> (</w:t>
            </w:r>
            <w:r w:rsidRPr="003E3719">
              <w:rPr>
                <w:rFonts w:ascii="Courier New" w:hAnsi="Courier New" w:cs="Courier New"/>
                <w:b/>
                <w:bCs/>
                <w:lang w:val="en-US" w:eastAsia="de-DE"/>
              </w:rPr>
              <w:t>value</w:t>
            </w:r>
            <w:r w:rsidRPr="003E3719">
              <w:rPr>
                <w:rFonts w:ascii="Courier New" w:hAnsi="Courier New" w:cs="Courier New"/>
                <w:lang w:val="en-US" w:eastAsia="de-DE"/>
              </w:rPr>
              <w:t>) DL_CCCH_Message</w:t>
            </w:r>
          </w:p>
          <w:p w14:paraId="7EBB9505" w14:textId="77777777" w:rsidR="003E3719" w:rsidRPr="003E3719" w:rsidRDefault="003E3719" w:rsidP="003E37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3E3719">
              <w:rPr>
                <w:rFonts w:ascii="Courier New" w:hAnsi="Courier New" w:cs="Courier New"/>
                <w:lang w:val="en-US" w:eastAsia="de-DE"/>
              </w:rPr>
              <w:t xml:space="preserve">  { /* @sic function introduced for implementation of R5s160020 sic@ */</w:t>
            </w:r>
          </w:p>
          <w:p w14:paraId="7D50D69A" w14:textId="77777777" w:rsidR="003E3719" w:rsidRPr="003E3719" w:rsidRDefault="003E3719" w:rsidP="003E37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3E3719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3E3719">
              <w:rPr>
                <w:rFonts w:ascii="Courier New" w:hAnsi="Courier New" w:cs="Courier New"/>
                <w:b/>
                <w:bCs/>
                <w:lang w:val="en-US" w:eastAsia="de-DE"/>
              </w:rPr>
              <w:t>var</w:t>
            </w:r>
            <w:r w:rsidRPr="003E3719">
              <w:rPr>
                <w:rFonts w:ascii="Courier New" w:hAnsi="Courier New" w:cs="Courier New"/>
                <w:lang w:val="en-US" w:eastAsia="de-DE"/>
              </w:rPr>
              <w:t xml:space="preserve"> EUTRA_FDD_TDD_CellInfo_Type v_EUTRA_FDD_TDD_Info := f_EUTRA_CellInfo_GetFDD_TDD_Info(p_CellId);</w:t>
            </w:r>
          </w:p>
          <w:p w14:paraId="2145C077" w14:textId="77777777" w:rsidR="003E3719" w:rsidRPr="003E3719" w:rsidRDefault="003E3719" w:rsidP="003E37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3E3719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3E3719">
              <w:rPr>
                <w:rFonts w:ascii="Courier New" w:hAnsi="Courier New" w:cs="Courier New"/>
                <w:b/>
                <w:bCs/>
                <w:lang w:val="en-US" w:eastAsia="de-DE"/>
              </w:rPr>
              <w:t>var</w:t>
            </w:r>
            <w:r w:rsidRPr="003E3719">
              <w:rPr>
                <w:rFonts w:ascii="Courier New" w:hAnsi="Courier New" w:cs="Courier New"/>
                <w:lang w:val="en-US" w:eastAsia="de-DE"/>
              </w:rPr>
              <w:t xml:space="preserve"> SR_PUCCH_ResourceIndex_Type v_Sr_PUCCH_ResourceIndex := f_EUTRA_CellInfo_GetSR_PUCCH_ResourceIndex(p_CellId);</w:t>
            </w:r>
          </w:p>
          <w:p w14:paraId="0BF56C13" w14:textId="77777777" w:rsidR="003E3719" w:rsidRPr="003E3719" w:rsidRDefault="003E3719" w:rsidP="003E37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3E3719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3E3719">
              <w:rPr>
                <w:rFonts w:ascii="Courier New" w:hAnsi="Courier New" w:cs="Courier New"/>
                <w:b/>
                <w:bCs/>
                <w:lang w:val="en-US" w:eastAsia="de-DE"/>
              </w:rPr>
              <w:t>var</w:t>
            </w:r>
            <w:r w:rsidRPr="003E3719">
              <w:rPr>
                <w:rFonts w:ascii="Courier New" w:hAnsi="Courier New" w:cs="Courier New"/>
                <w:lang w:val="en-US" w:eastAsia="de-DE"/>
              </w:rPr>
              <w:t xml:space="preserve"> PhysicalConfigDedicated_AntennaInfo_Type v_AntennaInfo := f_EUTRA_CellInfo_GetAntennaInfoDedicated(p_CellId);</w:t>
            </w:r>
          </w:p>
          <w:p w14:paraId="613FDC62" w14:textId="77777777" w:rsidR="003E3719" w:rsidRPr="003E3719" w:rsidRDefault="003E3719" w:rsidP="003E37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3E3719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3E3719">
              <w:rPr>
                <w:rFonts w:ascii="Courier New" w:hAnsi="Courier New" w:cs="Courier New"/>
                <w:b/>
                <w:bCs/>
                <w:lang w:val="en-US" w:eastAsia="de-DE"/>
              </w:rPr>
              <w:t>var</w:t>
            </w:r>
            <w:r w:rsidRPr="003E3719">
              <w:rPr>
                <w:rFonts w:ascii="Courier New" w:hAnsi="Courier New" w:cs="Courier New"/>
                <w:lang w:val="en-US" w:eastAsia="de-DE"/>
              </w:rPr>
              <w:t xml:space="preserve"> SR_ConfigIndex_Type v_SR_ConfigIndex := f_EUTRA_CellInfo_GetSR_ConfigIndex(p_CellId);</w:t>
            </w:r>
          </w:p>
          <w:p w14:paraId="69F68061" w14:textId="77777777" w:rsidR="003E3719" w:rsidRPr="003E3719" w:rsidRDefault="003E3719" w:rsidP="003E37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3E3719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3E3719">
              <w:rPr>
                <w:rFonts w:ascii="Courier New" w:hAnsi="Courier New" w:cs="Courier New"/>
                <w:b/>
                <w:bCs/>
                <w:lang w:val="en-US" w:eastAsia="de-DE"/>
              </w:rPr>
              <w:t>var</w:t>
            </w:r>
            <w:r w:rsidRPr="003E3719">
              <w:rPr>
                <w:rFonts w:ascii="Courier New" w:hAnsi="Courier New" w:cs="Courier New"/>
                <w:lang w:val="en-US" w:eastAsia="de-DE"/>
              </w:rPr>
              <w:t xml:space="preserve"> SysinfoType_Type v_SysinfoType := f_EUTRA_CellInfo_GetSysinfoType(p_CellId);</w:t>
            </w:r>
          </w:p>
          <w:p w14:paraId="30A7EED8" w14:textId="77777777" w:rsidR="003E3719" w:rsidRPr="003E3719" w:rsidRDefault="003E3719" w:rsidP="003E37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3E3719">
              <w:rPr>
                <w:rFonts w:ascii="Courier New" w:hAnsi="Courier New" w:cs="Courier New"/>
                <w:lang w:val="en-US" w:eastAsia="de-DE"/>
              </w:rPr>
              <w:t xml:space="preserve">    /* @sic R5-169087 eMTC sic@ */</w:t>
            </w:r>
          </w:p>
          <w:p w14:paraId="358293A2" w14:textId="77777777" w:rsidR="003E3719" w:rsidRPr="003E3719" w:rsidRDefault="003E3719" w:rsidP="003E37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3E3719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3E3719">
              <w:rPr>
                <w:rFonts w:ascii="Courier New" w:hAnsi="Courier New" w:cs="Courier New"/>
                <w:b/>
                <w:bCs/>
                <w:lang w:val="en-US" w:eastAsia="de-DE"/>
              </w:rPr>
              <w:t>var</w:t>
            </w:r>
            <w:r w:rsidRPr="003E3719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r w:rsidRPr="003E3719">
              <w:rPr>
                <w:rFonts w:ascii="Courier New" w:hAnsi="Courier New" w:cs="Courier New"/>
                <w:b/>
                <w:bCs/>
                <w:lang w:val="en-US" w:eastAsia="de-DE"/>
              </w:rPr>
              <w:t>template</w:t>
            </w:r>
            <w:r w:rsidRPr="003E3719">
              <w:rPr>
                <w:rFonts w:ascii="Courier New" w:hAnsi="Courier New" w:cs="Courier New"/>
                <w:lang w:val="en-US" w:eastAsia="de-DE"/>
              </w:rPr>
              <w:t xml:space="preserve"> (</w:t>
            </w:r>
            <w:r w:rsidRPr="003E3719">
              <w:rPr>
                <w:rFonts w:ascii="Courier New" w:hAnsi="Courier New" w:cs="Courier New"/>
                <w:b/>
                <w:bCs/>
                <w:lang w:val="en-US" w:eastAsia="de-DE"/>
              </w:rPr>
              <w:t>omit</w:t>
            </w:r>
            <w:r w:rsidRPr="003E3719">
              <w:rPr>
                <w:rFonts w:ascii="Courier New" w:hAnsi="Courier New" w:cs="Courier New"/>
                <w:lang w:val="en-US" w:eastAsia="de-DE"/>
              </w:rPr>
              <w:t>) PUCCH_ConfigDedicated v_PUCCH_ConfigDedicated := v_EUTRA_FDD_TDD_Info.pucch_Config;</w:t>
            </w:r>
          </w:p>
          <w:p w14:paraId="6D668C69" w14:textId="77777777" w:rsidR="003E3719" w:rsidRPr="003E3719" w:rsidRDefault="003E3719" w:rsidP="003E37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3E3719">
              <w:rPr>
                <w:rFonts w:ascii="Courier New" w:hAnsi="Courier New" w:cs="Courier New"/>
                <w:lang w:val="en-US" w:eastAsia="de-DE"/>
              </w:rPr>
              <w:lastRenderedPageBreak/>
              <w:t xml:space="preserve">    </w:t>
            </w:r>
            <w:r w:rsidRPr="003E3719">
              <w:rPr>
                <w:rFonts w:ascii="Courier New" w:hAnsi="Courier New" w:cs="Courier New"/>
                <w:b/>
                <w:bCs/>
                <w:lang w:val="en-US" w:eastAsia="de-DE"/>
              </w:rPr>
              <w:t>var</w:t>
            </w:r>
            <w:r w:rsidRPr="003E3719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r w:rsidRPr="003E3719">
              <w:rPr>
                <w:rFonts w:ascii="Courier New" w:hAnsi="Courier New" w:cs="Courier New"/>
                <w:b/>
                <w:bCs/>
                <w:lang w:val="en-US" w:eastAsia="de-DE"/>
              </w:rPr>
              <w:t>template</w:t>
            </w:r>
            <w:r w:rsidRPr="003E3719">
              <w:rPr>
                <w:rFonts w:ascii="Courier New" w:hAnsi="Courier New" w:cs="Courier New"/>
                <w:lang w:val="en-US" w:eastAsia="de-DE"/>
              </w:rPr>
              <w:t xml:space="preserve"> (</w:t>
            </w:r>
            <w:r w:rsidRPr="003E3719">
              <w:rPr>
                <w:rFonts w:ascii="Courier New" w:hAnsi="Courier New" w:cs="Courier New"/>
                <w:b/>
                <w:bCs/>
                <w:lang w:val="en-US" w:eastAsia="de-DE"/>
              </w:rPr>
              <w:t>omit</w:t>
            </w:r>
            <w:r w:rsidRPr="003E3719">
              <w:rPr>
                <w:rFonts w:ascii="Courier New" w:hAnsi="Courier New" w:cs="Courier New"/>
                <w:lang w:val="en-US" w:eastAsia="de-DE"/>
              </w:rPr>
              <w:t xml:space="preserve">) PUCCH_ConfigDedicated_r13 v_PUCCH_ConfigDedicated_r13 := </w:t>
            </w:r>
            <w:r w:rsidRPr="003E3719">
              <w:rPr>
                <w:rFonts w:ascii="Courier New" w:hAnsi="Courier New" w:cs="Courier New"/>
                <w:b/>
                <w:bCs/>
                <w:lang w:val="en-US" w:eastAsia="de-DE"/>
              </w:rPr>
              <w:t>omit</w:t>
            </w:r>
            <w:r w:rsidRPr="003E3719">
              <w:rPr>
                <w:rFonts w:ascii="Courier New" w:hAnsi="Courier New" w:cs="Courier New"/>
                <w:lang w:val="en-US" w:eastAsia="de-DE"/>
              </w:rPr>
              <w:t>;</w:t>
            </w:r>
          </w:p>
          <w:p w14:paraId="12257AD4" w14:textId="77777777" w:rsidR="003E3719" w:rsidRPr="003E3719" w:rsidRDefault="003E3719" w:rsidP="003E37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3E3719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3E3719">
              <w:rPr>
                <w:rFonts w:ascii="Courier New" w:hAnsi="Courier New" w:cs="Courier New"/>
                <w:b/>
                <w:bCs/>
                <w:lang w:val="en-US" w:eastAsia="de-DE"/>
              </w:rPr>
              <w:t>var</w:t>
            </w:r>
            <w:r w:rsidRPr="003E3719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r w:rsidRPr="003E3719">
              <w:rPr>
                <w:rFonts w:ascii="Courier New" w:hAnsi="Courier New" w:cs="Courier New"/>
                <w:b/>
                <w:bCs/>
                <w:lang w:val="en-US" w:eastAsia="de-DE"/>
              </w:rPr>
              <w:t>template</w:t>
            </w:r>
            <w:r w:rsidRPr="003E3719">
              <w:rPr>
                <w:rFonts w:ascii="Courier New" w:hAnsi="Courier New" w:cs="Courier New"/>
                <w:lang w:val="en-US" w:eastAsia="de-DE"/>
              </w:rPr>
              <w:t xml:space="preserve"> (</w:t>
            </w:r>
            <w:r w:rsidRPr="003E3719">
              <w:rPr>
                <w:rFonts w:ascii="Courier New" w:hAnsi="Courier New" w:cs="Courier New"/>
                <w:b/>
                <w:bCs/>
                <w:lang w:val="en-US" w:eastAsia="de-DE"/>
              </w:rPr>
              <w:t>omit</w:t>
            </w:r>
            <w:r w:rsidRPr="003E3719">
              <w:rPr>
                <w:rFonts w:ascii="Courier New" w:hAnsi="Courier New" w:cs="Courier New"/>
                <w:lang w:val="en-US" w:eastAsia="de-DE"/>
              </w:rPr>
              <w:t>) CE_Mode_r13_Type  v_CE_Mode_r13;</w:t>
            </w:r>
          </w:p>
          <w:p w14:paraId="42E5D309" w14:textId="77777777" w:rsidR="003E3719" w:rsidRPr="003E3719" w:rsidRDefault="003E3719" w:rsidP="003E3719">
            <w:pPr>
              <w:spacing w:after="0"/>
              <w:rPr>
                <w:rFonts w:ascii="Arial" w:hAnsi="Arial"/>
                <w:b/>
                <w:lang w:val="en-US" w:eastAsia="en-GB"/>
              </w:rPr>
            </w:pPr>
            <w:r w:rsidRPr="003E3719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3E3719">
              <w:rPr>
                <w:rFonts w:ascii="Courier New" w:hAnsi="Courier New" w:cs="Courier New"/>
                <w:b/>
                <w:bCs/>
                <w:lang w:val="en-US" w:eastAsia="de-DE"/>
              </w:rPr>
              <w:t>var</w:t>
            </w:r>
            <w:r w:rsidRPr="003E3719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r w:rsidRPr="003E3719">
              <w:rPr>
                <w:rFonts w:ascii="Courier New" w:hAnsi="Courier New" w:cs="Courier New"/>
                <w:b/>
                <w:bCs/>
                <w:lang w:val="en-US" w:eastAsia="de-DE"/>
              </w:rPr>
              <w:t>template</w:t>
            </w:r>
            <w:r w:rsidRPr="003E3719">
              <w:rPr>
                <w:rFonts w:ascii="Courier New" w:hAnsi="Courier New" w:cs="Courier New"/>
                <w:lang w:val="en-US" w:eastAsia="de-DE"/>
              </w:rPr>
              <w:t xml:space="preserve"> (</w:t>
            </w:r>
            <w:r w:rsidRPr="003E3719">
              <w:rPr>
                <w:rFonts w:ascii="Courier New" w:hAnsi="Courier New" w:cs="Courier New"/>
                <w:b/>
                <w:bCs/>
                <w:lang w:val="en-US" w:eastAsia="de-DE"/>
              </w:rPr>
              <w:t>omit</w:t>
            </w:r>
            <w:r w:rsidRPr="003E3719">
              <w:rPr>
                <w:rFonts w:ascii="Courier New" w:hAnsi="Courier New" w:cs="Courier New"/>
                <w:lang w:val="en-US" w:eastAsia="de-DE"/>
              </w:rPr>
              <w:t xml:space="preserve">) EPDCCH_Config_r11 v_EPDCCH_Config_r11 := </w:t>
            </w:r>
            <w:r w:rsidRPr="003E3719">
              <w:rPr>
                <w:rFonts w:ascii="Courier New" w:hAnsi="Courier New" w:cs="Courier New"/>
                <w:b/>
                <w:bCs/>
                <w:lang w:val="en-US" w:eastAsia="de-DE"/>
              </w:rPr>
              <w:t>omit</w:t>
            </w:r>
            <w:r w:rsidRPr="003E3719">
              <w:rPr>
                <w:rFonts w:ascii="Courier New" w:hAnsi="Courier New" w:cs="Courier New"/>
                <w:lang w:val="en-US" w:eastAsia="de-DE"/>
              </w:rPr>
              <w:t>;</w:t>
            </w:r>
          </w:p>
          <w:p w14:paraId="05DDC6B5" w14:textId="77777777" w:rsidR="00E32E48" w:rsidRPr="003E3719" w:rsidRDefault="00411482" w:rsidP="00411482">
            <w:pPr>
              <w:spacing w:after="0"/>
              <w:rPr>
                <w:rFonts w:ascii="Courier New" w:hAnsi="Courier New" w:cs="Courier New" w:hint="eastAsia"/>
                <w:lang w:val="en-US" w:eastAsia="de-DE"/>
              </w:rPr>
            </w:pPr>
            <w:r w:rsidRPr="003E3719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70B2572C" w14:textId="77777777" w:rsidR="000A30FB" w:rsidRPr="003E3719" w:rsidRDefault="000A30FB" w:rsidP="000A30FB">
      <w:pPr>
        <w:spacing w:after="0"/>
        <w:rPr>
          <w:rFonts w:ascii="Arial" w:hAnsi="Arial"/>
          <w:b/>
          <w:lang w:eastAsia="en-GB"/>
        </w:rPr>
      </w:pPr>
    </w:p>
    <w:p w14:paraId="04C739A2" w14:textId="77777777" w:rsidR="000A30FB" w:rsidRPr="003E3719" w:rsidRDefault="000A30FB" w:rsidP="000A30FB">
      <w:pPr>
        <w:spacing w:after="0"/>
        <w:rPr>
          <w:rFonts w:ascii="Arial" w:hAnsi="Arial"/>
          <w:b/>
          <w:lang w:eastAsia="en-GB"/>
        </w:rPr>
      </w:pPr>
    </w:p>
    <w:p w14:paraId="69FABF0F" w14:textId="77777777" w:rsidR="000A30FB" w:rsidRPr="003E3719" w:rsidRDefault="000A30FB" w:rsidP="000A30FB">
      <w:pPr>
        <w:spacing w:after="0"/>
        <w:rPr>
          <w:rFonts w:ascii="Arial" w:hAnsi="Arial"/>
          <w:b/>
          <w:lang w:eastAsia="en-GB"/>
        </w:rPr>
      </w:pPr>
      <w:r w:rsidRPr="003E3719">
        <w:rPr>
          <w:rFonts w:ascii="Arial" w:hAnsi="Arial"/>
          <w:b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11482" w:rsidRPr="003E3719" w14:paraId="5BB3005A" w14:textId="77777777" w:rsidTr="003926A3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A007" w14:textId="77777777" w:rsidR="00411482" w:rsidRPr="003E3719" w:rsidRDefault="00411482" w:rsidP="0041148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3E3719">
              <w:rPr>
                <w:rFonts w:ascii="Courier New" w:hAnsi="Courier New" w:cs="Courier New"/>
                <w:b/>
                <w:lang w:eastAsia="de-DE"/>
              </w:rPr>
              <w:t>&lt;&lt;SKIPPED CODE&gt;&gt;</w:t>
            </w:r>
          </w:p>
          <w:p w14:paraId="088816DF" w14:textId="77777777" w:rsidR="003E3719" w:rsidRPr="003E3719" w:rsidRDefault="003E3719" w:rsidP="003E37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3E3719">
              <w:rPr>
                <w:rFonts w:ascii="Courier New" w:hAnsi="Courier New" w:cs="Courier New"/>
                <w:lang w:val="en-US" w:eastAsia="de-DE"/>
              </w:rPr>
              <w:t xml:space="preserve">  </w:t>
            </w:r>
            <w:r w:rsidRPr="003E3719">
              <w:rPr>
                <w:rFonts w:ascii="Courier New" w:hAnsi="Courier New" w:cs="Courier New"/>
                <w:b/>
                <w:bCs/>
                <w:lang w:val="en-US" w:eastAsia="de-DE"/>
              </w:rPr>
              <w:t>function</w:t>
            </w:r>
            <w:r w:rsidRPr="003E3719">
              <w:rPr>
                <w:rFonts w:ascii="Courier New" w:hAnsi="Courier New" w:cs="Courier New"/>
                <w:lang w:val="en-US" w:eastAsia="de-DE"/>
              </w:rPr>
              <w:t xml:space="preserve"> fl_EUTRA_RRCConnectionSetup_DeltaMCS(EUTRA_CellId_Type p_CellId,</w:t>
            </w:r>
          </w:p>
          <w:p w14:paraId="67E212D2" w14:textId="77777777" w:rsidR="003E3719" w:rsidRPr="003E3719" w:rsidRDefault="003E3719" w:rsidP="003E37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3E3719">
              <w:rPr>
                <w:rFonts w:ascii="Courier New" w:hAnsi="Courier New" w:cs="Courier New"/>
                <w:lang w:val="en-US" w:eastAsia="de-DE"/>
              </w:rPr>
              <w:t xml:space="preserve">                                                RRC_TransactionIdentifier p_RRC_TI := tsc_RRC_TI_Def) </w:t>
            </w:r>
            <w:r w:rsidRPr="003E3719">
              <w:rPr>
                <w:rFonts w:ascii="Courier New" w:hAnsi="Courier New" w:cs="Courier New"/>
                <w:b/>
                <w:bCs/>
                <w:lang w:val="en-US" w:eastAsia="de-DE"/>
              </w:rPr>
              <w:t>runs</w:t>
            </w:r>
            <w:r w:rsidRPr="003E3719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r w:rsidRPr="003E3719">
              <w:rPr>
                <w:rFonts w:ascii="Courier New" w:hAnsi="Courier New" w:cs="Courier New"/>
                <w:b/>
                <w:bCs/>
                <w:lang w:val="en-US" w:eastAsia="de-DE"/>
              </w:rPr>
              <w:t>on</w:t>
            </w:r>
            <w:r w:rsidRPr="003E3719">
              <w:rPr>
                <w:rFonts w:ascii="Courier New" w:hAnsi="Courier New" w:cs="Courier New"/>
                <w:lang w:val="en-US" w:eastAsia="de-DE"/>
              </w:rPr>
              <w:t xml:space="preserve"> EUTRA_PTC </w:t>
            </w:r>
            <w:r w:rsidRPr="003E3719">
              <w:rPr>
                <w:rFonts w:ascii="Courier New" w:hAnsi="Courier New" w:cs="Courier New"/>
                <w:b/>
                <w:bCs/>
                <w:lang w:val="en-US" w:eastAsia="de-DE"/>
              </w:rPr>
              <w:t>return</w:t>
            </w:r>
            <w:r w:rsidRPr="003E3719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r w:rsidRPr="003E3719">
              <w:rPr>
                <w:rFonts w:ascii="Courier New" w:hAnsi="Courier New" w:cs="Courier New"/>
                <w:b/>
                <w:bCs/>
                <w:lang w:val="en-US" w:eastAsia="de-DE"/>
              </w:rPr>
              <w:t>template</w:t>
            </w:r>
            <w:r w:rsidRPr="003E3719">
              <w:rPr>
                <w:rFonts w:ascii="Courier New" w:hAnsi="Courier New" w:cs="Courier New"/>
                <w:lang w:val="en-US" w:eastAsia="de-DE"/>
              </w:rPr>
              <w:t xml:space="preserve"> (</w:t>
            </w:r>
            <w:r w:rsidRPr="003E3719">
              <w:rPr>
                <w:rFonts w:ascii="Courier New" w:hAnsi="Courier New" w:cs="Courier New"/>
                <w:b/>
                <w:bCs/>
                <w:lang w:val="en-US" w:eastAsia="de-DE"/>
              </w:rPr>
              <w:t>value</w:t>
            </w:r>
            <w:r w:rsidRPr="003E3719">
              <w:rPr>
                <w:rFonts w:ascii="Courier New" w:hAnsi="Courier New" w:cs="Courier New"/>
                <w:lang w:val="en-US" w:eastAsia="de-DE"/>
              </w:rPr>
              <w:t>) DL_CCCH_Message</w:t>
            </w:r>
          </w:p>
          <w:p w14:paraId="66F8E9C3" w14:textId="77777777" w:rsidR="003E3719" w:rsidRPr="003E3719" w:rsidRDefault="003E3719" w:rsidP="003E37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3E3719">
              <w:rPr>
                <w:rFonts w:ascii="Courier New" w:hAnsi="Courier New" w:cs="Courier New"/>
                <w:lang w:val="en-US" w:eastAsia="de-DE"/>
              </w:rPr>
              <w:t xml:space="preserve">  { /* @sic function introduced for implementation of R5s160020 sic@ */</w:t>
            </w:r>
          </w:p>
          <w:p w14:paraId="762CD81F" w14:textId="77777777" w:rsidR="003E3719" w:rsidRPr="003E3719" w:rsidRDefault="003E3719" w:rsidP="003E37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3E3719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3E3719">
              <w:rPr>
                <w:rFonts w:ascii="Courier New" w:hAnsi="Courier New" w:cs="Courier New"/>
                <w:b/>
                <w:bCs/>
                <w:lang w:val="en-US" w:eastAsia="de-DE"/>
              </w:rPr>
              <w:t>var</w:t>
            </w:r>
            <w:r w:rsidRPr="003E3719">
              <w:rPr>
                <w:rFonts w:ascii="Courier New" w:hAnsi="Courier New" w:cs="Courier New"/>
                <w:lang w:val="en-US" w:eastAsia="de-DE"/>
              </w:rPr>
              <w:t xml:space="preserve"> EUTRA_FDD_TDD_CellInfo_Type v_EUTRA_FDD_TDD_Info := f_EUTRA_CellInfo_GetFDD_TDD_Info(p_CellId);</w:t>
            </w:r>
          </w:p>
          <w:p w14:paraId="316C07E3" w14:textId="77777777" w:rsidR="003E3719" w:rsidRPr="003E3719" w:rsidRDefault="003E3719" w:rsidP="003E37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3E3719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3E3719">
              <w:rPr>
                <w:rFonts w:ascii="Courier New" w:hAnsi="Courier New" w:cs="Courier New"/>
                <w:b/>
                <w:bCs/>
                <w:lang w:val="en-US" w:eastAsia="de-DE"/>
              </w:rPr>
              <w:t>var</w:t>
            </w:r>
            <w:r w:rsidRPr="003E3719">
              <w:rPr>
                <w:rFonts w:ascii="Courier New" w:hAnsi="Courier New" w:cs="Courier New"/>
                <w:lang w:val="en-US" w:eastAsia="de-DE"/>
              </w:rPr>
              <w:t xml:space="preserve"> SR_PUCCH_ResourceIndex_Type v_Sr_PUCCH_ResourceIndex := f_EUTRA_CellInfo_GetSR_PUCCH_ResourceIndex(p_CellId);</w:t>
            </w:r>
          </w:p>
          <w:p w14:paraId="1877553A" w14:textId="77777777" w:rsidR="003E3719" w:rsidRPr="003E3719" w:rsidRDefault="003E3719" w:rsidP="003E37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3E3719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3E3719">
              <w:rPr>
                <w:rFonts w:ascii="Courier New" w:hAnsi="Courier New" w:cs="Courier New"/>
                <w:b/>
                <w:bCs/>
                <w:lang w:val="en-US" w:eastAsia="de-DE"/>
              </w:rPr>
              <w:t>var</w:t>
            </w:r>
            <w:r w:rsidRPr="003E3719">
              <w:rPr>
                <w:rFonts w:ascii="Courier New" w:hAnsi="Courier New" w:cs="Courier New"/>
                <w:lang w:val="en-US" w:eastAsia="de-DE"/>
              </w:rPr>
              <w:t xml:space="preserve"> PhysicalConfigDedicated_AntennaInfo_Type v_AntennaInfo := f_EUTRA_CellInfo_GetAntennaInfoDedicated(p_CellId);</w:t>
            </w:r>
          </w:p>
          <w:p w14:paraId="350D49AB" w14:textId="77777777" w:rsidR="003E3719" w:rsidRPr="003E3719" w:rsidRDefault="003E3719" w:rsidP="003E37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3E3719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3E3719">
              <w:rPr>
                <w:rFonts w:ascii="Courier New" w:hAnsi="Courier New" w:cs="Courier New"/>
                <w:b/>
                <w:bCs/>
                <w:lang w:val="en-US" w:eastAsia="de-DE"/>
              </w:rPr>
              <w:t>var</w:t>
            </w:r>
            <w:r w:rsidRPr="003E3719">
              <w:rPr>
                <w:rFonts w:ascii="Courier New" w:hAnsi="Courier New" w:cs="Courier New"/>
                <w:lang w:val="en-US" w:eastAsia="de-DE"/>
              </w:rPr>
              <w:t xml:space="preserve"> SR_ConfigIndex_Type v_SR_ConfigIndex := f_EUTRA_CellInfo_GetSR_ConfigIndex(p_CellId);</w:t>
            </w:r>
          </w:p>
          <w:p w14:paraId="59CFF66B" w14:textId="77777777" w:rsidR="003E3719" w:rsidRPr="003E3719" w:rsidRDefault="003E3719" w:rsidP="003E37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3E3719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3E3719">
              <w:rPr>
                <w:rFonts w:ascii="Courier New" w:hAnsi="Courier New" w:cs="Courier New"/>
                <w:b/>
                <w:bCs/>
                <w:lang w:val="en-US" w:eastAsia="de-DE"/>
              </w:rPr>
              <w:t>var</w:t>
            </w:r>
            <w:r w:rsidRPr="003E3719">
              <w:rPr>
                <w:rFonts w:ascii="Courier New" w:hAnsi="Courier New" w:cs="Courier New"/>
                <w:lang w:val="en-US" w:eastAsia="de-DE"/>
              </w:rPr>
              <w:t xml:space="preserve"> SysinfoType_Type v_SysinfoType := f_EUTRA_CellInfo_GetSysinfoType(p_CellId);</w:t>
            </w:r>
          </w:p>
          <w:p w14:paraId="1A2D43C9" w14:textId="77777777" w:rsidR="003E3719" w:rsidRPr="003E3719" w:rsidRDefault="003E3719" w:rsidP="003E37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3E3719">
              <w:rPr>
                <w:rFonts w:ascii="Courier New" w:hAnsi="Courier New" w:cs="Courier New"/>
                <w:lang w:val="en-US" w:eastAsia="de-DE"/>
              </w:rPr>
              <w:t xml:space="preserve">    /* @sic R5-169087 eMTC sic@ */</w:t>
            </w:r>
          </w:p>
          <w:p w14:paraId="558E327C" w14:textId="77777777" w:rsidR="003E3719" w:rsidRPr="003E3719" w:rsidRDefault="003E3719" w:rsidP="003E37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3E3719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3E3719">
              <w:rPr>
                <w:rFonts w:ascii="Courier New" w:hAnsi="Courier New" w:cs="Courier New"/>
                <w:b/>
                <w:bCs/>
                <w:lang w:val="en-US" w:eastAsia="de-DE"/>
              </w:rPr>
              <w:t>var</w:t>
            </w:r>
            <w:r w:rsidRPr="003E3719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r w:rsidRPr="003E3719">
              <w:rPr>
                <w:rFonts w:ascii="Courier New" w:hAnsi="Courier New" w:cs="Courier New"/>
                <w:b/>
                <w:bCs/>
                <w:lang w:val="en-US" w:eastAsia="de-DE"/>
              </w:rPr>
              <w:t>template</w:t>
            </w:r>
            <w:r w:rsidRPr="003E3719">
              <w:rPr>
                <w:rFonts w:ascii="Courier New" w:hAnsi="Courier New" w:cs="Courier New"/>
                <w:lang w:val="en-US" w:eastAsia="de-DE"/>
              </w:rPr>
              <w:t xml:space="preserve"> (</w:t>
            </w:r>
            <w:r w:rsidRPr="003E3719">
              <w:rPr>
                <w:rFonts w:ascii="Courier New" w:hAnsi="Courier New" w:cs="Courier New"/>
                <w:b/>
                <w:bCs/>
                <w:lang w:val="en-US" w:eastAsia="de-DE"/>
              </w:rPr>
              <w:t>omit</w:t>
            </w:r>
            <w:r w:rsidRPr="003E3719">
              <w:rPr>
                <w:rFonts w:ascii="Courier New" w:hAnsi="Courier New" w:cs="Courier New"/>
                <w:lang w:val="en-US" w:eastAsia="de-DE"/>
              </w:rPr>
              <w:t>) PUCCH_ConfigDedicated v_PUCCH_ConfigDedicated := v_EUTRA_FDD_TDD_Info.pucch_Config;</w:t>
            </w:r>
          </w:p>
          <w:p w14:paraId="4B33AF4A" w14:textId="77777777" w:rsidR="003E3719" w:rsidRPr="003E3719" w:rsidRDefault="003E3719" w:rsidP="003E37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3E3719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3E3719">
              <w:rPr>
                <w:rFonts w:ascii="Courier New" w:hAnsi="Courier New" w:cs="Courier New"/>
                <w:b/>
                <w:bCs/>
                <w:lang w:val="en-US" w:eastAsia="de-DE"/>
              </w:rPr>
              <w:t>var</w:t>
            </w:r>
            <w:r w:rsidRPr="003E3719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r w:rsidRPr="003E3719">
              <w:rPr>
                <w:rFonts w:ascii="Courier New" w:hAnsi="Courier New" w:cs="Courier New"/>
                <w:b/>
                <w:bCs/>
                <w:lang w:val="en-US" w:eastAsia="de-DE"/>
              </w:rPr>
              <w:t>template</w:t>
            </w:r>
            <w:r w:rsidRPr="003E3719">
              <w:rPr>
                <w:rFonts w:ascii="Courier New" w:hAnsi="Courier New" w:cs="Courier New"/>
                <w:lang w:val="en-US" w:eastAsia="de-DE"/>
              </w:rPr>
              <w:t xml:space="preserve"> (</w:t>
            </w:r>
            <w:r w:rsidRPr="003E3719">
              <w:rPr>
                <w:rFonts w:ascii="Courier New" w:hAnsi="Courier New" w:cs="Courier New"/>
                <w:b/>
                <w:bCs/>
                <w:lang w:val="en-US" w:eastAsia="de-DE"/>
              </w:rPr>
              <w:t>omit</w:t>
            </w:r>
            <w:r w:rsidRPr="003E3719">
              <w:rPr>
                <w:rFonts w:ascii="Courier New" w:hAnsi="Courier New" w:cs="Courier New"/>
                <w:lang w:val="en-US" w:eastAsia="de-DE"/>
              </w:rPr>
              <w:t xml:space="preserve">) PUCCH_ConfigDedicated_r13 v_PUCCH_ConfigDedicated_r13 := </w:t>
            </w:r>
            <w:r w:rsidRPr="003E3719">
              <w:rPr>
                <w:rFonts w:ascii="Courier New" w:hAnsi="Courier New" w:cs="Courier New"/>
                <w:b/>
                <w:bCs/>
                <w:lang w:val="en-US" w:eastAsia="de-DE"/>
              </w:rPr>
              <w:t>omit</w:t>
            </w:r>
            <w:r w:rsidRPr="003E3719">
              <w:rPr>
                <w:rFonts w:ascii="Courier New" w:hAnsi="Courier New" w:cs="Courier New"/>
                <w:lang w:val="en-US" w:eastAsia="de-DE"/>
              </w:rPr>
              <w:t>;</w:t>
            </w:r>
          </w:p>
          <w:p w14:paraId="18D88779" w14:textId="77777777" w:rsidR="003E3719" w:rsidRPr="003E3719" w:rsidRDefault="003E3719" w:rsidP="003E37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3E3719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3E3719">
              <w:rPr>
                <w:rFonts w:ascii="Courier New" w:hAnsi="Courier New" w:cs="Courier New"/>
                <w:b/>
                <w:bCs/>
                <w:lang w:val="en-US" w:eastAsia="de-DE"/>
              </w:rPr>
              <w:t>var</w:t>
            </w:r>
            <w:r w:rsidRPr="003E3719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r w:rsidRPr="003E3719">
              <w:rPr>
                <w:rFonts w:ascii="Courier New" w:hAnsi="Courier New" w:cs="Courier New"/>
                <w:b/>
                <w:bCs/>
                <w:lang w:val="en-US" w:eastAsia="de-DE"/>
              </w:rPr>
              <w:t>template</w:t>
            </w:r>
            <w:r w:rsidRPr="003E3719">
              <w:rPr>
                <w:rFonts w:ascii="Courier New" w:hAnsi="Courier New" w:cs="Courier New"/>
                <w:lang w:val="en-US" w:eastAsia="de-DE"/>
              </w:rPr>
              <w:t xml:space="preserve"> (</w:t>
            </w:r>
            <w:r w:rsidRPr="003E3719">
              <w:rPr>
                <w:rFonts w:ascii="Courier New" w:hAnsi="Courier New" w:cs="Courier New"/>
                <w:b/>
                <w:bCs/>
                <w:lang w:val="en-US" w:eastAsia="de-DE"/>
              </w:rPr>
              <w:t>omit</w:t>
            </w:r>
            <w:r w:rsidRPr="003E3719">
              <w:rPr>
                <w:rFonts w:ascii="Courier New" w:hAnsi="Courier New" w:cs="Courier New"/>
                <w:lang w:val="en-US" w:eastAsia="de-DE"/>
              </w:rPr>
              <w:t xml:space="preserve">) CE_Mode_r13_Type  v_CE_Mode_r13 </w:t>
            </w:r>
            <w:r w:rsidRPr="003E3719">
              <w:rPr>
                <w:rFonts w:ascii="Courier New" w:hAnsi="Courier New" w:cs="Courier New"/>
                <w:highlight w:val="yellow"/>
                <w:lang w:val="en-US" w:eastAsia="de-DE"/>
              </w:rPr>
              <w:t xml:space="preserve">:= </w:t>
            </w:r>
            <w:r w:rsidRPr="003E3719">
              <w:rPr>
                <w:rFonts w:ascii="Courier New" w:hAnsi="Courier New" w:cs="Courier New"/>
                <w:b/>
                <w:bCs/>
                <w:highlight w:val="yellow"/>
                <w:lang w:val="en-US" w:eastAsia="de-DE"/>
              </w:rPr>
              <w:t>omit</w:t>
            </w:r>
            <w:r w:rsidRPr="003E3719">
              <w:rPr>
                <w:rFonts w:ascii="Courier New" w:hAnsi="Courier New" w:cs="Courier New"/>
                <w:lang w:val="en-US" w:eastAsia="de-DE"/>
              </w:rPr>
              <w:t>;</w:t>
            </w:r>
          </w:p>
          <w:p w14:paraId="45D1DB6A" w14:textId="77777777" w:rsidR="003E3719" w:rsidRPr="003E3719" w:rsidRDefault="003E3719" w:rsidP="003E37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de-DE"/>
              </w:rPr>
            </w:pPr>
            <w:r w:rsidRPr="003E3719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3E3719">
              <w:rPr>
                <w:rFonts w:ascii="Courier New" w:hAnsi="Courier New" w:cs="Courier New"/>
                <w:b/>
                <w:bCs/>
                <w:lang w:val="en-US" w:eastAsia="de-DE"/>
              </w:rPr>
              <w:t>var</w:t>
            </w:r>
            <w:r w:rsidRPr="003E3719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r w:rsidRPr="003E3719">
              <w:rPr>
                <w:rFonts w:ascii="Courier New" w:hAnsi="Courier New" w:cs="Courier New"/>
                <w:b/>
                <w:bCs/>
                <w:lang w:val="en-US" w:eastAsia="de-DE"/>
              </w:rPr>
              <w:t>template</w:t>
            </w:r>
            <w:r w:rsidRPr="003E3719">
              <w:rPr>
                <w:rFonts w:ascii="Courier New" w:hAnsi="Courier New" w:cs="Courier New"/>
                <w:lang w:val="en-US" w:eastAsia="de-DE"/>
              </w:rPr>
              <w:t xml:space="preserve"> (</w:t>
            </w:r>
            <w:r w:rsidRPr="003E3719">
              <w:rPr>
                <w:rFonts w:ascii="Courier New" w:hAnsi="Courier New" w:cs="Courier New"/>
                <w:b/>
                <w:bCs/>
                <w:lang w:val="en-US" w:eastAsia="de-DE"/>
              </w:rPr>
              <w:t>omit</w:t>
            </w:r>
            <w:r w:rsidRPr="003E3719">
              <w:rPr>
                <w:rFonts w:ascii="Courier New" w:hAnsi="Courier New" w:cs="Courier New"/>
                <w:lang w:val="en-US" w:eastAsia="de-DE"/>
              </w:rPr>
              <w:t xml:space="preserve">) EPDCCH_Config_r11 v_EPDCCH_Config_r11 := </w:t>
            </w:r>
            <w:r w:rsidRPr="003E3719">
              <w:rPr>
                <w:rFonts w:ascii="Courier New" w:hAnsi="Courier New" w:cs="Courier New"/>
                <w:b/>
                <w:bCs/>
                <w:lang w:val="en-US" w:eastAsia="de-DE"/>
              </w:rPr>
              <w:t>omit</w:t>
            </w:r>
            <w:r w:rsidRPr="003E3719">
              <w:rPr>
                <w:rFonts w:ascii="Courier New" w:hAnsi="Courier New" w:cs="Courier New"/>
                <w:lang w:val="en-US" w:eastAsia="de-DE"/>
              </w:rPr>
              <w:t>;</w:t>
            </w:r>
          </w:p>
          <w:p w14:paraId="1EDB3CAA" w14:textId="77777777" w:rsidR="00BF53F2" w:rsidRPr="003E3719" w:rsidRDefault="00411482" w:rsidP="0041148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3E3719">
              <w:rPr>
                <w:rFonts w:ascii="Courier New" w:hAnsi="Courier New" w:cs="Courier New"/>
                <w:b/>
                <w:lang w:eastAsia="de-DE"/>
              </w:rPr>
              <w:t>&lt;&lt;SKIPPED CODE&gt;&gt;</w:t>
            </w:r>
          </w:p>
        </w:tc>
      </w:tr>
      <w:bookmarkEnd w:id="5"/>
      <w:bookmarkEnd w:id="6"/>
      <w:bookmarkEnd w:id="7"/>
      <w:bookmarkEnd w:id="8"/>
      <w:bookmarkEnd w:id="9"/>
      <w:bookmarkEnd w:id="10"/>
      <w:bookmarkEnd w:id="11"/>
    </w:tbl>
    <w:p w14:paraId="7D21582E" w14:textId="77777777" w:rsidR="005D27CA" w:rsidRDefault="005D27CA" w:rsidP="00BF1721">
      <w:pPr>
        <w:rPr>
          <w:lang w:eastAsia="en-GB"/>
        </w:rPr>
      </w:pPr>
    </w:p>
    <w:sectPr w:rsidR="005D27CA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1FE614" w14:textId="77777777" w:rsidR="00836431" w:rsidRDefault="00836431">
      <w:r>
        <w:separator/>
      </w:r>
    </w:p>
  </w:endnote>
  <w:endnote w:type="continuationSeparator" w:id="0">
    <w:p w14:paraId="04BD9835" w14:textId="77777777" w:rsidR="00836431" w:rsidRDefault="00836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Arial Unicode MS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40D49A" w14:textId="77777777" w:rsidR="00836431" w:rsidRDefault="00836431">
      <w:r>
        <w:separator/>
      </w:r>
    </w:p>
  </w:footnote>
  <w:footnote w:type="continuationSeparator" w:id="0">
    <w:p w14:paraId="5AE8D8BD" w14:textId="77777777" w:rsidR="00836431" w:rsidRDefault="008364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F29C2E" w14:textId="77777777" w:rsidR="009478EE" w:rsidRDefault="009478E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B51CB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A9F9E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D1A65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7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4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1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2"/>
  </w:num>
  <w:num w:numId="5">
    <w:abstractNumId w:val="7"/>
  </w:num>
  <w:num w:numId="6">
    <w:abstractNumId w:val="13"/>
  </w:num>
  <w:num w:numId="7">
    <w:abstractNumId w:val="20"/>
  </w:num>
  <w:num w:numId="8">
    <w:abstractNumId w:val="4"/>
  </w:num>
  <w:num w:numId="9">
    <w:abstractNumId w:val="11"/>
  </w:num>
  <w:num w:numId="10">
    <w:abstractNumId w:val="22"/>
  </w:num>
  <w:num w:numId="11">
    <w:abstractNumId w:val="8"/>
  </w:num>
  <w:num w:numId="12">
    <w:abstractNumId w:val="14"/>
  </w:num>
  <w:num w:numId="13">
    <w:abstractNumId w:val="2"/>
  </w:num>
  <w:num w:numId="14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0"/>
  </w:num>
  <w:num w:numId="16">
    <w:abstractNumId w:val="1"/>
  </w:num>
  <w:num w:numId="17">
    <w:abstractNumId w:val="3"/>
  </w:num>
  <w:num w:numId="18">
    <w:abstractNumId w:val="15"/>
  </w:num>
  <w:num w:numId="19">
    <w:abstractNumId w:val="21"/>
  </w:num>
  <w:num w:numId="20">
    <w:abstractNumId w:val="19"/>
  </w:num>
  <w:num w:numId="21">
    <w:abstractNumId w:val="6"/>
  </w:num>
  <w:num w:numId="22">
    <w:abstractNumId w:val="16"/>
  </w:num>
  <w:num w:numId="23">
    <w:abstractNumId w:val="18"/>
  </w:num>
  <w:num w:numId="24">
    <w:abstractNumId w:val="9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833"/>
    <w:rsid w:val="00011C14"/>
    <w:rsid w:val="00022E4A"/>
    <w:rsid w:val="00024866"/>
    <w:rsid w:val="0003364E"/>
    <w:rsid w:val="0003629C"/>
    <w:rsid w:val="00054E62"/>
    <w:rsid w:val="00057DBD"/>
    <w:rsid w:val="000614B3"/>
    <w:rsid w:val="000749BF"/>
    <w:rsid w:val="0009581D"/>
    <w:rsid w:val="00096F61"/>
    <w:rsid w:val="000A1C38"/>
    <w:rsid w:val="000A30FB"/>
    <w:rsid w:val="000A4903"/>
    <w:rsid w:val="000A6394"/>
    <w:rsid w:val="000B7FED"/>
    <w:rsid w:val="000C038A"/>
    <w:rsid w:val="000C6598"/>
    <w:rsid w:val="000D40AB"/>
    <w:rsid w:val="000F119F"/>
    <w:rsid w:val="000F34D6"/>
    <w:rsid w:val="001109AC"/>
    <w:rsid w:val="0011415B"/>
    <w:rsid w:val="001209DE"/>
    <w:rsid w:val="0012136E"/>
    <w:rsid w:val="00126237"/>
    <w:rsid w:val="001302CE"/>
    <w:rsid w:val="00145D43"/>
    <w:rsid w:val="00146DCF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E41F3"/>
    <w:rsid w:val="001F1817"/>
    <w:rsid w:val="001F406A"/>
    <w:rsid w:val="002040A1"/>
    <w:rsid w:val="00221C5A"/>
    <w:rsid w:val="00245CA4"/>
    <w:rsid w:val="00253265"/>
    <w:rsid w:val="002564C6"/>
    <w:rsid w:val="0026004D"/>
    <w:rsid w:val="00263668"/>
    <w:rsid w:val="002640DD"/>
    <w:rsid w:val="00275D12"/>
    <w:rsid w:val="00284FEB"/>
    <w:rsid w:val="002860C4"/>
    <w:rsid w:val="002A4DCB"/>
    <w:rsid w:val="002B5741"/>
    <w:rsid w:val="002C7E01"/>
    <w:rsid w:val="002F45F1"/>
    <w:rsid w:val="002F7D40"/>
    <w:rsid w:val="00305409"/>
    <w:rsid w:val="00310217"/>
    <w:rsid w:val="0031061D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3719"/>
    <w:rsid w:val="003E51C2"/>
    <w:rsid w:val="003F3287"/>
    <w:rsid w:val="00410371"/>
    <w:rsid w:val="00411482"/>
    <w:rsid w:val="00412379"/>
    <w:rsid w:val="004153A1"/>
    <w:rsid w:val="004242F1"/>
    <w:rsid w:val="0043163D"/>
    <w:rsid w:val="00433730"/>
    <w:rsid w:val="00440D0A"/>
    <w:rsid w:val="00446488"/>
    <w:rsid w:val="00461008"/>
    <w:rsid w:val="00461F12"/>
    <w:rsid w:val="004635E5"/>
    <w:rsid w:val="004717EA"/>
    <w:rsid w:val="00482B43"/>
    <w:rsid w:val="00495060"/>
    <w:rsid w:val="004B01A5"/>
    <w:rsid w:val="004B2C2D"/>
    <w:rsid w:val="004B526E"/>
    <w:rsid w:val="004B75B7"/>
    <w:rsid w:val="004D455F"/>
    <w:rsid w:val="004F661B"/>
    <w:rsid w:val="005045C7"/>
    <w:rsid w:val="005105E0"/>
    <w:rsid w:val="0051196A"/>
    <w:rsid w:val="005135A1"/>
    <w:rsid w:val="0051580D"/>
    <w:rsid w:val="005279F5"/>
    <w:rsid w:val="00547111"/>
    <w:rsid w:val="00550D59"/>
    <w:rsid w:val="00564EDF"/>
    <w:rsid w:val="0056673A"/>
    <w:rsid w:val="00566F6F"/>
    <w:rsid w:val="00572C75"/>
    <w:rsid w:val="0058240F"/>
    <w:rsid w:val="00585ED0"/>
    <w:rsid w:val="00592D74"/>
    <w:rsid w:val="00596753"/>
    <w:rsid w:val="005B4127"/>
    <w:rsid w:val="005D27CA"/>
    <w:rsid w:val="005E18C6"/>
    <w:rsid w:val="005E2C44"/>
    <w:rsid w:val="005E42FB"/>
    <w:rsid w:val="005F391D"/>
    <w:rsid w:val="006006C1"/>
    <w:rsid w:val="00607D71"/>
    <w:rsid w:val="00610C5B"/>
    <w:rsid w:val="00613D6B"/>
    <w:rsid w:val="00617D68"/>
    <w:rsid w:val="00620F69"/>
    <w:rsid w:val="00621188"/>
    <w:rsid w:val="006257ED"/>
    <w:rsid w:val="00625935"/>
    <w:rsid w:val="00644586"/>
    <w:rsid w:val="00652A36"/>
    <w:rsid w:val="0065364E"/>
    <w:rsid w:val="006537B5"/>
    <w:rsid w:val="00661E2C"/>
    <w:rsid w:val="00667016"/>
    <w:rsid w:val="0068444E"/>
    <w:rsid w:val="00695808"/>
    <w:rsid w:val="006A6982"/>
    <w:rsid w:val="006A737E"/>
    <w:rsid w:val="006B46FB"/>
    <w:rsid w:val="006B5BD8"/>
    <w:rsid w:val="006B7B2F"/>
    <w:rsid w:val="006D0191"/>
    <w:rsid w:val="006E21FB"/>
    <w:rsid w:val="006E5627"/>
    <w:rsid w:val="006F6B99"/>
    <w:rsid w:val="006F7B09"/>
    <w:rsid w:val="007101FB"/>
    <w:rsid w:val="0072522A"/>
    <w:rsid w:val="0073208D"/>
    <w:rsid w:val="0073742E"/>
    <w:rsid w:val="0073773F"/>
    <w:rsid w:val="00755C92"/>
    <w:rsid w:val="00762213"/>
    <w:rsid w:val="00763BA2"/>
    <w:rsid w:val="007656FE"/>
    <w:rsid w:val="00792342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4BE2"/>
    <w:rsid w:val="007F7259"/>
    <w:rsid w:val="00800A71"/>
    <w:rsid w:val="00801CF0"/>
    <w:rsid w:val="008040A8"/>
    <w:rsid w:val="00825391"/>
    <w:rsid w:val="008279FA"/>
    <w:rsid w:val="00836431"/>
    <w:rsid w:val="0085441A"/>
    <w:rsid w:val="008626E7"/>
    <w:rsid w:val="00870EE7"/>
    <w:rsid w:val="0087510D"/>
    <w:rsid w:val="00883A39"/>
    <w:rsid w:val="008863B9"/>
    <w:rsid w:val="0089088C"/>
    <w:rsid w:val="008A45A6"/>
    <w:rsid w:val="008B2743"/>
    <w:rsid w:val="008E6B1F"/>
    <w:rsid w:val="008F686C"/>
    <w:rsid w:val="00901400"/>
    <w:rsid w:val="00904EBA"/>
    <w:rsid w:val="0091261A"/>
    <w:rsid w:val="00913E0B"/>
    <w:rsid w:val="009148DE"/>
    <w:rsid w:val="00916386"/>
    <w:rsid w:val="00941E30"/>
    <w:rsid w:val="00943B96"/>
    <w:rsid w:val="00946424"/>
    <w:rsid w:val="009478EE"/>
    <w:rsid w:val="0095139C"/>
    <w:rsid w:val="00956A50"/>
    <w:rsid w:val="009667C0"/>
    <w:rsid w:val="00973015"/>
    <w:rsid w:val="009777D9"/>
    <w:rsid w:val="00986821"/>
    <w:rsid w:val="00991B88"/>
    <w:rsid w:val="009A4E0F"/>
    <w:rsid w:val="009A5753"/>
    <w:rsid w:val="009A579D"/>
    <w:rsid w:val="009B0B50"/>
    <w:rsid w:val="009C1018"/>
    <w:rsid w:val="009C22FE"/>
    <w:rsid w:val="009D7147"/>
    <w:rsid w:val="009E24DE"/>
    <w:rsid w:val="009E3297"/>
    <w:rsid w:val="009F734F"/>
    <w:rsid w:val="009F7D81"/>
    <w:rsid w:val="00A00487"/>
    <w:rsid w:val="00A230E4"/>
    <w:rsid w:val="00A246B6"/>
    <w:rsid w:val="00A40634"/>
    <w:rsid w:val="00A47E70"/>
    <w:rsid w:val="00A50CF0"/>
    <w:rsid w:val="00A52F6F"/>
    <w:rsid w:val="00A57528"/>
    <w:rsid w:val="00A61AF0"/>
    <w:rsid w:val="00A66C63"/>
    <w:rsid w:val="00A70BC7"/>
    <w:rsid w:val="00A72665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DD2"/>
    <w:rsid w:val="00BE795F"/>
    <w:rsid w:val="00BF1721"/>
    <w:rsid w:val="00BF53F2"/>
    <w:rsid w:val="00BF60DF"/>
    <w:rsid w:val="00C01A4C"/>
    <w:rsid w:val="00C10D23"/>
    <w:rsid w:val="00C23C46"/>
    <w:rsid w:val="00C259BF"/>
    <w:rsid w:val="00C30A15"/>
    <w:rsid w:val="00C34763"/>
    <w:rsid w:val="00C4494A"/>
    <w:rsid w:val="00C47F3E"/>
    <w:rsid w:val="00C51E37"/>
    <w:rsid w:val="00C56A9B"/>
    <w:rsid w:val="00C628B1"/>
    <w:rsid w:val="00C657A8"/>
    <w:rsid w:val="00C66BA2"/>
    <w:rsid w:val="00C856F4"/>
    <w:rsid w:val="00C95985"/>
    <w:rsid w:val="00C9778B"/>
    <w:rsid w:val="00C979AE"/>
    <w:rsid w:val="00CA3559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3B53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4E67"/>
    <w:rsid w:val="00D444E0"/>
    <w:rsid w:val="00D50255"/>
    <w:rsid w:val="00D52BD7"/>
    <w:rsid w:val="00D66520"/>
    <w:rsid w:val="00D7237E"/>
    <w:rsid w:val="00D7387B"/>
    <w:rsid w:val="00D804E5"/>
    <w:rsid w:val="00D86DC8"/>
    <w:rsid w:val="00DA0394"/>
    <w:rsid w:val="00DA6BB1"/>
    <w:rsid w:val="00DB3570"/>
    <w:rsid w:val="00DD0F43"/>
    <w:rsid w:val="00DD11FD"/>
    <w:rsid w:val="00DD53E1"/>
    <w:rsid w:val="00DE237C"/>
    <w:rsid w:val="00DE34CF"/>
    <w:rsid w:val="00DE477E"/>
    <w:rsid w:val="00DE67FB"/>
    <w:rsid w:val="00DF0FB2"/>
    <w:rsid w:val="00DF343E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7B87"/>
    <w:rsid w:val="00E814FE"/>
    <w:rsid w:val="00E83DFE"/>
    <w:rsid w:val="00E8742B"/>
    <w:rsid w:val="00E9504A"/>
    <w:rsid w:val="00EA6BD9"/>
    <w:rsid w:val="00EA7E97"/>
    <w:rsid w:val="00EB09B7"/>
    <w:rsid w:val="00EB40F5"/>
    <w:rsid w:val="00EC34D8"/>
    <w:rsid w:val="00EC51B2"/>
    <w:rsid w:val="00EE16C4"/>
    <w:rsid w:val="00EE7D7C"/>
    <w:rsid w:val="00F0098D"/>
    <w:rsid w:val="00F11469"/>
    <w:rsid w:val="00F173A4"/>
    <w:rsid w:val="00F25D98"/>
    <w:rsid w:val="00F300FB"/>
    <w:rsid w:val="00F50FE0"/>
    <w:rsid w:val="00F510C9"/>
    <w:rsid w:val="00F637A3"/>
    <w:rsid w:val="00F73479"/>
    <w:rsid w:val="00F75DFD"/>
    <w:rsid w:val="00F76F15"/>
    <w:rsid w:val="00F83E9A"/>
    <w:rsid w:val="00FA2C28"/>
    <w:rsid w:val="00FB4454"/>
    <w:rsid w:val="00FB6386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08D9112D"/>
  <w15:docId w15:val="{CDBB2E5A-4CE7-4671-B929-4AFEB11C8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326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BAE9DD-FBFB-4692-8265-4330CFF73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865</Words>
  <Characters>4934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5788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2021-02-09T11:14:00Z</dcterms:created>
  <dcterms:modified xsi:type="dcterms:W3CDTF">2021-02-09T11:14:00Z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