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D1071" w14:textId="6ADF82AF" w:rsidR="006439BA" w:rsidRDefault="006439BA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231</w:t>
      </w:r>
      <w:r>
        <w:rPr>
          <w:b/>
          <w:i/>
          <w:noProof/>
          <w:sz w:val="28"/>
        </w:rPr>
        <w:fldChar w:fldCharType="end"/>
      </w:r>
    </w:p>
    <w:p w14:paraId="616C7A2B" w14:textId="77777777" w:rsidR="006439BA" w:rsidRDefault="006439BA" w:rsidP="006439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1EB" w14:paraId="35ABC0F0" w14:textId="77777777" w:rsidTr="00087C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5A230" w14:textId="77777777" w:rsidR="006941EB" w:rsidRDefault="006941EB" w:rsidP="00087C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941EB" w14:paraId="69A35FA5" w14:textId="77777777" w:rsidTr="00087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58531" w14:textId="77777777" w:rsidR="006941EB" w:rsidRDefault="006941EB" w:rsidP="00087C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41EB" w14:paraId="009208B4" w14:textId="77777777" w:rsidTr="00087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93BA5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16C964EB" w14:textId="77777777" w:rsidTr="00087C3B">
        <w:tc>
          <w:tcPr>
            <w:tcW w:w="142" w:type="dxa"/>
            <w:tcBorders>
              <w:left w:val="single" w:sz="4" w:space="0" w:color="auto"/>
            </w:tcBorders>
          </w:tcPr>
          <w:p w14:paraId="7D649A1C" w14:textId="77777777" w:rsidR="006941EB" w:rsidRDefault="006941EB" w:rsidP="00087C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91145" w14:textId="77777777" w:rsidR="006941EB" w:rsidRPr="00410371" w:rsidRDefault="006941EB" w:rsidP="00087C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A985511" w14:textId="77777777" w:rsidR="006941EB" w:rsidRDefault="006941EB" w:rsidP="00087C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42E36" w14:textId="77777777" w:rsidR="006941EB" w:rsidRPr="00410371" w:rsidRDefault="006941EB" w:rsidP="00087C3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4571</w:t>
              </w:r>
            </w:fldSimple>
          </w:p>
        </w:tc>
        <w:tc>
          <w:tcPr>
            <w:tcW w:w="709" w:type="dxa"/>
          </w:tcPr>
          <w:p w14:paraId="786DC0EE" w14:textId="77777777" w:rsidR="006941EB" w:rsidRDefault="006941EB" w:rsidP="00087C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8F5935" w14:textId="320BC0F6" w:rsidR="006941EB" w:rsidRPr="00410371" w:rsidRDefault="006439BA" w:rsidP="00087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75E0BB7" w14:textId="77777777" w:rsidR="006941EB" w:rsidRDefault="006941EB" w:rsidP="00087C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F42D91" w14:textId="130637EC" w:rsidR="006941EB" w:rsidRPr="00410371" w:rsidRDefault="006941EB" w:rsidP="00087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6439BA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4F575" w14:textId="77777777" w:rsidR="006941EB" w:rsidRDefault="006941EB" w:rsidP="00087C3B">
            <w:pPr>
              <w:pStyle w:val="CRCoverPage"/>
              <w:spacing w:after="0"/>
              <w:rPr>
                <w:noProof/>
              </w:rPr>
            </w:pPr>
          </w:p>
        </w:tc>
      </w:tr>
      <w:tr w:rsidR="006941EB" w14:paraId="4ABA34AC" w14:textId="77777777" w:rsidTr="00087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155ED" w14:textId="77777777" w:rsidR="006941EB" w:rsidRDefault="006941EB" w:rsidP="00087C3B">
            <w:pPr>
              <w:pStyle w:val="CRCoverPage"/>
              <w:spacing w:after="0"/>
              <w:rPr>
                <w:noProof/>
              </w:rPr>
            </w:pPr>
          </w:p>
        </w:tc>
      </w:tr>
      <w:tr w:rsidR="006941EB" w14:paraId="23E87C4B" w14:textId="77777777" w:rsidTr="00087C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8093" w14:textId="77777777" w:rsidR="006941EB" w:rsidRPr="00F25D98" w:rsidRDefault="006941EB" w:rsidP="00087C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41EB" w14:paraId="5BA0FF15" w14:textId="77777777" w:rsidTr="00087C3B">
        <w:tc>
          <w:tcPr>
            <w:tcW w:w="9641" w:type="dxa"/>
            <w:gridSpan w:val="9"/>
          </w:tcPr>
          <w:p w14:paraId="28F50A83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66AB02" w14:textId="77777777" w:rsidR="006941EB" w:rsidRDefault="006941EB" w:rsidP="006941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1EB" w14:paraId="497D7B67" w14:textId="77777777" w:rsidTr="00087C3B">
        <w:tc>
          <w:tcPr>
            <w:tcW w:w="2835" w:type="dxa"/>
          </w:tcPr>
          <w:p w14:paraId="5FBB5885" w14:textId="77777777" w:rsidR="006941EB" w:rsidRDefault="006941EB" w:rsidP="00087C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3FDCA1" w14:textId="77777777" w:rsidR="006941EB" w:rsidRDefault="006941EB" w:rsidP="00087C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FFDF0E" w14:textId="77777777" w:rsidR="006941EB" w:rsidRDefault="006941EB" w:rsidP="00087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D22BB" w14:textId="77777777" w:rsidR="006941EB" w:rsidRDefault="006941EB" w:rsidP="00087C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A4982" w14:textId="77777777" w:rsidR="006941EB" w:rsidRDefault="006941EB" w:rsidP="00087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2D772" w14:textId="77777777" w:rsidR="006941EB" w:rsidRDefault="006941EB" w:rsidP="00087C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FF45F" w14:textId="77777777" w:rsidR="006941EB" w:rsidRDefault="006941EB" w:rsidP="00087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0ED70D" w14:textId="77777777" w:rsidR="006941EB" w:rsidRDefault="006941EB" w:rsidP="00087C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CCEFB" w14:textId="77777777" w:rsidR="006941EB" w:rsidRDefault="006941EB" w:rsidP="00087C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F400F2" w14:textId="77777777" w:rsidR="006941EB" w:rsidRDefault="006941EB" w:rsidP="006941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1EB" w14:paraId="43D12E29" w14:textId="77777777" w:rsidTr="00087C3B">
        <w:tc>
          <w:tcPr>
            <w:tcW w:w="9640" w:type="dxa"/>
            <w:gridSpan w:val="11"/>
          </w:tcPr>
          <w:p w14:paraId="44D53EA6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265433A9" w14:textId="77777777" w:rsidTr="00087C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4BC27" w14:textId="77777777" w:rsidR="006941EB" w:rsidRDefault="006941EB" w:rsidP="00087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2F52A" w14:textId="77777777" w:rsidR="006941EB" w:rsidRDefault="006941EB" w:rsidP="0008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RRC Logged and Handover TCs</w:t>
              </w:r>
            </w:fldSimple>
          </w:p>
        </w:tc>
      </w:tr>
      <w:tr w:rsidR="006941EB" w14:paraId="3B2536CA" w14:textId="77777777" w:rsidTr="00087C3B">
        <w:tc>
          <w:tcPr>
            <w:tcW w:w="1843" w:type="dxa"/>
            <w:tcBorders>
              <w:left w:val="single" w:sz="4" w:space="0" w:color="auto"/>
            </w:tcBorders>
          </w:tcPr>
          <w:p w14:paraId="074EA75A" w14:textId="77777777" w:rsidR="006941EB" w:rsidRDefault="006941EB" w:rsidP="00087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6C9B6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73EE5688" w14:textId="77777777" w:rsidTr="00087C3B">
        <w:tc>
          <w:tcPr>
            <w:tcW w:w="1843" w:type="dxa"/>
            <w:tcBorders>
              <w:left w:val="single" w:sz="4" w:space="0" w:color="auto"/>
            </w:tcBorders>
          </w:tcPr>
          <w:p w14:paraId="1DB3BDF9" w14:textId="77777777" w:rsidR="006941EB" w:rsidRDefault="006941EB" w:rsidP="00087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8BC417" w14:textId="77777777" w:rsidR="006941EB" w:rsidRDefault="006941EB" w:rsidP="0008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941EB" w14:paraId="457A5B94" w14:textId="77777777" w:rsidTr="00087C3B">
        <w:tc>
          <w:tcPr>
            <w:tcW w:w="1843" w:type="dxa"/>
            <w:tcBorders>
              <w:left w:val="single" w:sz="4" w:space="0" w:color="auto"/>
            </w:tcBorders>
          </w:tcPr>
          <w:p w14:paraId="197A97BE" w14:textId="77777777" w:rsidR="006941EB" w:rsidRDefault="006941EB" w:rsidP="00087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C2313" w14:textId="77777777" w:rsidR="006941EB" w:rsidRDefault="006941EB" w:rsidP="00087C3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941EB" w14:paraId="747085FD" w14:textId="77777777" w:rsidTr="00087C3B">
        <w:tc>
          <w:tcPr>
            <w:tcW w:w="1843" w:type="dxa"/>
            <w:tcBorders>
              <w:left w:val="single" w:sz="4" w:space="0" w:color="auto"/>
            </w:tcBorders>
          </w:tcPr>
          <w:p w14:paraId="02182824" w14:textId="77777777" w:rsidR="006941EB" w:rsidRDefault="006941EB" w:rsidP="00087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ABB7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5153E43E" w14:textId="77777777" w:rsidTr="00087C3B">
        <w:tc>
          <w:tcPr>
            <w:tcW w:w="1843" w:type="dxa"/>
            <w:tcBorders>
              <w:left w:val="single" w:sz="4" w:space="0" w:color="auto"/>
            </w:tcBorders>
          </w:tcPr>
          <w:p w14:paraId="1BD12B15" w14:textId="77777777" w:rsidR="006941EB" w:rsidRDefault="006941EB" w:rsidP="00087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6E74F5" w14:textId="77777777" w:rsidR="006941EB" w:rsidRDefault="006941EB" w:rsidP="0008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89BAEA" w14:textId="77777777" w:rsidR="006941EB" w:rsidRDefault="006941EB" w:rsidP="00087C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469AB" w14:textId="77777777" w:rsidR="006941EB" w:rsidRDefault="006941EB" w:rsidP="00087C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E6839D" w14:textId="77777777" w:rsidR="006941EB" w:rsidRDefault="006941EB" w:rsidP="0008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2020-12-06</w:t>
              </w:r>
            </w:fldSimple>
          </w:p>
        </w:tc>
      </w:tr>
      <w:tr w:rsidR="006941EB" w14:paraId="2692749A" w14:textId="77777777" w:rsidTr="00087C3B">
        <w:tc>
          <w:tcPr>
            <w:tcW w:w="1843" w:type="dxa"/>
            <w:tcBorders>
              <w:left w:val="single" w:sz="4" w:space="0" w:color="auto"/>
            </w:tcBorders>
          </w:tcPr>
          <w:p w14:paraId="1A67FFEF" w14:textId="77777777" w:rsidR="006941EB" w:rsidRDefault="006941EB" w:rsidP="00087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22C66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DFDD9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061E5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875F8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30A391EA" w14:textId="77777777" w:rsidTr="00087C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FF2B0" w14:textId="77777777" w:rsidR="006941EB" w:rsidRDefault="006941EB" w:rsidP="00087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5E335D" w14:textId="77777777" w:rsidR="006941EB" w:rsidRDefault="006941EB" w:rsidP="00087C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E54012" w14:textId="77777777" w:rsidR="006941EB" w:rsidRDefault="006941EB" w:rsidP="00087C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79860" w14:textId="77777777" w:rsidR="006941EB" w:rsidRDefault="006941EB" w:rsidP="00087C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D90AA" w14:textId="77777777" w:rsidR="006941EB" w:rsidRDefault="006941EB" w:rsidP="0008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941EB" w14:paraId="5DB717BA" w14:textId="77777777" w:rsidTr="00087C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2194C7" w14:textId="77777777" w:rsidR="006941EB" w:rsidRDefault="006941EB" w:rsidP="00087C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556CF" w14:textId="77777777" w:rsidR="006941EB" w:rsidRDefault="006941EB" w:rsidP="00087C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F005BD" w14:textId="77777777" w:rsidR="006941EB" w:rsidRDefault="006941EB" w:rsidP="00087C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8E287" w14:textId="77777777" w:rsidR="006941EB" w:rsidRPr="007C2097" w:rsidRDefault="006941EB" w:rsidP="00087C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941EB" w14:paraId="088AE75D" w14:textId="77777777" w:rsidTr="00087C3B">
        <w:tc>
          <w:tcPr>
            <w:tcW w:w="1843" w:type="dxa"/>
          </w:tcPr>
          <w:p w14:paraId="54162DBC" w14:textId="77777777" w:rsidR="006941EB" w:rsidRDefault="006941EB" w:rsidP="00087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E5661A" w14:textId="77777777" w:rsidR="006941EB" w:rsidRDefault="006941EB" w:rsidP="00087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36DF7F7A" w14:textId="77777777" w:rsidTr="00087C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A8E43" w14:textId="77777777" w:rsidR="006941EB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7204" w14:textId="77777777" w:rsidR="006941EB" w:rsidRPr="0038748B" w:rsidRDefault="006941EB" w:rsidP="006941EB">
            <w:pPr>
              <w:pStyle w:val="CRCoverPage"/>
              <w:ind w:left="100"/>
            </w:pPr>
            <w:r>
              <w:rPr>
                <w:noProof/>
                <w:lang w:val="en-US"/>
              </w:rPr>
              <w:t xml:space="preserve">During test case run listed in “Claused affected”, </w:t>
            </w:r>
            <w:r>
              <w:t>v</w:t>
            </w:r>
            <w:r w:rsidRPr="0038748B">
              <w:rPr>
                <w:lang w:val="en-US"/>
              </w:rPr>
              <w:t xml:space="preserve">ariable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7A72B67A" w14:textId="77777777" w:rsidR="006941EB" w:rsidRDefault="006941EB" w:rsidP="006941EB">
            <w:pPr>
              <w:pStyle w:val="CRCoverPage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  <w:p w14:paraId="1DCF5AEA" w14:textId="77777777" w:rsidR="006941EB" w:rsidRPr="0038748B" w:rsidRDefault="006941EB" w:rsidP="006941EB">
            <w:pPr>
              <w:pStyle w:val="CRCoverPage"/>
              <w:ind w:left="100"/>
            </w:pPr>
            <w:r>
              <w:t xml:space="preserve">In order to solve </w:t>
            </w:r>
            <w:r w:rsidRPr="0069795D">
              <w:t>that problem and skip a runtime error when a test case is run with Band &lt; 64,</w:t>
            </w:r>
            <w:r w:rsidRPr="0069795D">
              <w:rPr>
                <w:rFonts w:ascii="Times New Roman" w:hAnsi="Times New Roman"/>
                <w:noProof/>
              </w:rPr>
              <w:t xml:space="preserve"> </w:t>
            </w:r>
            <w:r w:rsidRPr="0069795D">
              <w:t>v_MeasurementReport_vb50ext_IEs  assigment should be done only in case that Band &gt; 64.</w:t>
            </w:r>
          </w:p>
        </w:tc>
      </w:tr>
      <w:tr w:rsidR="006941EB" w14:paraId="0115045C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A3533" w14:textId="77777777" w:rsidR="006941EB" w:rsidRDefault="006941EB" w:rsidP="00694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7C31C" w14:textId="77777777" w:rsidR="006941EB" w:rsidRDefault="006941EB" w:rsidP="00694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28107865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4E237" w14:textId="77777777" w:rsidR="006941EB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71294" w14:textId="77777777" w:rsidR="006941EB" w:rsidRPr="00300C5B" w:rsidRDefault="006941EB" w:rsidP="006941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6941EB" w14:paraId="7855F457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7748A" w14:textId="77777777" w:rsidR="006941EB" w:rsidRDefault="006941EB" w:rsidP="00694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E8E4D" w14:textId="77777777" w:rsidR="006941EB" w:rsidRDefault="006941EB" w:rsidP="00694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10B59DBC" w14:textId="77777777" w:rsidTr="00087C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B9BAE" w14:textId="77777777" w:rsidR="006941EB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00F3E" w14:textId="77777777" w:rsidR="006941EB" w:rsidRDefault="006941EB" w:rsidP="006941EB">
            <w:pPr>
              <w:pStyle w:val="CRCoverPage"/>
              <w:spacing w:after="0"/>
              <w:ind w:left="10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6941EB" w14:paraId="3DF779A7" w14:textId="77777777" w:rsidTr="00087C3B">
        <w:tc>
          <w:tcPr>
            <w:tcW w:w="2694" w:type="dxa"/>
            <w:gridSpan w:val="2"/>
          </w:tcPr>
          <w:p w14:paraId="2270F177" w14:textId="77777777" w:rsidR="006941EB" w:rsidRDefault="006941EB" w:rsidP="00694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EC3699" w14:textId="77777777" w:rsidR="006941EB" w:rsidRDefault="006941EB" w:rsidP="00694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75BF2D74" w14:textId="77777777" w:rsidTr="00087C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2CEFD" w14:textId="77777777" w:rsidR="006941EB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B9927" w14:textId="77777777" w:rsidR="006941EB" w:rsidRDefault="006941EB" w:rsidP="00694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8.4.2.7, 8.6.9.1, 8.6.5.1, 8.6.5.1a, 8.6.3.1, 8.4.2.2, 8.4.2.4, 8.6.3.3 and 8.6.5.1.</w:t>
            </w:r>
          </w:p>
        </w:tc>
      </w:tr>
      <w:tr w:rsidR="006941EB" w14:paraId="4C65395E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B580" w14:textId="77777777" w:rsidR="006941EB" w:rsidRDefault="006941EB" w:rsidP="00694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2BACE" w14:textId="77777777" w:rsidR="006941EB" w:rsidRDefault="006941EB" w:rsidP="00694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1EB" w14:paraId="068B7F77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69E64" w14:textId="77777777" w:rsidR="006941EB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75AF7" w14:textId="77777777" w:rsidR="006941EB" w:rsidRDefault="006941EB" w:rsidP="00694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397A24" w14:textId="77777777" w:rsidR="006941EB" w:rsidRDefault="006941EB" w:rsidP="00694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0F8AB3" w14:textId="77777777" w:rsidR="006941EB" w:rsidRDefault="006941EB" w:rsidP="00694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8C3C7" w14:textId="77777777" w:rsidR="006941EB" w:rsidRDefault="006941EB" w:rsidP="00694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1EB" w14:paraId="53AFBA9C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5A75D" w14:textId="77777777" w:rsidR="006941EB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257ED" w14:textId="77777777" w:rsidR="006941EB" w:rsidRDefault="006941EB" w:rsidP="00694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40155" w14:textId="77777777" w:rsidR="006941EB" w:rsidRDefault="006941EB" w:rsidP="00694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3D25F" w14:textId="77777777" w:rsidR="006941EB" w:rsidRDefault="006941EB" w:rsidP="00694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A8511" w14:textId="77777777" w:rsidR="006941EB" w:rsidRDefault="006941EB" w:rsidP="00694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1EB" w14:paraId="75A72F0C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6DFEC" w14:textId="77777777" w:rsidR="006941EB" w:rsidRDefault="006941EB" w:rsidP="00694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90DC5" w14:textId="77777777" w:rsidR="006941EB" w:rsidRDefault="006941EB" w:rsidP="00694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1F869" w14:textId="77777777" w:rsidR="006941EB" w:rsidRDefault="006941EB" w:rsidP="00694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13B6AD" w14:textId="77777777" w:rsidR="006941EB" w:rsidRDefault="006941EB" w:rsidP="00694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3DF37" w14:textId="77777777" w:rsidR="006941EB" w:rsidRDefault="006941EB" w:rsidP="00694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1EB" w14:paraId="6278C43D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4D90B" w14:textId="77777777" w:rsidR="006941EB" w:rsidRDefault="006941EB" w:rsidP="00694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7543B" w14:textId="77777777" w:rsidR="006941EB" w:rsidRDefault="006941EB" w:rsidP="00694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76873" w14:textId="77777777" w:rsidR="006941EB" w:rsidRDefault="006941EB" w:rsidP="00694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ED7EC" w14:textId="77777777" w:rsidR="006941EB" w:rsidRDefault="006941EB" w:rsidP="00694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E51E6" w14:textId="77777777" w:rsidR="006941EB" w:rsidRDefault="006941EB" w:rsidP="00694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1EB" w14:paraId="41C74B64" w14:textId="77777777" w:rsidTr="00087C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3046" w14:textId="77777777" w:rsidR="006941EB" w:rsidRDefault="006941EB" w:rsidP="00694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1DEA5" w14:textId="77777777" w:rsidR="006941EB" w:rsidRDefault="006941EB" w:rsidP="006941EB">
            <w:pPr>
              <w:pStyle w:val="CRCoverPage"/>
              <w:spacing w:after="0"/>
              <w:rPr>
                <w:noProof/>
              </w:rPr>
            </w:pPr>
          </w:p>
        </w:tc>
      </w:tr>
      <w:tr w:rsidR="006941EB" w14:paraId="27A80FF1" w14:textId="77777777" w:rsidTr="00087C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40117" w14:textId="77777777" w:rsidR="006941EB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A86F4" w14:textId="77777777" w:rsidR="006941EB" w:rsidRDefault="006941EB" w:rsidP="00694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41EB" w:rsidRPr="008863B9" w14:paraId="68FB16F6" w14:textId="77777777" w:rsidTr="00694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84718" w14:textId="77777777" w:rsidR="006941EB" w:rsidRPr="008863B9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4C6CEA" w14:textId="77777777" w:rsidR="006941EB" w:rsidRPr="008863B9" w:rsidRDefault="006941EB" w:rsidP="00694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41EB" w14:paraId="0F171ADB" w14:textId="77777777" w:rsidTr="00087C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CBFED" w14:textId="77777777" w:rsidR="006941EB" w:rsidRDefault="006941EB" w:rsidP="00694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B916F" w14:textId="77777777" w:rsidR="006941EB" w:rsidRDefault="006941EB" w:rsidP="00694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6DFAA3" w14:textId="77777777" w:rsidR="006941EB" w:rsidRDefault="006941EB" w:rsidP="006941EB">
      <w:pPr>
        <w:pStyle w:val="CRCoverPage"/>
        <w:spacing w:after="0"/>
        <w:rPr>
          <w:noProof/>
          <w:sz w:val="8"/>
          <w:szCs w:val="8"/>
        </w:rPr>
      </w:pPr>
    </w:p>
    <w:p w14:paraId="0A34DFBD" w14:textId="77777777" w:rsidR="006941EB" w:rsidRDefault="006941EB" w:rsidP="006941EB">
      <w:pPr>
        <w:rPr>
          <w:noProof/>
        </w:rPr>
        <w:sectPr w:rsidR="006941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802B2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772456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C0C2081" w14:textId="77777777" w:rsidR="00521D1F" w:rsidRPr="00E3190C" w:rsidRDefault="00446488">
      <w:pPr>
        <w:pStyle w:val="TOC1"/>
        <w:rPr>
          <w:rFonts w:ascii="Calibri" w:hAnsi="Calibri"/>
          <w:szCs w:val="22"/>
          <w:lang w:val="en-US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1D1F" w:rsidRPr="00AF7E9C">
        <w:rPr>
          <w:rFonts w:ascii="Arial" w:hAnsi="Arial" w:cs="Arial"/>
          <w:iCs/>
        </w:rPr>
        <w:t>Table of Contents</w:t>
      </w:r>
      <w:r w:rsidR="00521D1F">
        <w:tab/>
      </w:r>
      <w:r w:rsidR="00521D1F">
        <w:fldChar w:fldCharType="begin"/>
      </w:r>
      <w:r w:rsidR="00521D1F">
        <w:instrText xml:space="preserve"> PAGEREF _Toc57724567 \h </w:instrText>
      </w:r>
      <w:r w:rsidR="00521D1F">
        <w:fldChar w:fldCharType="separate"/>
      </w:r>
      <w:r w:rsidR="00521D1F">
        <w:t>2</w:t>
      </w:r>
      <w:r w:rsidR="00521D1F">
        <w:fldChar w:fldCharType="end"/>
      </w:r>
    </w:p>
    <w:p w14:paraId="7847FDC1" w14:textId="77777777" w:rsidR="00521D1F" w:rsidRPr="00E3190C" w:rsidRDefault="00521D1F">
      <w:pPr>
        <w:pStyle w:val="TOC1"/>
        <w:rPr>
          <w:rFonts w:ascii="Calibri" w:hAnsi="Calibri"/>
          <w:szCs w:val="22"/>
          <w:lang w:val="en-US" w:eastAsia="de-DE"/>
        </w:rPr>
      </w:pPr>
      <w:r w:rsidRPr="00AF7E9C">
        <w:rPr>
          <w:b/>
        </w:rPr>
        <w:t>1</w:t>
      </w:r>
      <w:r w:rsidRPr="00E3190C">
        <w:rPr>
          <w:rFonts w:ascii="Calibri" w:hAnsi="Calibri"/>
          <w:szCs w:val="22"/>
          <w:lang w:val="en-US" w:eastAsia="de-DE"/>
        </w:rPr>
        <w:tab/>
      </w:r>
      <w:r w:rsidRPr="00AF7E9C">
        <w:rPr>
          <w:b/>
        </w:rPr>
        <w:t>Corrections</w:t>
      </w:r>
      <w:r>
        <w:tab/>
      </w:r>
      <w:r>
        <w:fldChar w:fldCharType="begin"/>
      </w:r>
      <w:r>
        <w:instrText xml:space="preserve"> PAGEREF _Toc57724568 \h </w:instrText>
      </w:r>
      <w:r>
        <w:fldChar w:fldCharType="separate"/>
      </w:r>
      <w:r>
        <w:t>3</w:t>
      </w:r>
      <w:r>
        <w:fldChar w:fldCharType="end"/>
      </w:r>
    </w:p>
    <w:p w14:paraId="7CDECFEB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1.1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521D1F">
        <w:rPr>
          <w:b/>
          <w:lang w:val="en-US"/>
        </w:rPr>
        <w:t>f_TC_8_4_2_7_Common_UTRAN</w:t>
      </w:r>
      <w:r>
        <w:tab/>
      </w:r>
      <w:r>
        <w:fldChar w:fldCharType="begin"/>
      </w:r>
      <w:r>
        <w:instrText xml:space="preserve"> PAGEREF _Toc57724569 \h </w:instrText>
      </w:r>
      <w:r>
        <w:fldChar w:fldCharType="separate"/>
      </w:r>
      <w:r>
        <w:t>3</w:t>
      </w:r>
      <w:r>
        <w:fldChar w:fldCharType="end"/>
      </w:r>
    </w:p>
    <w:p w14:paraId="0ADB5F7D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1.2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AF7E9C">
        <w:rPr>
          <w:b/>
          <w:lang w:val="en-US"/>
        </w:rPr>
        <w:t>f_TC_8_6_9_1_UTRAN</w:t>
      </w:r>
      <w:r>
        <w:tab/>
      </w:r>
      <w:r>
        <w:fldChar w:fldCharType="begin"/>
      </w:r>
      <w:r>
        <w:instrText xml:space="preserve"> PAGEREF _Toc57724570 \h </w:instrText>
      </w:r>
      <w:r>
        <w:fldChar w:fldCharType="separate"/>
      </w:r>
      <w:r>
        <w:t>6</w:t>
      </w:r>
      <w:r>
        <w:fldChar w:fldCharType="end"/>
      </w:r>
    </w:p>
    <w:p w14:paraId="1CEAEE4B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1.3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AF7E9C">
        <w:rPr>
          <w:b/>
          <w:lang w:val="en-US"/>
        </w:rPr>
        <w:t>f_TC_8_6_5_1_UTRAN</w:t>
      </w:r>
      <w:r>
        <w:tab/>
      </w:r>
      <w:r>
        <w:fldChar w:fldCharType="begin"/>
      </w:r>
      <w:r>
        <w:instrText xml:space="preserve"> PAGEREF _Toc57724571 \h </w:instrText>
      </w:r>
      <w:r>
        <w:fldChar w:fldCharType="separate"/>
      </w:r>
      <w:r>
        <w:t>9</w:t>
      </w:r>
      <w:r>
        <w:fldChar w:fldCharType="end"/>
      </w:r>
    </w:p>
    <w:p w14:paraId="7BC46957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1.4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AF7E9C">
        <w:rPr>
          <w:b/>
          <w:lang w:val="en-US"/>
        </w:rPr>
        <w:t>f_TC_8_6_5_1a_UTRAN</w:t>
      </w:r>
      <w:r>
        <w:tab/>
      </w:r>
      <w:r>
        <w:fldChar w:fldCharType="begin"/>
      </w:r>
      <w:r>
        <w:instrText xml:space="preserve"> PAGEREF _Toc57724572 \h </w:instrText>
      </w:r>
      <w:r>
        <w:fldChar w:fldCharType="separate"/>
      </w:r>
      <w:r>
        <w:t>12</w:t>
      </w:r>
      <w:r>
        <w:fldChar w:fldCharType="end"/>
      </w:r>
    </w:p>
    <w:p w14:paraId="390A345A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1.5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AF7E9C">
        <w:rPr>
          <w:b/>
          <w:lang w:val="en-US"/>
        </w:rPr>
        <w:t>f_TC_8_6_3_1_UTRAN</w:t>
      </w:r>
      <w:r>
        <w:tab/>
      </w:r>
      <w:r>
        <w:fldChar w:fldCharType="begin"/>
      </w:r>
      <w:r>
        <w:instrText xml:space="preserve"> PAGEREF _Toc57724573 \h </w:instrText>
      </w:r>
      <w:r>
        <w:fldChar w:fldCharType="separate"/>
      </w:r>
      <w:r>
        <w:t>15</w:t>
      </w:r>
      <w:r>
        <w:fldChar w:fldCharType="end"/>
      </w:r>
    </w:p>
    <w:p w14:paraId="57874360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1.6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AF7E9C">
        <w:rPr>
          <w:b/>
          <w:lang w:val="en-US"/>
        </w:rPr>
        <w:t>f_TC_8_4_2_2_UTRAN</w:t>
      </w:r>
      <w:r>
        <w:tab/>
      </w:r>
      <w:r>
        <w:fldChar w:fldCharType="begin"/>
      </w:r>
      <w:r>
        <w:instrText xml:space="preserve"> PAGEREF _Toc57724574 \h </w:instrText>
      </w:r>
      <w:r>
        <w:fldChar w:fldCharType="separate"/>
      </w:r>
      <w:r>
        <w:t>18</w:t>
      </w:r>
      <w:r>
        <w:fldChar w:fldCharType="end"/>
      </w:r>
    </w:p>
    <w:p w14:paraId="7B309C2D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1.7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AF7E9C">
        <w:rPr>
          <w:b/>
          <w:lang w:val="en-US"/>
        </w:rPr>
        <w:t>f_TC_8_4_2_4_UTRAN</w:t>
      </w:r>
      <w:r>
        <w:tab/>
      </w:r>
      <w:r>
        <w:fldChar w:fldCharType="begin"/>
      </w:r>
      <w:r>
        <w:instrText xml:space="preserve"> PAGEREF _Toc57724575 \h </w:instrText>
      </w:r>
      <w:r>
        <w:fldChar w:fldCharType="separate"/>
      </w:r>
      <w:r>
        <w:t>22</w:t>
      </w:r>
      <w:r>
        <w:fldChar w:fldCharType="end"/>
      </w:r>
    </w:p>
    <w:p w14:paraId="12E4768B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1.8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AF7E9C">
        <w:rPr>
          <w:b/>
          <w:lang w:val="en-US"/>
        </w:rPr>
        <w:t>fl_TC_8_6_3_3_Body</w:t>
      </w:r>
      <w:r>
        <w:tab/>
      </w:r>
      <w:r>
        <w:fldChar w:fldCharType="begin"/>
      </w:r>
      <w:r>
        <w:instrText xml:space="preserve"> PAGEREF _Toc57724576 \h </w:instrText>
      </w:r>
      <w:r>
        <w:fldChar w:fldCharType="separate"/>
      </w:r>
      <w:r>
        <w:t>26</w:t>
      </w:r>
      <w:r>
        <w:fldChar w:fldCharType="end"/>
      </w:r>
    </w:p>
    <w:p w14:paraId="61A46047" w14:textId="77777777" w:rsidR="00521D1F" w:rsidRPr="00E3190C" w:rsidRDefault="00521D1F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F7E9C">
        <w:rPr>
          <w:b/>
          <w:lang w:val="pt-BR"/>
        </w:rPr>
        <w:t>1.9</w:t>
      </w:r>
      <w:r w:rsidRPr="00E3190C">
        <w:rPr>
          <w:rFonts w:ascii="Calibri" w:hAnsi="Calibri"/>
          <w:sz w:val="22"/>
          <w:szCs w:val="22"/>
          <w:lang w:val="en-US" w:eastAsia="de-DE"/>
        </w:rPr>
        <w:tab/>
      </w:r>
      <w:r w:rsidRPr="00AF7E9C">
        <w:rPr>
          <w:b/>
        </w:rPr>
        <w:t xml:space="preserve">Correction to function </w:t>
      </w:r>
      <w:r w:rsidRPr="00AF7E9C">
        <w:rPr>
          <w:b/>
          <w:lang w:val="en-US"/>
        </w:rPr>
        <w:t>fl_TC_8_6_5_1_Body</w:t>
      </w:r>
      <w:r>
        <w:tab/>
      </w:r>
      <w:r>
        <w:fldChar w:fldCharType="begin"/>
      </w:r>
      <w:r>
        <w:instrText xml:space="preserve"> PAGEREF _Toc57724577 \h </w:instrText>
      </w:r>
      <w:r>
        <w:fldChar w:fldCharType="separate"/>
      </w:r>
      <w:r>
        <w:t>28</w:t>
      </w:r>
      <w:r>
        <w:fldChar w:fldCharType="end"/>
      </w:r>
    </w:p>
    <w:p w14:paraId="7A0E5CF4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41102B1" w14:textId="77777777" w:rsidR="00446488" w:rsidRDefault="00446488" w:rsidP="00446488"/>
    <w:p w14:paraId="6BA0F220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7724568"/>
      <w:r w:rsidRPr="00854C55">
        <w:rPr>
          <w:b/>
        </w:rPr>
        <w:t>Corrections</w:t>
      </w:r>
      <w:bookmarkEnd w:id="2"/>
      <w:bookmarkEnd w:id="3"/>
      <w:bookmarkEnd w:id="4"/>
    </w:p>
    <w:p w14:paraId="1875ADD0" w14:textId="77777777" w:rsidR="009D70CC" w:rsidRDefault="0062179D" w:rsidP="009D70C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57724569"/>
      <w:r>
        <w:rPr>
          <w:b/>
        </w:rPr>
        <w:t xml:space="preserve">Correction to function </w:t>
      </w:r>
      <w:r w:rsidR="00CF3997" w:rsidRPr="00521D1F">
        <w:rPr>
          <w:b/>
          <w:lang w:val="en-US"/>
        </w:rPr>
        <w:t>f_TC_8_4_2_7_Common_UTRAN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D70CC" w14:paraId="335DE332" w14:textId="77777777" w:rsidTr="0038748B">
        <w:trPr>
          <w:trHeight w:val="447"/>
        </w:trPr>
        <w:tc>
          <w:tcPr>
            <w:tcW w:w="1985" w:type="dxa"/>
          </w:tcPr>
          <w:p w14:paraId="7599C586" w14:textId="77777777" w:rsidR="009D70CC" w:rsidRPr="00E751F5" w:rsidRDefault="002E0793" w:rsidP="00E132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9D70CC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73B9207" w14:textId="77777777" w:rsidR="009D70CC" w:rsidRDefault="002E0793" w:rsidP="00E13217">
            <w:pPr>
              <w:pStyle w:val="CRCoverPage"/>
              <w:spacing w:after="0"/>
              <w:ind w:left="100"/>
              <w:rPr>
                <w:noProof/>
              </w:rPr>
            </w:pPr>
            <w:r w:rsidRPr="002E0793">
              <w:rPr>
                <w:lang w:val="de-DE"/>
              </w:rPr>
              <w:t>f_TC_8_4_2_7_Common_UTRAN</w:t>
            </w:r>
          </w:p>
        </w:tc>
      </w:tr>
      <w:tr w:rsidR="009D70CC" w14:paraId="3A68EBC3" w14:textId="77777777" w:rsidTr="0038748B">
        <w:trPr>
          <w:trHeight w:val="452"/>
        </w:trPr>
        <w:tc>
          <w:tcPr>
            <w:tcW w:w="1985" w:type="dxa"/>
          </w:tcPr>
          <w:p w14:paraId="33E1C809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C3D70F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2F1E59D4" w14:textId="77777777" w:rsidR="009D70CC" w:rsidRPr="0038748B" w:rsidRDefault="00BC5AB4" w:rsidP="00BC5AB4">
            <w:pPr>
              <w:pStyle w:val="CRCoverPage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</w:tc>
      </w:tr>
      <w:tr w:rsidR="009D70CC" w14:paraId="560C40FA" w14:textId="77777777" w:rsidTr="0038748B">
        <w:tc>
          <w:tcPr>
            <w:tcW w:w="1985" w:type="dxa"/>
          </w:tcPr>
          <w:p w14:paraId="66297832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FF506A1" w14:textId="77777777" w:rsidR="009D70CC" w:rsidRPr="00300C5B" w:rsidRDefault="0038748B" w:rsidP="00E132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9D70CC" w14:paraId="6E3AB7F3" w14:textId="77777777" w:rsidTr="0038748B">
        <w:tc>
          <w:tcPr>
            <w:tcW w:w="1985" w:type="dxa"/>
          </w:tcPr>
          <w:p w14:paraId="2F25A5A4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25050DB" w14:textId="77777777" w:rsidR="009D70CC" w:rsidRPr="00811A71" w:rsidRDefault="002E0793" w:rsidP="00E13217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</w:t>
            </w:r>
            <w:r w:rsidR="009D70CC"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rPr>
                <w:rFonts w:ascii="Arial" w:hAnsi="Arial" w:cs="Arial"/>
                <w:noProof/>
                <w:lang w:val="en-US"/>
              </w:rPr>
              <w:t>8_4</w:t>
            </w:r>
            <w:r w:rsidR="009D70CC"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Pr="002E0793">
              <w:rPr>
                <w:rFonts w:ascii="Arial" w:hAnsi="Arial" w:cs="Arial"/>
                <w:noProof/>
                <w:lang w:val="en-US"/>
              </w:rPr>
              <w:t>InterRat_Handover_UtoE_CA_UTRAN</w:t>
            </w:r>
            <w:r w:rsidR="009D70CC" w:rsidRPr="00811A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D70CC" w:rsidRPr="00E751F5" w14:paraId="05162B45" w14:textId="77777777" w:rsidTr="0038748B">
        <w:tc>
          <w:tcPr>
            <w:tcW w:w="1985" w:type="dxa"/>
          </w:tcPr>
          <w:p w14:paraId="5DAFCFAD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CBEF6FD" w14:textId="77777777" w:rsidR="009D70CC" w:rsidRPr="00E751F5" w:rsidRDefault="009D70CC" w:rsidP="00E13217">
            <w:pPr>
              <w:rPr>
                <w:rFonts w:ascii="Arial" w:hAnsi="Arial"/>
                <w:highlight w:val="cyan"/>
              </w:rPr>
            </w:pPr>
          </w:p>
        </w:tc>
      </w:tr>
    </w:tbl>
    <w:p w14:paraId="3E86A3FF" w14:textId="77777777" w:rsidR="009D70CC" w:rsidRDefault="009D70CC" w:rsidP="009D70CC">
      <w:pPr>
        <w:rPr>
          <w:noProof/>
          <w:lang w:val="en-US"/>
        </w:rPr>
      </w:pPr>
    </w:p>
    <w:p w14:paraId="4E4E54BD" w14:textId="77777777" w:rsidR="009D70CC" w:rsidRDefault="009D70CC" w:rsidP="009D70CC">
      <w:pPr>
        <w:rPr>
          <w:noProof/>
        </w:rPr>
      </w:pPr>
    </w:p>
    <w:p w14:paraId="2E15AE1A" w14:textId="77777777" w:rsidR="009D70CC" w:rsidRDefault="009D70CC" w:rsidP="009D70C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D70CC" w:rsidRPr="00E3190C" w14:paraId="673C17DF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0C4F450" w14:textId="77777777" w:rsidR="009D70CC" w:rsidRPr="00E3190C" w:rsidRDefault="009D70CC" w:rsidP="00E1321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6EDD64D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</w:t>
            </w:r>
          </w:p>
          <w:p w14:paraId="3E73A79D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f_IRAT_WaitForCoOrd_SysInfo(EUTRA);</w:t>
            </w:r>
          </w:p>
          <w:p w14:paraId="75F1FB63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v_EUTRASysInfo2 := f_IRAT_WaitForCoOrd_SysInfo(EUTRA);</w:t>
            </w:r>
          </w:p>
          <w:p w14:paraId="5F45FE7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v_MeasurementReport_vb50ext_IEs := cr_MeasurementReport_vb50ext_EUTRA_EventResults_EARFCN_ext(v_EUTRASysInfo.Eutra[0].Arfcn); //@sic R5s180225 sic@</w:t>
            </w:r>
          </w:p>
          <w:p w14:paraId="1B413FF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313F4A1C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R5-174500 sic@</w:t>
            </w:r>
          </w:p>
          <w:p w14:paraId="640ADF2C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f_UTRAN_SysInfo_SetSIB19(utran_Cell5,</w:t>
            </w:r>
          </w:p>
          <w:p w14:paraId="1020945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cs_SIB19_UtraAndOneEutraEntry(cs_Utra_PriorityInfoList_Def(5),</w:t>
            </w:r>
          </w:p>
          <w:p w14:paraId="4CE8BDE1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cs_Eutra_FreqAndPriList_OneEntry_Def(v_EUTRASysInfo.Eutra[0].Arfcn,</w:t>
            </w:r>
          </w:p>
          <w:p w14:paraId="17C93184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v_EUTRA_MeasurementBandwidth,</w:t>
            </w:r>
          </w:p>
          <w:p w14:paraId="1C7D4117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4)));</w:t>
            </w:r>
          </w:p>
          <w:p w14:paraId="0C36C24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2BC917F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v_MeasurementControl_InterRATMeasurement_NoCompMode := cs_MeasurementControl_InterRATMeasurement_NoCompMode(v_SecurityInfo.dl_IntegrityCheckInfo,</w:t>
            </w:r>
          </w:p>
          <w:p w14:paraId="5CA8E1E0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v_RRC_TI,</w:t>
            </w:r>
          </w:p>
          <w:p w14:paraId="55EE4057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v_EUTRASysInfo.Eutra[0].Arfcn,</w:t>
            </w:r>
          </w:p>
          <w:p w14:paraId="30272E03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v_EUTRA_MeasurementBandwidth); //@sic R5s180225 sic@</w:t>
            </w:r>
          </w:p>
          <w:p w14:paraId="6A1CEBD9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 v_MeasurementControl_InterRATMeasurement_TDD_r9 := cs_MeasurementControl_InterRATMeasurement_TDD_r9(v_SecurityInfo.dl_IntegrityCheckInfo,</w:t>
            </w:r>
          </w:p>
          <w:p w14:paraId="7290DDF6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v_RRC_TI,</w:t>
            </w:r>
          </w:p>
          <w:p w14:paraId="3AA0296B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v_EUTRASysInfo.Eutra[0].Arfcn,</w:t>
            </w:r>
          </w:p>
          <w:p w14:paraId="2D61BBD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v_EUTRA_MeasurementBandwidth,</w:t>
            </w:r>
          </w:p>
          <w:p w14:paraId="1971373A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cs_CellDCHMeasOccasionInfo_TDD128_r9); //@sic R5s180225, R5-131872 sic@</w:t>
            </w:r>
          </w:p>
          <w:p w14:paraId="27605E0D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v_MeasurementReport := cr_UTRAN_MeasurementReport_EUTRACell(v_EUTRASysInfo.Eutra[0].Arfcn, v_EUTRASysInfo.Eutra[0].HO.PhysCellId,?,?); //@sic R5s180225 sic@</w:t>
            </w:r>
          </w:p>
          <w:p w14:paraId="3704D21E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</w:p>
          <w:p w14:paraId="4EFDA7FB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{       // EUTRA Band &gt; 64   @sic R5-173007 sic@</w:t>
            </w:r>
          </w:p>
          <w:p w14:paraId="74223547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f_UTRAN_SysInfo_SetSIB19(utran_Cell5, cs_SIB19_UtraAndOneEutraEntryExtension(cs_Utra_PriorityInfoList_Def(5),</w:t>
            </w:r>
          </w:p>
          <w:p w14:paraId="5F62D09D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6CE9FF8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{cs_EUTRA_FrequencyAndPriorityInfoExtension_Common(</w:t>
            </w:r>
          </w:p>
          <w:p w14:paraId="67FDF9B2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v_EUTRASysInfo.Eutra[0].Arfcn,</w:t>
            </w:r>
          </w:p>
          <w:p w14:paraId="15611F79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v_EUTRA_MeasurementBandwidth,</w:t>
            </w:r>
          </w:p>
          <w:p w14:paraId="4A01177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5,</w:t>
            </w:r>
          </w:p>
          <w:p w14:paraId="26EDCDAE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-53,</w:t>
            </w:r>
          </w:p>
          <w:p w14:paraId="0BF84E73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2,</w:t>
            </w:r>
          </w:p>
          <w:p w14:paraId="4FE65B22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1,</w:t>
            </w:r>
          </w:p>
          <w:p w14:paraId="5342FA8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4B91B1FB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true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)}));</w:t>
            </w:r>
          </w:p>
          <w:p w14:paraId="2F65D914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7145A782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18381EDD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v_RRC_TI,</w:t>
            </w:r>
          </w:p>
          <w:p w14:paraId="3C04C8D8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v_EUTRA_FrequencyInfoList_ext,</w:t>
            </w:r>
          </w:p>
          <w:p w14:paraId="1E99E807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v_EUTRA_MeasurementBandwidth); //@sic R5s180225 sic@</w:t>
            </w:r>
          </w:p>
          <w:p w14:paraId="11671B0E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3B8598A4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0F3D9A08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494ADF33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58618D81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317E6FD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                                                                                                            cs_CellDCHMeasOccasionInfo_TDD128_r9); //@sic R5s180225, R5-131872 sic@</w:t>
            </w:r>
          </w:p>
          <w:p w14:paraId="5A9687F7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5BEAF348" w14:textId="77777777" w:rsidR="00807ED5" w:rsidRPr="00E3190C" w:rsidRDefault="00807ED5" w:rsidP="00807ED5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5F840837" w14:textId="77777777" w:rsidR="009D70CC" w:rsidRPr="00E3190C" w:rsidRDefault="009D70CC" w:rsidP="00BB60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9D70CC" w:rsidRPr="00E3190C" w14:paraId="6DC739A8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076CA373" w14:textId="77777777" w:rsidR="009D70CC" w:rsidRPr="00E3190C" w:rsidRDefault="009D70CC" w:rsidP="00E1321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0EFBDBCB" w14:textId="77777777" w:rsidR="009D70CC" w:rsidRPr="00E3190C" w:rsidRDefault="009D70CC" w:rsidP="009D70CC">
      <w:pPr>
        <w:spacing w:after="0"/>
        <w:rPr>
          <w:rFonts w:ascii="Arial" w:hAnsi="Arial"/>
          <w:b/>
          <w:color w:val="000000"/>
          <w:lang w:eastAsia="en-GB"/>
        </w:rPr>
      </w:pPr>
    </w:p>
    <w:p w14:paraId="6F2BB4AA" w14:textId="77777777" w:rsidR="009D70CC" w:rsidRPr="00E3190C" w:rsidRDefault="009D70CC" w:rsidP="009D70CC">
      <w:pPr>
        <w:spacing w:after="0"/>
        <w:rPr>
          <w:rFonts w:ascii="Arial" w:hAnsi="Arial"/>
          <w:b/>
          <w:color w:val="000000"/>
          <w:lang w:eastAsia="en-GB"/>
        </w:rPr>
      </w:pPr>
    </w:p>
    <w:p w14:paraId="7ABEC741" w14:textId="77777777" w:rsidR="009D70CC" w:rsidRPr="00E3190C" w:rsidRDefault="009D70CC" w:rsidP="009D70CC">
      <w:pPr>
        <w:spacing w:after="0"/>
        <w:rPr>
          <w:rFonts w:ascii="Arial" w:hAnsi="Arial"/>
          <w:b/>
          <w:color w:val="000000"/>
          <w:lang w:eastAsia="en-GB"/>
        </w:rPr>
      </w:pPr>
      <w:r w:rsidRPr="00E3190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D70CC" w:rsidRPr="00E3190C" w14:paraId="1BD7D0B8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  <w:shd w:val="clear" w:color="auto" w:fill="FFFFFF"/>
          </w:tcPr>
          <w:p w14:paraId="03EEFF3B" w14:textId="77777777" w:rsidR="009D70CC" w:rsidRPr="00E3190C" w:rsidRDefault="009D70CC" w:rsidP="00E1321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02C21C3B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</w:t>
            </w:r>
          </w:p>
          <w:p w14:paraId="6BC1B3D6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f_IRAT_WaitForCoOrd_SysInfo(EUTRA);</w:t>
            </w:r>
          </w:p>
          <w:p w14:paraId="011CFFA0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v_EUTRASysInfo2 := f_IRAT_WaitForCoOrd_SysInfo(EUTRA);</w:t>
            </w:r>
          </w:p>
          <w:p w14:paraId="5087504D" w14:textId="77777777" w:rsidR="00807ED5" w:rsidRPr="009D14AA" w:rsidRDefault="009D14AA" w:rsidP="009D14AA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92136">
              <w:rPr>
                <w:rFonts w:ascii="Arial" w:hAnsi="Arial"/>
                <w:b/>
                <w:color w:val="000000"/>
                <w:highlight w:val="yellow"/>
                <w:lang w:eastAsia="en-GB"/>
              </w:rPr>
              <w:t>&lt;&lt;MOVED CODE&gt;&gt;</w:t>
            </w:r>
          </w:p>
          <w:p w14:paraId="72207622" w14:textId="77777777" w:rsidR="009D14AA" w:rsidRPr="00E3190C" w:rsidRDefault="009D14AA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6260EBB0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R5-174500 sic@</w:t>
            </w:r>
          </w:p>
          <w:p w14:paraId="3B3EAA29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f_UTRAN_SysInfo_SetSIB19(utran_Cell5,</w:t>
            </w:r>
          </w:p>
          <w:p w14:paraId="6E12BDF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cs_SIB19_UtraAndOneEutraEntry(cs_Utra_PriorityInfoList_Def(5),</w:t>
            </w:r>
          </w:p>
          <w:p w14:paraId="600E62C1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cs_Eutra_FreqAndPriList_OneEntry_Def(v_EUTRASysInfo.Eutra[0].Arfcn,</w:t>
            </w:r>
          </w:p>
          <w:p w14:paraId="22EF5E9B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v_EUTRA_MeasurementBandwidth,</w:t>
            </w:r>
          </w:p>
          <w:p w14:paraId="540D27A4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4)));</w:t>
            </w:r>
          </w:p>
          <w:p w14:paraId="17B6956C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528F17B7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v_MeasurementControl_InterRATMeasurement_NoCompMode := cs_MeasurementControl_InterRATMeasurement_NoCompMode(v_SecurityInfo.dl_IntegrityCheckInfo,</w:t>
            </w:r>
          </w:p>
          <w:p w14:paraId="568DAC42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v_RRC_TI,</w:t>
            </w:r>
          </w:p>
          <w:p w14:paraId="1416459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v_EUTRASysInfo.Eutra[0].Arfcn,</w:t>
            </w:r>
          </w:p>
          <w:p w14:paraId="3578244B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v_EUTRA_MeasurementBandwidth); //@sic R5s180225 sic@</w:t>
            </w:r>
          </w:p>
          <w:p w14:paraId="5D152FCE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v_MeasurementControl_InterRATMeasurement_TDD_r9 := cs_MeasurementControl_InterRATMeasurement_TDD_r9(v_SecurityInfo.dl_IntegrityCheckInfo,</w:t>
            </w:r>
          </w:p>
          <w:p w14:paraId="10D7D48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v_RRC_TI,</w:t>
            </w:r>
          </w:p>
          <w:p w14:paraId="4300AE42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v_EUTRASysInfo.Eutra[0].Arfcn,</w:t>
            </w:r>
          </w:p>
          <w:p w14:paraId="0C29FFC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v_EUTRA_MeasurementBandwidth,</w:t>
            </w:r>
          </w:p>
          <w:p w14:paraId="424755E8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cs_CellDCHMeasOccasionInfo_TDD128_r9); //@sic R5s180225, R5-131872 sic@</w:t>
            </w:r>
          </w:p>
          <w:p w14:paraId="45B7777A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v_MeasurementReport := cr_UTRAN_MeasurementReport_EUTRACell(v_EUTRASysInfo.Eutra[0].Arfcn, v_EUTRASysInfo.Eutra[0].HO.PhysCellId,?,?); //@sic R5s180225 sic@</w:t>
            </w:r>
          </w:p>
          <w:p w14:paraId="2A6F6720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</w:p>
          <w:p w14:paraId="0ED40E5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{       // EUTRA Band &gt; 64   @sic R5-173007 sic@</w:t>
            </w:r>
          </w:p>
          <w:p w14:paraId="7837FA8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f_UTRAN_SysInfo_SetSIB19(utran_Cell5, cs_SIB19_UtraAndOneEutraEntryExtension(cs_Utra_PriorityInfoList_Def(5),</w:t>
            </w:r>
          </w:p>
          <w:p w14:paraId="1692C05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16EAC053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{cs_EUTRA_FrequencyAndPriorityInfoExtension_Common(</w:t>
            </w:r>
          </w:p>
          <w:p w14:paraId="46E0F264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v_EUTRASysInfo.Eutra[0].Arfcn,</w:t>
            </w:r>
          </w:p>
          <w:p w14:paraId="3EBFAFA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v_EUTRA_MeasurementBandwidth,</w:t>
            </w:r>
          </w:p>
          <w:p w14:paraId="5AC39FBE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5,</w:t>
            </w:r>
          </w:p>
          <w:p w14:paraId="1DD42DB1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-53,</w:t>
            </w:r>
          </w:p>
          <w:p w14:paraId="6FE9A7D4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2,</w:t>
            </w:r>
          </w:p>
          <w:p w14:paraId="71D8699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1,</w:t>
            </w:r>
          </w:p>
          <w:p w14:paraId="1658F179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6D347A68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true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)}));</w:t>
            </w:r>
          </w:p>
          <w:p w14:paraId="1148E49D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34772630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5A00E065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v_RRC_TI,</w:t>
            </w:r>
          </w:p>
          <w:p w14:paraId="6EAD5E2D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v_EUTRA_FrequencyInfoList_ext,</w:t>
            </w:r>
          </w:p>
          <w:p w14:paraId="0C02DC3D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v_EUTRA_MeasurementBandwidth); //@sic R5s180225 sic@</w:t>
            </w:r>
          </w:p>
          <w:p w14:paraId="64C7B53F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5C812EB7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62EA13D8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49083EDA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5C6014EC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6D0F98DE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R5-131872 sic@</w:t>
            </w:r>
          </w:p>
          <w:p w14:paraId="0A687583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cr_MeasurementReport_vb50ext_EUTRA_EventResults_EARFCN_ext(v_EUTRASysInfo.Eutra[0].Arfcn); //@sic R5s180225 sic@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</w:t>
            </w:r>
          </w:p>
          <w:p w14:paraId="6470D59D" w14:textId="77777777" w:rsidR="00807ED5" w:rsidRPr="00E3190C" w:rsidRDefault="00807ED5" w:rsidP="00807E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57BFDC9F" w14:textId="77777777" w:rsidR="00807ED5" w:rsidRPr="00E3190C" w:rsidRDefault="00807ED5" w:rsidP="00807ED5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767FB1E0" w14:textId="77777777" w:rsidR="009D70CC" w:rsidRPr="00E3190C" w:rsidRDefault="009D70CC" w:rsidP="00BB60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416EDD83" w14:textId="77777777" w:rsidR="00300C5B" w:rsidRDefault="00300C5B" w:rsidP="00300C5B">
      <w:pPr>
        <w:rPr>
          <w:noProof/>
          <w:lang w:val="en-US"/>
        </w:rPr>
      </w:pPr>
    </w:p>
    <w:p w14:paraId="5534CD0B" w14:textId="77777777" w:rsidR="00DC5444" w:rsidRDefault="00DC5444" w:rsidP="00DC544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57724570"/>
      <w:r>
        <w:rPr>
          <w:b/>
        </w:rPr>
        <w:t xml:space="preserve">Correction to </w:t>
      </w:r>
      <w:r w:rsidR="00F34057">
        <w:rPr>
          <w:b/>
        </w:rPr>
        <w:t>function</w:t>
      </w:r>
      <w:r>
        <w:rPr>
          <w:b/>
        </w:rPr>
        <w:t xml:space="preserve"> </w:t>
      </w:r>
      <w:r w:rsidR="00F34057" w:rsidRPr="00F34057">
        <w:rPr>
          <w:b/>
          <w:lang w:val="en-US"/>
        </w:rPr>
        <w:t>f_TC_8_6_9_1_UTRAN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C5444" w14:paraId="439D0911" w14:textId="77777777" w:rsidTr="00BC5AB4">
        <w:trPr>
          <w:trHeight w:val="447"/>
        </w:trPr>
        <w:tc>
          <w:tcPr>
            <w:tcW w:w="1985" w:type="dxa"/>
          </w:tcPr>
          <w:p w14:paraId="65AB12C2" w14:textId="77777777" w:rsidR="00DC5444" w:rsidRPr="00E751F5" w:rsidRDefault="00F34057" w:rsidP="00E132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DC5444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EFB8EAA" w14:textId="77777777" w:rsidR="00DC5444" w:rsidRDefault="00F34057" w:rsidP="00E13217">
            <w:pPr>
              <w:pStyle w:val="CRCoverPage"/>
              <w:spacing w:after="0"/>
              <w:ind w:left="100"/>
              <w:rPr>
                <w:noProof/>
              </w:rPr>
            </w:pPr>
            <w:r w:rsidRPr="00F34057">
              <w:rPr>
                <w:lang w:val="de-DE"/>
              </w:rPr>
              <w:t>f_TC_8_6_9_1_UTRAN</w:t>
            </w:r>
          </w:p>
        </w:tc>
      </w:tr>
      <w:tr w:rsidR="00DC5444" w14:paraId="303EFA9B" w14:textId="77777777" w:rsidTr="00BC5AB4">
        <w:trPr>
          <w:trHeight w:val="452"/>
        </w:trPr>
        <w:tc>
          <w:tcPr>
            <w:tcW w:w="1985" w:type="dxa"/>
          </w:tcPr>
          <w:p w14:paraId="7A71AE02" w14:textId="77777777" w:rsidR="00DC5444" w:rsidRPr="00E751F5" w:rsidRDefault="00DC5444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62D84F3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</w:t>
            </w:r>
            <w:r>
              <w:lastRenderedPageBreak/>
              <w:t>ysInfo.Eutra[0].Arfcn),</w:t>
            </w:r>
          </w:p>
          <w:p w14:paraId="4B5252CA" w14:textId="77777777" w:rsidR="00DC5444" w:rsidRPr="00CD7D57" w:rsidRDefault="00BC5AB4" w:rsidP="00BC5AB4">
            <w:pPr>
              <w:pStyle w:val="CRCoverPage"/>
              <w:spacing w:after="0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</w:tc>
      </w:tr>
      <w:tr w:rsidR="00DC5444" w14:paraId="50C000D4" w14:textId="77777777" w:rsidTr="00BC5AB4">
        <w:tc>
          <w:tcPr>
            <w:tcW w:w="1985" w:type="dxa"/>
          </w:tcPr>
          <w:p w14:paraId="7B20E35F" w14:textId="77777777" w:rsidR="00DC5444" w:rsidRPr="00E751F5" w:rsidRDefault="00DC5444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7BFB643" w14:textId="77777777" w:rsidR="00DC5444" w:rsidRPr="00300C5B" w:rsidRDefault="0038748B" w:rsidP="00E132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DC5444" w14:paraId="242D92ED" w14:textId="77777777" w:rsidTr="00BC5AB4">
        <w:tc>
          <w:tcPr>
            <w:tcW w:w="1985" w:type="dxa"/>
          </w:tcPr>
          <w:p w14:paraId="70ECB2B5" w14:textId="77777777" w:rsidR="00DC5444" w:rsidRPr="00E751F5" w:rsidRDefault="00DC5444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90C6F6" w14:textId="77777777" w:rsidR="00DC5444" w:rsidRPr="00811A71" w:rsidRDefault="00F34057" w:rsidP="00E13217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="009A7FE3">
              <w:rPr>
                <w:rFonts w:ascii="Arial" w:hAnsi="Arial" w:cs="Arial"/>
                <w:noProof/>
                <w:lang w:val="en-US"/>
              </w:rPr>
              <w:t>8_6</w:t>
            </w:r>
            <w:r w:rsidR="00DC5444" w:rsidRPr="009D70CC">
              <w:rPr>
                <w:rFonts w:ascii="Arial" w:hAnsi="Arial" w:cs="Arial"/>
                <w:noProof/>
                <w:lang w:val="en-US"/>
              </w:rPr>
              <w:t>/</w:t>
            </w:r>
            <w:r w:rsidR="009A7FE3" w:rsidRPr="00B0251B">
              <w:rPr>
                <w:rFonts w:ascii="Arial" w:hAnsi="Arial" w:cs="Arial"/>
                <w:noProof/>
                <w:lang w:val="en-US"/>
              </w:rPr>
              <w:t>RRC_Connection_Establishment_Failure_UG_UTRAN</w:t>
            </w:r>
            <w:r w:rsidR="00DC5444" w:rsidRPr="009D70CC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DC5444" w:rsidRPr="00E751F5" w14:paraId="36156C29" w14:textId="77777777" w:rsidTr="00BC5AB4">
        <w:tc>
          <w:tcPr>
            <w:tcW w:w="1985" w:type="dxa"/>
          </w:tcPr>
          <w:p w14:paraId="036A537C" w14:textId="77777777" w:rsidR="00DC5444" w:rsidRPr="00E751F5" w:rsidRDefault="00DC5444" w:rsidP="00E132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11772B" w14:textId="77777777" w:rsidR="00DC5444" w:rsidRPr="00E751F5" w:rsidRDefault="00DC5444" w:rsidP="00E13217">
            <w:pPr>
              <w:rPr>
                <w:rFonts w:ascii="Arial" w:hAnsi="Arial"/>
                <w:highlight w:val="cyan"/>
              </w:rPr>
            </w:pPr>
          </w:p>
        </w:tc>
      </w:tr>
    </w:tbl>
    <w:p w14:paraId="6EE33BEE" w14:textId="77777777" w:rsidR="00DC5444" w:rsidRDefault="00DC5444" w:rsidP="00DC5444">
      <w:pPr>
        <w:rPr>
          <w:noProof/>
          <w:lang w:val="en-US"/>
        </w:rPr>
      </w:pPr>
    </w:p>
    <w:p w14:paraId="1E7F0DE7" w14:textId="77777777" w:rsidR="00DC5444" w:rsidRDefault="00DC5444" w:rsidP="00DC5444">
      <w:pPr>
        <w:rPr>
          <w:noProof/>
        </w:rPr>
      </w:pPr>
    </w:p>
    <w:p w14:paraId="0B4514E3" w14:textId="77777777" w:rsidR="00DC5444" w:rsidRDefault="00DC5444" w:rsidP="00DC54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C5444" w:rsidRPr="007630FD" w14:paraId="02C1DCE2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743F0441" w14:textId="77777777" w:rsidR="00DC5444" w:rsidRDefault="00DC5444" w:rsidP="00E1321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0932FDE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cell1</w:t>
            </w:r>
          </w:p>
          <w:p w14:paraId="19A0340A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 (EUTRA);</w:t>
            </w:r>
          </w:p>
          <w:p w14:paraId="31F915B0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v_MeasurementReport_vb50ext_IEs := cr_MeasurementReport_vb50ext_EUTRA_EventResults_EARFCN_ext(v_EUTRASysInfo.Eutra[0].Arfcn); //@sic R5s180225 sic@</w:t>
            </w:r>
          </w:p>
          <w:p w14:paraId="3BC1C14D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R5-173007 sic@</w:t>
            </w:r>
          </w:p>
          <w:p w14:paraId="132181F0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v_EUTRA_FrequencyAndPriorityInfoList[0] := cs_EUTRA_FrequencyAndPriorityInfo(v_EUTRASysInfo.Eutra[0].Arfcn,</w:t>
            </w:r>
          </w:p>
          <w:p w14:paraId="07829B4C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f_UTRAN_ConvertIntegerToEUTRA_MeasurementBandwidth(v_EUTRASysInfo.Eutra[0].DL_Bandwidth));</w:t>
            </w:r>
          </w:p>
          <w:p w14:paraId="388C748C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 (utran_Cell5,</w:t>
            </w:r>
          </w:p>
          <w:p w14:paraId="7F5FF2B3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cs_SIB19_UtraAndOneEutraEntry(cs_Utra_PriorityInfoList_Def (5),v_EUTRA_FrequencyAndPriorityInfoList));</w:t>
            </w:r>
          </w:p>
          <w:p w14:paraId="1EEEC70C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4956E150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cs_MeasurementControl_InterRATMeasurement_NoCompMode(v_SecurityInfo.dl_IntegrityCheckInfo,</w:t>
            </w:r>
          </w:p>
          <w:p w14:paraId="250E9E9E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3CE7E419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v_EUTRASysInfo.Eutra[0].Arfcn,</w:t>
            </w:r>
          </w:p>
          <w:p w14:paraId="27265E9D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v_EUTRA_MeasurementBandwidth); //@sic R5s180225, R5s150448 sic@</w:t>
            </w:r>
          </w:p>
          <w:p w14:paraId="0608641C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0AF54D0F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v_RRC_TI,</w:t>
            </w:r>
          </w:p>
          <w:p w14:paraId="7F99E57A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v_EUTRASysInfo.Eutra[0].Arfcn,</w:t>
            </w:r>
          </w:p>
          <w:p w14:paraId="4E057FE4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v_EUTRA_MeasurementBandwidth,</w:t>
            </w:r>
          </w:p>
          <w:p w14:paraId="4408305C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cs_CellDCHMeasOccasionInfo_TDD128_r9); //@sic R5s180225, R5s150448 sic@</w:t>
            </w:r>
          </w:p>
          <w:p w14:paraId="09340DCB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cr_UTRAN_MeasurementReport_EUTRACell(v_EUTRASysInfo.Eutra[0].Arfcn, v_EUTRASysInfo.Eutra[0].HO.PhysCellId,?,?); //@sic R5s180225 sic@</w:t>
            </w:r>
          </w:p>
          <w:p w14:paraId="2D01EC74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R5-174500, R5-173007 sic@</w:t>
            </w:r>
          </w:p>
          <w:p w14:paraId="3DD8F176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v_EUTRA_FrequencyAndPriorityInfoList_ext[0] :=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cs_EUTRA_FrequencyAndPriorityInfoExtension_Def(v_EUTRASysInfo.Eutra[0].Arfcn,</w:t>
            </w:r>
          </w:p>
          <w:p w14:paraId="46B4151B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f_UTRAN_ConvertIntegerToEUTRA_MeasurementBandwidth(v_EUTRASysInfo.Eutra[0].DL_Bandwidth));</w:t>
            </w:r>
          </w:p>
          <w:p w14:paraId="059A9377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 (utran_Cell5,</w:t>
            </w:r>
          </w:p>
          <w:p w14:paraId="1617E9DD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cs_SIB19_UtraAndOneEutraEntryExtension(cs_Utra_PriorityInfoList_Def (5),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v_EUTRA_FrequencyAndPriorityInfoList_ext)); //@sic R5-174500 sic@</w:t>
            </w:r>
          </w:p>
          <w:p w14:paraId="2E738E84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222F1F84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04D8E253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v_RRC_TI,</w:t>
            </w:r>
          </w:p>
          <w:p w14:paraId="0F6F35B0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v_EUTRA_FrequencyInfoList_ext,</w:t>
            </w:r>
          </w:p>
          <w:p w14:paraId="386B68DF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v_EUTRA_MeasurementBandwidth); //@sic R5s180225, R5s150448 sic@</w:t>
            </w:r>
          </w:p>
          <w:p w14:paraId="0BA2F4E1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05990241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59F83906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22B08AFA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69D04C98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771750C3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R5s150448 sic@</w:t>
            </w:r>
          </w:p>
          <w:p w14:paraId="5482381C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22AF59F9" w14:textId="77777777" w:rsidR="00346E84" w:rsidRPr="00E3190C" w:rsidRDefault="00346E84" w:rsidP="00346E84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3C1B6A18" w14:textId="77777777" w:rsidR="00DC5444" w:rsidRPr="007630FD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DC5444" w:rsidRPr="007630FD" w14:paraId="54716EB4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62438C7C" w14:textId="77777777" w:rsidR="00DC5444" w:rsidRPr="007630FD" w:rsidRDefault="00DC5444" w:rsidP="00E13217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EB0D153" w14:textId="77777777" w:rsidR="00DC5444" w:rsidRPr="007630FD" w:rsidRDefault="00DC5444" w:rsidP="00DC5444">
      <w:pPr>
        <w:spacing w:after="0"/>
        <w:rPr>
          <w:rFonts w:ascii="Arial" w:hAnsi="Arial"/>
          <w:b/>
          <w:lang w:eastAsia="en-GB"/>
        </w:rPr>
      </w:pPr>
    </w:p>
    <w:p w14:paraId="005B2024" w14:textId="77777777" w:rsidR="00DC5444" w:rsidRPr="007630FD" w:rsidRDefault="00DC5444" w:rsidP="00DC5444">
      <w:pPr>
        <w:spacing w:after="0"/>
        <w:rPr>
          <w:rFonts w:ascii="Arial" w:hAnsi="Arial"/>
          <w:b/>
          <w:lang w:eastAsia="en-GB"/>
        </w:rPr>
      </w:pPr>
    </w:p>
    <w:p w14:paraId="42ECC764" w14:textId="77777777" w:rsidR="00DC5444" w:rsidRPr="007630FD" w:rsidRDefault="00DC5444" w:rsidP="00DC5444">
      <w:pPr>
        <w:spacing w:after="0"/>
        <w:rPr>
          <w:rFonts w:ascii="Arial" w:hAnsi="Arial"/>
          <w:b/>
          <w:lang w:eastAsia="en-GB"/>
        </w:rPr>
      </w:pPr>
      <w:r w:rsidRPr="007630F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C5444" w:rsidRPr="007630FD" w14:paraId="6E00F817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0AA17A8" w14:textId="77777777" w:rsidR="00DC5444" w:rsidRPr="00E3190C" w:rsidRDefault="00DC5444" w:rsidP="00E1321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685A3F1A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cell1</w:t>
            </w:r>
          </w:p>
          <w:p w14:paraId="6933B5B0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 (EUTRA);</w:t>
            </w:r>
          </w:p>
          <w:p w14:paraId="7FCE1AB1" w14:textId="77777777" w:rsidR="00346E84" w:rsidRPr="00346E84" w:rsidRDefault="00346E84" w:rsidP="00346E84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92136">
              <w:rPr>
                <w:rFonts w:ascii="Arial" w:hAnsi="Arial"/>
                <w:b/>
                <w:color w:val="000000"/>
                <w:highlight w:val="yellow"/>
                <w:lang w:eastAsia="en-GB"/>
              </w:rPr>
              <w:t>&lt;&lt;MOVED CODE&gt;&gt;</w:t>
            </w:r>
          </w:p>
          <w:p w14:paraId="20E2FEE0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R5-173007 sic@</w:t>
            </w:r>
          </w:p>
          <w:p w14:paraId="3F58938B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v_EUTRA_FrequencyAndPriorityInfoList[0] := cs_EUTRA_FrequencyAndPriorityInfo(v_EUTRASysInfo.Eutra[0].Arfcn,</w:t>
            </w:r>
          </w:p>
          <w:p w14:paraId="44210FDE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f_UTRAN_ConvertIntegerToEUTRA_MeasurementBandwidth(v_EUTRASysInfo.Eutra[0].DL_Bandwidth));</w:t>
            </w:r>
          </w:p>
          <w:p w14:paraId="436A7F5B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 (utran_Cell5,</w:t>
            </w:r>
          </w:p>
          <w:p w14:paraId="67A49960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cs_SIB19_UtraAndOneEutraEntry(cs_Utra_PriorityInfoList_Def (5),v_EUTRA_FrequencyAndPriorityInfoList));</w:t>
            </w:r>
          </w:p>
          <w:p w14:paraId="309CF77B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10CEE9FA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v_MeasurementControl_InterRATMeasurement_NoCompMode := cs_MeasurementControl_InterRATMeasurement_NoCompMode(v_SecurityInfo.dl_IntegrityCheckInfo,</w:t>
            </w:r>
          </w:p>
          <w:p w14:paraId="6CF2C973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3927325F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v_EUTRASysInfo.Eutra[0].Arfcn,</w:t>
            </w:r>
          </w:p>
          <w:p w14:paraId="2FC42813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v_EUTRA_MeasurementBandwidth); //@sic R5s180225, R5s150448 sic@</w:t>
            </w:r>
          </w:p>
          <w:p w14:paraId="13423846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6E7580F6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v_RRC_TI,</w:t>
            </w:r>
          </w:p>
          <w:p w14:paraId="2CE14BAA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v_EUTRASysInfo.Eutra[0].Arfcn,</w:t>
            </w:r>
          </w:p>
          <w:p w14:paraId="5A207A9E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v_EUTRA_MeasurementBandwidth,</w:t>
            </w:r>
          </w:p>
          <w:p w14:paraId="2B0CF2A4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cs_CellDCHMeasOccasionInfo_TDD128_r9); //@sic R5s180225, R5s150448 sic@</w:t>
            </w:r>
          </w:p>
          <w:p w14:paraId="2AC53EFE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cr_UTRAN_MeasurementReport_EUTRACell(v_EUTRASysInfo.Eutra[0].Arfcn, v_EUTRASysInfo.Eutra[0].HO.PhysCellId,?,?); //@sic R5s180225 sic@</w:t>
            </w:r>
          </w:p>
          <w:p w14:paraId="6C0E5FB3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R5-174500, R5-173007 sic@</w:t>
            </w:r>
          </w:p>
          <w:p w14:paraId="7E7A5687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v_EUTRA_FrequencyAndPriorityInfoList_ext[0] := cs_EUTRA_FrequencyAndPriorityInfoExtension_Def(v_EUTRASysInfo.Eutra[0].Arfcn,</w:t>
            </w:r>
          </w:p>
          <w:p w14:paraId="365666AA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f_UTRAN_ConvertIntegerToEUTRA_MeasurementBandwidth(v_EUTRASysInfo.Eutra[0].DL_Bandwidth));</w:t>
            </w:r>
          </w:p>
          <w:p w14:paraId="2BAD57B5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 (utran_Cell5,</w:t>
            </w:r>
          </w:p>
          <w:p w14:paraId="340A8D53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cs_SIB19_UtraAndOneEutraEntryExtension(cs_Utra_PriorityInfoList_Def (5),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v_EUTRA_FrequencyAndPriorityInfoList_ext)); //@sic R5-174500 sic@</w:t>
            </w:r>
          </w:p>
          <w:p w14:paraId="13DC8970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0E9150D4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77D67EE6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v_RRC_TI,</w:t>
            </w:r>
          </w:p>
          <w:p w14:paraId="7ACF2BFF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v_EUTRA_FrequencyInfoList_ext,</w:t>
            </w:r>
          </w:p>
          <w:p w14:paraId="78D7CBF2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v_EUTRA_MeasurementBandwidth); //@sic R5s180225, R5s150448 sic@</w:t>
            </w:r>
          </w:p>
          <w:p w14:paraId="09B7FBED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7248740F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60994FCB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749711C2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629138B5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7839740F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R5s150448 sic@</w:t>
            </w:r>
          </w:p>
          <w:p w14:paraId="4F264A66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cr_MeasurementReport_vb50ext_EUTRA_EventResults_EARFCN_ext(v_EUTRASysInfo.Eutra[0].Arfcn); //@sic R5s180225 sic@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</w:t>
            </w:r>
          </w:p>
          <w:p w14:paraId="0B011B13" w14:textId="77777777" w:rsidR="00346E84" w:rsidRPr="00E3190C" w:rsidRDefault="00346E84" w:rsidP="0034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44787095" w14:textId="77777777" w:rsidR="00346E84" w:rsidRPr="00E3190C" w:rsidRDefault="00346E84" w:rsidP="00346E84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5B83E54F" w14:textId="77777777" w:rsidR="00DC5444" w:rsidRPr="00E3190C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363A75E1" w14:textId="77777777" w:rsidR="00346E84" w:rsidRDefault="00346E84" w:rsidP="00346E8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7724571"/>
      <w:r>
        <w:rPr>
          <w:b/>
        </w:rPr>
        <w:lastRenderedPageBreak/>
        <w:t xml:space="preserve">Correction to function </w:t>
      </w:r>
      <w:r w:rsidR="00B0251B" w:rsidRPr="00B0251B">
        <w:rPr>
          <w:b/>
          <w:lang w:val="en-US"/>
        </w:rPr>
        <w:t>f_TC_8_6_5_1_UTRAN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46E84" w14:paraId="696E9A78" w14:textId="77777777" w:rsidTr="00BC5AB4">
        <w:trPr>
          <w:trHeight w:val="447"/>
        </w:trPr>
        <w:tc>
          <w:tcPr>
            <w:tcW w:w="1985" w:type="dxa"/>
          </w:tcPr>
          <w:p w14:paraId="7BC90563" w14:textId="77777777" w:rsidR="00346E84" w:rsidRPr="00E751F5" w:rsidRDefault="00346E84" w:rsidP="00CD7D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E0A032" w14:textId="77777777" w:rsidR="00346E84" w:rsidRDefault="00B0251B" w:rsidP="00CD7D57">
            <w:pPr>
              <w:pStyle w:val="CRCoverPage"/>
              <w:spacing w:after="0"/>
              <w:ind w:left="100"/>
              <w:rPr>
                <w:noProof/>
              </w:rPr>
            </w:pPr>
            <w:r w:rsidRPr="00B0251B">
              <w:rPr>
                <w:lang w:val="de-DE"/>
              </w:rPr>
              <w:t>f_TC_8_6_5_1_UTRAN</w:t>
            </w:r>
          </w:p>
        </w:tc>
      </w:tr>
      <w:tr w:rsidR="00346E84" w14:paraId="276FAC41" w14:textId="77777777" w:rsidTr="00BC5AB4">
        <w:trPr>
          <w:trHeight w:val="452"/>
        </w:trPr>
        <w:tc>
          <w:tcPr>
            <w:tcW w:w="1985" w:type="dxa"/>
          </w:tcPr>
          <w:p w14:paraId="5328D48B" w14:textId="77777777" w:rsidR="00346E84" w:rsidRPr="00E751F5" w:rsidRDefault="00346E84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06EC85D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150978E5" w14:textId="77777777" w:rsidR="00346E84" w:rsidRPr="003B3EF4" w:rsidRDefault="00BC5AB4" w:rsidP="00BC5AB4">
            <w:pPr>
              <w:pStyle w:val="CRCoverPage"/>
              <w:spacing w:after="0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</w:tc>
      </w:tr>
      <w:tr w:rsidR="00346E84" w14:paraId="20B30D1F" w14:textId="77777777" w:rsidTr="00BC5AB4">
        <w:tc>
          <w:tcPr>
            <w:tcW w:w="1985" w:type="dxa"/>
          </w:tcPr>
          <w:p w14:paraId="023002E6" w14:textId="77777777" w:rsidR="00346E84" w:rsidRPr="00E751F5" w:rsidRDefault="00346E84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EBD766" w14:textId="77777777" w:rsidR="00346E84" w:rsidRPr="00300C5B" w:rsidRDefault="0038748B" w:rsidP="00CD7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346E84" w14:paraId="0F5FF042" w14:textId="77777777" w:rsidTr="00BC5AB4">
        <w:tc>
          <w:tcPr>
            <w:tcW w:w="1985" w:type="dxa"/>
          </w:tcPr>
          <w:p w14:paraId="100B170D" w14:textId="77777777" w:rsidR="00346E84" w:rsidRPr="00E751F5" w:rsidRDefault="00346E84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800C2E" w14:textId="77777777" w:rsidR="00346E84" w:rsidRPr="00811A71" w:rsidRDefault="00346E84" w:rsidP="00CD7D57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="00B0251B">
              <w:rPr>
                <w:rFonts w:ascii="Arial" w:hAnsi="Arial" w:cs="Arial"/>
                <w:noProof/>
                <w:lang w:val="en-US"/>
              </w:rPr>
              <w:t>8_6</w:t>
            </w:r>
            <w:r w:rsidRPr="009D70CC">
              <w:rPr>
                <w:rFonts w:ascii="Arial" w:hAnsi="Arial" w:cs="Arial"/>
                <w:noProof/>
                <w:lang w:val="en-US"/>
              </w:rPr>
              <w:t>/</w:t>
            </w:r>
            <w:r w:rsidR="00B0251B" w:rsidRPr="001C04D1">
              <w:rPr>
                <w:rFonts w:ascii="Arial" w:hAnsi="Arial" w:cs="Arial"/>
                <w:noProof/>
                <w:lang w:val="en-US"/>
              </w:rPr>
              <w:t>RRC_LoggedRLF_UG_UTRAN</w:t>
            </w:r>
            <w:r w:rsidRPr="009D70CC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46E84" w:rsidRPr="00E751F5" w14:paraId="303C0E02" w14:textId="77777777" w:rsidTr="00BC5AB4">
        <w:tc>
          <w:tcPr>
            <w:tcW w:w="1985" w:type="dxa"/>
          </w:tcPr>
          <w:p w14:paraId="6E90BDE5" w14:textId="77777777" w:rsidR="00346E84" w:rsidRPr="00E751F5" w:rsidRDefault="00346E84" w:rsidP="00CD7D5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1D1FF4D" w14:textId="77777777" w:rsidR="00346E84" w:rsidRPr="00E751F5" w:rsidRDefault="00346E84" w:rsidP="00CD7D57">
            <w:pPr>
              <w:rPr>
                <w:rFonts w:ascii="Arial" w:hAnsi="Arial"/>
                <w:highlight w:val="cyan"/>
              </w:rPr>
            </w:pPr>
          </w:p>
        </w:tc>
      </w:tr>
    </w:tbl>
    <w:p w14:paraId="0AF21ED3" w14:textId="77777777" w:rsidR="00346E84" w:rsidRDefault="00346E84" w:rsidP="00346E84">
      <w:pPr>
        <w:rPr>
          <w:noProof/>
          <w:lang w:val="en-US"/>
        </w:rPr>
      </w:pPr>
    </w:p>
    <w:p w14:paraId="05952BB2" w14:textId="77777777" w:rsidR="00346E84" w:rsidRDefault="00346E84" w:rsidP="00346E84">
      <w:pPr>
        <w:rPr>
          <w:noProof/>
        </w:rPr>
      </w:pPr>
    </w:p>
    <w:p w14:paraId="46B9F121" w14:textId="77777777" w:rsidR="00346E84" w:rsidRDefault="00346E84" w:rsidP="00346E8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46E84" w:rsidRPr="00E3190C" w14:paraId="63ED218C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666451EF" w14:textId="77777777" w:rsidR="00346E84" w:rsidRPr="00E3190C" w:rsidRDefault="00346E84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31A81A96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f_UTRAN_SendAuthCoOrdParameters (EUTRA,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); //@sic R5s140366 sic@</w:t>
            </w:r>
          </w:p>
          <w:p w14:paraId="1910C163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32D7C516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v_MeasurementReport_vb50ext_IEs := cr_MeasurementReport_vb50ext_EUTRA_EventResults_EARFCN_ext(v_EUTRASysInfo.Eutra[0].Arfcn); //@sic R5s180225 sic@</w:t>
            </w:r>
          </w:p>
          <w:p w14:paraId="1AB0B9D5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@sic R5s180225 sic@</w:t>
            </w:r>
          </w:p>
          <w:p w14:paraId="08D5D5E2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0E7AE6BE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cs_MeasurementControl_InterRATMeasurement_NoCompMode(v_SecurityInfo.dl_IntegrityCheckInfo,</w:t>
            </w:r>
          </w:p>
          <w:p w14:paraId="1BF2BDE0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4A6AEC5A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v_EUTRASysInfo.Eutra[0].Arfcn,</w:t>
            </w:r>
          </w:p>
          <w:p w14:paraId="02FA1875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v_EUTRA_MeasurementBandwidth); //@sic R5s180225 sic@</w:t>
            </w:r>
          </w:p>
          <w:p w14:paraId="4F88F939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54CDECCE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v_RRC_TI,</w:t>
            </w:r>
          </w:p>
          <w:p w14:paraId="7B02774B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v_EUTRASysInfo.Eutra[0].Arfcn,</w:t>
            </w:r>
          </w:p>
          <w:p w14:paraId="28A77DFF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v_EUTRA_MeasurementBandwidth,</w:t>
            </w:r>
          </w:p>
          <w:p w14:paraId="3C995BF4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cs_CellDCHMeasOccasionInfo_TDD128_r9); //@sic R5s180225, R5s150377 sic@</w:t>
            </w:r>
          </w:p>
          <w:p w14:paraId="626981F2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v_MeasurementReport := cr_UTRAN_MeasurementReport_EUTRACell(v_EUTRASysInfo.Eutra[0].Arfcn, v_EUTRASysInfo.Eutra[0].HO.PhysCellId,?,?); //@sic R5s180225 sic@</w:t>
            </w:r>
          </w:p>
          <w:p w14:paraId="04AB06BF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R5s180225 sic@</w:t>
            </w:r>
          </w:p>
          <w:p w14:paraId="302E7B18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023519EB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4A3009D0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v_RRC_TI,</w:t>
            </w:r>
          </w:p>
          <w:p w14:paraId="2FF5484F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v_EUTRA_FrequencyInfoList_ext,</w:t>
            </w:r>
          </w:p>
          <w:p w14:paraId="6FE3BDB6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v_EUTRA_MeasurementBandwidth); //@sic R5s180225 sic@</w:t>
            </w:r>
          </w:p>
          <w:p w14:paraId="0EF1E61B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71155E5E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5BD21DB4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26CA6F6A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3F20F400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6E3D6A35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R5s150377 sic@</w:t>
            </w:r>
          </w:p>
          <w:p w14:paraId="452054A9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045CB655" w14:textId="77777777" w:rsidR="001C04D1" w:rsidRPr="00E3190C" w:rsidRDefault="001C04D1" w:rsidP="001C04D1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 //@sic R5s180225 sic@</w:t>
            </w:r>
          </w:p>
          <w:p w14:paraId="73CB93AC" w14:textId="77777777" w:rsidR="00346E84" w:rsidRPr="00E3190C" w:rsidRDefault="00346E84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346E84" w:rsidRPr="00E3190C" w14:paraId="238C39A6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B2CDFA3" w14:textId="77777777" w:rsidR="00346E84" w:rsidRPr="00E3190C" w:rsidRDefault="00346E84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558C4914" w14:textId="77777777" w:rsidR="00346E84" w:rsidRPr="00E3190C" w:rsidRDefault="00346E84" w:rsidP="00346E84">
      <w:pPr>
        <w:spacing w:after="0"/>
        <w:rPr>
          <w:rFonts w:ascii="Arial" w:hAnsi="Arial"/>
          <w:b/>
          <w:color w:val="000000"/>
          <w:lang w:eastAsia="en-GB"/>
        </w:rPr>
      </w:pPr>
    </w:p>
    <w:p w14:paraId="01DC71D1" w14:textId="77777777" w:rsidR="00346E84" w:rsidRPr="00E3190C" w:rsidRDefault="00346E84" w:rsidP="00346E84">
      <w:pPr>
        <w:spacing w:after="0"/>
        <w:rPr>
          <w:rFonts w:ascii="Arial" w:hAnsi="Arial"/>
          <w:b/>
          <w:color w:val="000000"/>
          <w:lang w:eastAsia="en-GB"/>
        </w:rPr>
      </w:pPr>
    </w:p>
    <w:p w14:paraId="01070179" w14:textId="77777777" w:rsidR="00346E84" w:rsidRPr="00E3190C" w:rsidRDefault="00346E84" w:rsidP="00346E84">
      <w:pPr>
        <w:spacing w:after="0"/>
        <w:rPr>
          <w:rFonts w:ascii="Arial" w:hAnsi="Arial"/>
          <w:b/>
          <w:color w:val="000000"/>
          <w:lang w:eastAsia="en-GB"/>
        </w:rPr>
      </w:pPr>
      <w:r w:rsidRPr="00E3190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C04D1" w:rsidRPr="00E3190C" w14:paraId="5CBD25F7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04D02853" w14:textId="77777777" w:rsidR="00346E84" w:rsidRPr="00E3190C" w:rsidRDefault="00346E84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40A7A674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f_UTRAN_SendAuthCoOrdParameters (EUTRA,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); //@sic R5s140366 sic@</w:t>
            </w:r>
          </w:p>
          <w:p w14:paraId="7AA98097" w14:textId="77777777" w:rsidR="001C04D1" w:rsidRPr="001C04D1" w:rsidRDefault="001C04D1" w:rsidP="001C04D1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92136">
              <w:rPr>
                <w:rFonts w:ascii="Arial" w:hAnsi="Arial"/>
                <w:b/>
                <w:color w:val="000000"/>
                <w:highlight w:val="yellow"/>
                <w:lang w:eastAsia="en-GB"/>
              </w:rPr>
              <w:t>&lt;&lt;MOVED CODE&gt;&gt;</w:t>
            </w:r>
          </w:p>
          <w:p w14:paraId="53B72C12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35229B43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@sic R5s180225 sic@</w:t>
            </w:r>
          </w:p>
          <w:p w14:paraId="0BAB2253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3F507A7B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cs_MeasurementControl_InterRATMeasurement_NoCompMode(v_SecurityInfo.dl_IntegrityCheckInfo,</w:t>
            </w:r>
          </w:p>
          <w:p w14:paraId="0D77A098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4158ADE0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v_EUTRASysInfo.Eutra[0].Arfcn,</w:t>
            </w:r>
          </w:p>
          <w:p w14:paraId="02134F3C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v_EUTRA_MeasurementBandwidth); //@sic R5s180225 sic@</w:t>
            </w:r>
          </w:p>
          <w:p w14:paraId="39D350A4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7AC984FC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v_RRC_TI,</w:t>
            </w:r>
          </w:p>
          <w:p w14:paraId="1FFFAD7C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v_EUTRASysInfo.Eutra[0].Arfcn,</w:t>
            </w:r>
          </w:p>
          <w:p w14:paraId="2EAF444A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v_EUTRA_MeasurementBandwidth,</w:t>
            </w:r>
          </w:p>
          <w:p w14:paraId="14DBA759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cs_CellDCHMeasOccasionInfo_TDD128_r9); //@sic R5s180225, R5s150377 sic@</w:t>
            </w:r>
          </w:p>
          <w:p w14:paraId="49AFBA5A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cr_UTRAN_MeasurementReport_EUTRACell(v_EUTRASysInfo.Eutra[0].Arfcn, v_EUTRASysInfo.Eutra[0].HO.PhysCellId,?,?); //@sic R5s180225 sic@</w:t>
            </w:r>
          </w:p>
          <w:p w14:paraId="758CF14C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R5s180225 sic@</w:t>
            </w:r>
          </w:p>
          <w:p w14:paraId="3B11F250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3A89AAB9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4E6755DF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v_RRC_TI,</w:t>
            </w:r>
          </w:p>
          <w:p w14:paraId="6D561D9B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v_EUTRA_FrequencyInfoList_ext,</w:t>
            </w:r>
          </w:p>
          <w:p w14:paraId="1BBABC18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v_EUTRA_MeasurementBandwidth); //@sic R5s180225 sic@</w:t>
            </w:r>
          </w:p>
          <w:p w14:paraId="65CEB710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4651D28E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4C076116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5224581E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5755498B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7DF340BE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R5s150377 sic@</w:t>
            </w:r>
          </w:p>
          <w:p w14:paraId="7807C4C3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ab/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cr_MeasurementReport_vb50ext_EUTRA_EventResults_EARFCN_ext(v_EUTRASysInfo.Eutra[0].Arfcn); //@sic R5s180225 sic@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</w:t>
            </w:r>
          </w:p>
          <w:p w14:paraId="5D1463E6" w14:textId="77777777" w:rsidR="001C04D1" w:rsidRPr="00E3190C" w:rsidRDefault="001C04D1" w:rsidP="001C0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72496085" w14:textId="77777777" w:rsidR="001C04D1" w:rsidRPr="00E3190C" w:rsidRDefault="001C04D1" w:rsidP="001C04D1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 //@sic R5s180225 sic@</w:t>
            </w:r>
          </w:p>
          <w:p w14:paraId="0408B2B9" w14:textId="77777777" w:rsidR="00346E84" w:rsidRPr="00E3190C" w:rsidRDefault="00346E84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5F666EDD" w14:textId="77777777" w:rsidR="00392DD5" w:rsidRDefault="00392DD5" w:rsidP="00392D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7724572"/>
      <w:r>
        <w:rPr>
          <w:b/>
        </w:rPr>
        <w:lastRenderedPageBreak/>
        <w:t xml:space="preserve">Correction to function </w:t>
      </w:r>
      <w:r w:rsidRPr="00392DD5">
        <w:rPr>
          <w:b/>
          <w:lang w:val="en-US"/>
        </w:rPr>
        <w:t>f_TC_8_6_5_1a_UTRAN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92DD5" w14:paraId="485FDBD8" w14:textId="77777777" w:rsidTr="00BC5AB4">
        <w:trPr>
          <w:trHeight w:val="447"/>
        </w:trPr>
        <w:tc>
          <w:tcPr>
            <w:tcW w:w="1985" w:type="dxa"/>
          </w:tcPr>
          <w:p w14:paraId="77B7F0F8" w14:textId="77777777" w:rsidR="00392DD5" w:rsidRPr="00E751F5" w:rsidRDefault="00392DD5" w:rsidP="00CD7D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A44E61" w14:textId="77777777" w:rsidR="00392DD5" w:rsidRDefault="00392DD5" w:rsidP="00CD7D57">
            <w:pPr>
              <w:pStyle w:val="CRCoverPage"/>
              <w:spacing w:after="0"/>
              <w:ind w:left="100"/>
              <w:rPr>
                <w:noProof/>
              </w:rPr>
            </w:pPr>
            <w:r w:rsidRPr="00392DD5">
              <w:rPr>
                <w:lang w:val="de-DE"/>
              </w:rPr>
              <w:t>f_TC_8_6_5_1a_UTRAN</w:t>
            </w:r>
          </w:p>
        </w:tc>
      </w:tr>
      <w:tr w:rsidR="00392DD5" w14:paraId="49F7CF3D" w14:textId="77777777" w:rsidTr="00BC5AB4">
        <w:trPr>
          <w:trHeight w:val="452"/>
        </w:trPr>
        <w:tc>
          <w:tcPr>
            <w:tcW w:w="1985" w:type="dxa"/>
          </w:tcPr>
          <w:p w14:paraId="2081C9EF" w14:textId="77777777" w:rsidR="00392DD5" w:rsidRPr="00E751F5" w:rsidRDefault="00392DD5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2C8ED9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7E70D712" w14:textId="77777777" w:rsidR="00392DD5" w:rsidRPr="003B3EF4" w:rsidRDefault="00BC5AB4" w:rsidP="00BC5AB4">
            <w:pPr>
              <w:pStyle w:val="CRCoverPage"/>
              <w:spacing w:after="0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</w:tc>
      </w:tr>
      <w:tr w:rsidR="00392DD5" w14:paraId="0C975E43" w14:textId="77777777" w:rsidTr="00BC5AB4">
        <w:tc>
          <w:tcPr>
            <w:tcW w:w="1985" w:type="dxa"/>
          </w:tcPr>
          <w:p w14:paraId="42D6412F" w14:textId="77777777" w:rsidR="00392DD5" w:rsidRPr="00E751F5" w:rsidRDefault="00392DD5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 xml:space="preserve">Summary of </w:t>
            </w:r>
            <w:r w:rsidRPr="00E751F5">
              <w:rPr>
                <w:rFonts w:ascii="Arial" w:hAnsi="Arial"/>
                <w:b/>
              </w:rPr>
              <w:lastRenderedPageBreak/>
              <w:t>change</w:t>
            </w:r>
          </w:p>
        </w:tc>
        <w:tc>
          <w:tcPr>
            <w:tcW w:w="7654" w:type="dxa"/>
          </w:tcPr>
          <w:p w14:paraId="308F82BD" w14:textId="77777777" w:rsidR="00392DD5" w:rsidRPr="00300C5B" w:rsidRDefault="0038748B" w:rsidP="00CD7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 xml:space="preserve">assigment to statement only executed </w:t>
            </w:r>
            <w:r>
              <w:rPr>
                <w:noProof/>
              </w:rPr>
              <w:lastRenderedPageBreak/>
              <w:t>when Band &gt; 64.</w:t>
            </w:r>
          </w:p>
        </w:tc>
      </w:tr>
      <w:tr w:rsidR="00392DD5" w14:paraId="6DEBC5CB" w14:textId="77777777" w:rsidTr="00BC5AB4">
        <w:tc>
          <w:tcPr>
            <w:tcW w:w="1985" w:type="dxa"/>
          </w:tcPr>
          <w:p w14:paraId="2607DC66" w14:textId="77777777" w:rsidR="00392DD5" w:rsidRPr="00E751F5" w:rsidRDefault="00392DD5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69F0767" w14:textId="77777777" w:rsidR="00392DD5" w:rsidRPr="00811A71" w:rsidRDefault="00392DD5" w:rsidP="00CD7D57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rPr>
                <w:rFonts w:ascii="Arial" w:hAnsi="Arial" w:cs="Arial"/>
                <w:noProof/>
                <w:lang w:val="en-US"/>
              </w:rPr>
              <w:t>8_6</w:t>
            </w:r>
            <w:r w:rsidRPr="009D70CC">
              <w:rPr>
                <w:rFonts w:ascii="Arial" w:hAnsi="Arial" w:cs="Arial"/>
                <w:noProof/>
                <w:lang w:val="en-US"/>
              </w:rPr>
              <w:t>/</w:t>
            </w:r>
            <w:r w:rsidRPr="001C04D1">
              <w:rPr>
                <w:rFonts w:ascii="Arial" w:hAnsi="Arial" w:cs="Arial"/>
                <w:noProof/>
                <w:lang w:val="en-US"/>
              </w:rPr>
              <w:t>RRC_LoggedRLF_UG_UTRAN</w:t>
            </w:r>
            <w:r w:rsidRPr="009D70CC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92DD5" w:rsidRPr="00E751F5" w14:paraId="477C59A0" w14:textId="77777777" w:rsidTr="00BC5AB4">
        <w:tc>
          <w:tcPr>
            <w:tcW w:w="1985" w:type="dxa"/>
          </w:tcPr>
          <w:p w14:paraId="090FF29D" w14:textId="77777777" w:rsidR="00392DD5" w:rsidRPr="00E751F5" w:rsidRDefault="00392DD5" w:rsidP="00CD7D5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3DB19DF" w14:textId="77777777" w:rsidR="00392DD5" w:rsidRPr="00E751F5" w:rsidRDefault="00392DD5" w:rsidP="00CD7D57">
            <w:pPr>
              <w:rPr>
                <w:rFonts w:ascii="Arial" w:hAnsi="Arial"/>
                <w:highlight w:val="cyan"/>
              </w:rPr>
            </w:pPr>
          </w:p>
        </w:tc>
      </w:tr>
    </w:tbl>
    <w:p w14:paraId="08873242" w14:textId="77777777" w:rsidR="00392DD5" w:rsidRDefault="00392DD5" w:rsidP="00392DD5">
      <w:pPr>
        <w:rPr>
          <w:noProof/>
          <w:lang w:val="en-US"/>
        </w:rPr>
      </w:pPr>
    </w:p>
    <w:p w14:paraId="459FCD5E" w14:textId="77777777" w:rsidR="00392DD5" w:rsidRDefault="00392DD5" w:rsidP="00392DD5">
      <w:pPr>
        <w:rPr>
          <w:noProof/>
        </w:rPr>
      </w:pPr>
    </w:p>
    <w:p w14:paraId="1E965C41" w14:textId="77777777" w:rsidR="00392DD5" w:rsidRDefault="00392DD5" w:rsidP="00392D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92DD5" w:rsidRPr="00E3190C" w14:paraId="535F9953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095DD992" w14:textId="77777777" w:rsidR="00392DD5" w:rsidRPr="00E3190C" w:rsidRDefault="00392DD5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7070731A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f_UTRAN_SendAuthCoOrdParameters (EUTRA,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);</w:t>
            </w:r>
          </w:p>
          <w:p w14:paraId="24FCAE13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0CAECBAC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v_MeasurementReport_vb50ext_IEs := cr_MeasurementReport_vb50ext_EUTRA_EventResults_EARFCN_ext(v_EUTRASysInfo.Eutra[0].Arfcn); //@sic R5s180225 sic@</w:t>
            </w:r>
          </w:p>
          <w:p w14:paraId="28C844E0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@sic R5s180225 sic@</w:t>
            </w:r>
          </w:p>
          <w:p w14:paraId="2607127A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785CA8A2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cs_MeasurementControl_InterRATMeasurement_NoCompMode(v_SecurityInfo.dl_IntegrityCheckInfo,</w:t>
            </w:r>
          </w:p>
          <w:p w14:paraId="15BE58A6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v_RRC_TI,</w:t>
            </w:r>
          </w:p>
          <w:p w14:paraId="425B8D47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v_EUTRASysInfo.Eutra[0].Arfcn,</w:t>
            </w:r>
          </w:p>
          <w:p w14:paraId="4D47C6BE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v_EUTRA_MeasurementBandwidth); //@sic R5s180225, R5s150377 sic@</w:t>
            </w:r>
          </w:p>
          <w:p w14:paraId="55A03AB8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7EF97A8F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v_RRC_TI,</w:t>
            </w:r>
          </w:p>
          <w:p w14:paraId="43DFB85C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v_EUTRASysInfo.Eutra[0].Arfcn,</w:t>
            </w:r>
          </w:p>
          <w:p w14:paraId="78B0775D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v_EUTRA_MeasurementBandwidth,</w:t>
            </w:r>
          </w:p>
          <w:p w14:paraId="24E011BD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cs_CellDCHMeasOccasionInfo_TDD128_r9); //@sic R5s180225, R5s150377 sic@</w:t>
            </w:r>
          </w:p>
          <w:p w14:paraId="43154951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cr_UTRAN_MeasurementReport_EUTRACell(v_EUTRASysInfo.Eutra[0].Arfcn, v_EUTRASysInfo.Eutra[0].HO.PhysCellId,?,?); //@sic R5s180225 sic@</w:t>
            </w:r>
          </w:p>
          <w:p w14:paraId="22AA711C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R5s180225 sic@</w:t>
            </w:r>
          </w:p>
          <w:p w14:paraId="7FC1F9FD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4FA04F4D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540F287E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v_RRC_TI,</w:t>
            </w:r>
          </w:p>
          <w:p w14:paraId="64915CB6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v_EUTRA_FrequencyInfoList_ext,</w:t>
            </w:r>
          </w:p>
          <w:p w14:paraId="379EA462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v_EUTRA_MeasurementBandwidth); //@sic R5s180225, R5s150377 sic@</w:t>
            </w:r>
          </w:p>
          <w:p w14:paraId="5C151D84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311A2998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53BA817C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                                                                                                            tsc_EUTRA_MaxEARFCN,</w:t>
            </w:r>
          </w:p>
          <w:p w14:paraId="35066703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51AAA652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1ABB7587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R5s150377 sic@</w:t>
            </w:r>
          </w:p>
          <w:p w14:paraId="24987870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0851239A" w14:textId="77777777" w:rsidR="00392DD5" w:rsidRPr="00E3190C" w:rsidRDefault="00392DD5" w:rsidP="00392DD5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 //@sic R5s180225 sic@</w:t>
            </w:r>
          </w:p>
          <w:p w14:paraId="2BCF864A" w14:textId="77777777" w:rsidR="00392DD5" w:rsidRPr="00E3190C" w:rsidRDefault="00392DD5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392DD5" w:rsidRPr="00E3190C" w14:paraId="694FF8FF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589FA31" w14:textId="77777777" w:rsidR="00392DD5" w:rsidRPr="00E3190C" w:rsidRDefault="00392DD5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3C104E9D" w14:textId="77777777" w:rsidR="00392DD5" w:rsidRPr="00E3190C" w:rsidRDefault="00392DD5" w:rsidP="00392DD5">
      <w:pPr>
        <w:spacing w:after="0"/>
        <w:rPr>
          <w:rFonts w:ascii="Arial" w:hAnsi="Arial"/>
          <w:b/>
          <w:color w:val="000000"/>
          <w:lang w:eastAsia="en-GB"/>
        </w:rPr>
      </w:pPr>
    </w:p>
    <w:p w14:paraId="58A4C02A" w14:textId="77777777" w:rsidR="00392DD5" w:rsidRPr="00E3190C" w:rsidRDefault="00392DD5" w:rsidP="00392DD5">
      <w:pPr>
        <w:spacing w:after="0"/>
        <w:rPr>
          <w:rFonts w:ascii="Arial" w:hAnsi="Arial"/>
          <w:b/>
          <w:color w:val="000000"/>
          <w:lang w:eastAsia="en-GB"/>
        </w:rPr>
      </w:pPr>
    </w:p>
    <w:p w14:paraId="436CF103" w14:textId="77777777" w:rsidR="00392DD5" w:rsidRPr="00E3190C" w:rsidRDefault="00392DD5" w:rsidP="00392DD5">
      <w:pPr>
        <w:spacing w:after="0"/>
        <w:rPr>
          <w:rFonts w:ascii="Arial" w:hAnsi="Arial"/>
          <w:b/>
          <w:color w:val="000000"/>
          <w:lang w:eastAsia="en-GB"/>
        </w:rPr>
      </w:pPr>
      <w:r w:rsidRPr="00E3190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92DD5" w:rsidRPr="00E3190C" w14:paraId="5EC1F8B9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566CD31" w14:textId="77777777" w:rsidR="00392DD5" w:rsidRPr="00E3190C" w:rsidRDefault="00392DD5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13DAA71F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f_UTRAN_SendAuthCoOrdParameters (EUTRA,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);</w:t>
            </w:r>
          </w:p>
          <w:p w14:paraId="464A0D54" w14:textId="77777777" w:rsidR="00392DD5" w:rsidRDefault="00392DD5" w:rsidP="00392DD5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92136">
              <w:rPr>
                <w:rFonts w:ascii="Arial" w:hAnsi="Arial"/>
                <w:b/>
                <w:color w:val="000000"/>
                <w:highlight w:val="yellow"/>
                <w:lang w:eastAsia="en-GB"/>
              </w:rPr>
              <w:t>&lt;&lt;MOVED CODE&gt;&gt;</w:t>
            </w:r>
          </w:p>
          <w:p w14:paraId="21EE2AC8" w14:textId="77777777" w:rsidR="00392DD5" w:rsidRPr="00392DD5" w:rsidRDefault="00392DD5" w:rsidP="00392DD5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  <w:p w14:paraId="48EBF746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@sic R5s180225 sic@</w:t>
            </w:r>
          </w:p>
          <w:p w14:paraId="1F7A103F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28CE163B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cs_MeasurementControl_InterRATMeasurement_NoCompMode(v_SecurityInfo.dl_IntegrityCheckInfo,</w:t>
            </w:r>
          </w:p>
          <w:p w14:paraId="0537AB01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43A80979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v_EUTRASysInfo.Eutra[0].Arfcn,</w:t>
            </w:r>
          </w:p>
          <w:p w14:paraId="20804512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v_EUTRA_MeasurementBandwidth); //@sic R5s180225, R5s150377 sic@</w:t>
            </w:r>
          </w:p>
          <w:p w14:paraId="73E67C68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6C3F9CD0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v_RRC_TI,</w:t>
            </w:r>
          </w:p>
          <w:p w14:paraId="5F6FBB4A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v_EUTRASysInfo.Eutra[0].Arfcn,</w:t>
            </w:r>
          </w:p>
          <w:p w14:paraId="5C70FD18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v_EUTRA_MeasurementBandwidth,</w:t>
            </w:r>
          </w:p>
          <w:p w14:paraId="75AA5B2E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cs_CellDCHMeasOccasionInfo_TDD128_r9); //@sic R5s180225, R5s150377 sic@</w:t>
            </w:r>
          </w:p>
          <w:p w14:paraId="2378EF45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cr_UTRAN_MeasurementReport_EUTRACell(v_EUTRASysInfo.Eutra[0].Arfcn, v_EUTRASysInfo.Eutra[0].HO.PhysCellId,?,?); //@sic R5s180225 sic@</w:t>
            </w:r>
          </w:p>
          <w:p w14:paraId="717FF1C5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R5s180225 sic@</w:t>
            </w:r>
          </w:p>
          <w:p w14:paraId="546B0C40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29C1CC7E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0ACEBE11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v_RRC_TI,</w:t>
            </w:r>
          </w:p>
          <w:p w14:paraId="385E3FCF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v_EUTRA_FrequencyInfoList_ext,</w:t>
            </w:r>
          </w:p>
          <w:p w14:paraId="12C2B36E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                                                                                                                     v_EUTRA_MeasurementBandwidth); //@sic R5s180225, R5s150377 sic@</w:t>
            </w:r>
          </w:p>
          <w:p w14:paraId="526A4486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51D3A00C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3EAFBE42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7722B1E8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090FF983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44E3BD2E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R5s150377 sic@</w:t>
            </w:r>
          </w:p>
          <w:p w14:paraId="6FDD5617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cr_MeasurementReport_vb50ext_EUTRA_EventResults_EARFCN_ext(v_EUTRASysInfo.Eutra[0].Arfcn); //@sic R5s180225 sic@</w:t>
            </w:r>
          </w:p>
          <w:p w14:paraId="193C9C08" w14:textId="77777777" w:rsidR="00392DD5" w:rsidRPr="00E3190C" w:rsidRDefault="00392DD5" w:rsidP="00392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453A9322" w14:textId="77777777" w:rsidR="00392DD5" w:rsidRPr="00E3190C" w:rsidRDefault="00392DD5" w:rsidP="00392DD5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 //@sic R5s180225 sic@</w:t>
            </w:r>
          </w:p>
          <w:p w14:paraId="732B49FA" w14:textId="77777777" w:rsidR="00392DD5" w:rsidRPr="00E3190C" w:rsidRDefault="00392DD5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526FC99E" w14:textId="77777777" w:rsidR="00453059" w:rsidRDefault="00453059" w:rsidP="0045305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7724573"/>
      <w:r>
        <w:rPr>
          <w:b/>
        </w:rPr>
        <w:lastRenderedPageBreak/>
        <w:t xml:space="preserve">Correction to function </w:t>
      </w:r>
      <w:r w:rsidRPr="00453059">
        <w:rPr>
          <w:b/>
          <w:lang w:val="en-US"/>
        </w:rPr>
        <w:t>f_TC_8_6_3_1_UTRAN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53059" w14:paraId="7C80C58F" w14:textId="77777777" w:rsidTr="00BC5AB4">
        <w:trPr>
          <w:trHeight w:val="447"/>
        </w:trPr>
        <w:tc>
          <w:tcPr>
            <w:tcW w:w="1985" w:type="dxa"/>
          </w:tcPr>
          <w:p w14:paraId="25968845" w14:textId="77777777" w:rsidR="00453059" w:rsidRPr="00E751F5" w:rsidRDefault="00453059" w:rsidP="00CD7D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F678B0" w14:textId="77777777" w:rsidR="00453059" w:rsidRDefault="00453059" w:rsidP="00CD7D57">
            <w:pPr>
              <w:pStyle w:val="CRCoverPage"/>
              <w:spacing w:after="0"/>
              <w:ind w:left="100"/>
              <w:rPr>
                <w:noProof/>
              </w:rPr>
            </w:pPr>
            <w:r w:rsidRPr="00453059">
              <w:rPr>
                <w:lang w:val="de-DE"/>
              </w:rPr>
              <w:t>f_TC_8_6_3_1_UTRAN</w:t>
            </w:r>
          </w:p>
        </w:tc>
      </w:tr>
      <w:tr w:rsidR="00453059" w14:paraId="1426CBC8" w14:textId="77777777" w:rsidTr="00BC5AB4">
        <w:trPr>
          <w:trHeight w:val="452"/>
        </w:trPr>
        <w:tc>
          <w:tcPr>
            <w:tcW w:w="1985" w:type="dxa"/>
          </w:tcPr>
          <w:p w14:paraId="7328060B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17CC104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0A059B63" w14:textId="77777777" w:rsidR="00453059" w:rsidRPr="003B3EF4" w:rsidRDefault="00BC5AB4" w:rsidP="00BC5AB4">
            <w:pPr>
              <w:pStyle w:val="CRCoverPage"/>
              <w:spacing w:after="0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</w:tc>
      </w:tr>
      <w:tr w:rsidR="00453059" w14:paraId="17C9CB8B" w14:textId="77777777" w:rsidTr="00BC5AB4">
        <w:tc>
          <w:tcPr>
            <w:tcW w:w="1985" w:type="dxa"/>
          </w:tcPr>
          <w:p w14:paraId="2F646E94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F30313" w14:textId="77777777" w:rsidR="00453059" w:rsidRPr="00300C5B" w:rsidRDefault="0038748B" w:rsidP="003B3EF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453059" w14:paraId="717C212D" w14:textId="77777777" w:rsidTr="00BC5AB4">
        <w:tc>
          <w:tcPr>
            <w:tcW w:w="1985" w:type="dxa"/>
          </w:tcPr>
          <w:p w14:paraId="33924C98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91266F" w14:textId="77777777" w:rsidR="00453059" w:rsidRPr="00811A71" w:rsidRDefault="00453059" w:rsidP="00CD7D57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rPr>
                <w:rFonts w:ascii="Arial" w:hAnsi="Arial" w:cs="Arial"/>
                <w:noProof/>
                <w:lang w:val="en-US"/>
              </w:rPr>
              <w:t>8_6</w:t>
            </w:r>
            <w:r w:rsidRPr="009D70CC">
              <w:rPr>
                <w:rFonts w:ascii="Arial" w:hAnsi="Arial" w:cs="Arial"/>
                <w:noProof/>
                <w:lang w:val="en-US"/>
              </w:rPr>
              <w:t>/</w:t>
            </w:r>
            <w:r w:rsidRPr="003F21A8">
              <w:rPr>
                <w:rFonts w:ascii="Arial" w:hAnsi="Arial" w:cs="Arial"/>
                <w:noProof/>
                <w:lang w:val="en-US"/>
              </w:rPr>
              <w:t>RRC_MDT_Logged_UG_UTRAN</w:t>
            </w:r>
            <w:r w:rsidRPr="009D70CC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453059" w:rsidRPr="00E751F5" w14:paraId="341CFF61" w14:textId="77777777" w:rsidTr="00BC5AB4">
        <w:tc>
          <w:tcPr>
            <w:tcW w:w="1985" w:type="dxa"/>
          </w:tcPr>
          <w:p w14:paraId="4211A5AC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0D87BC" w14:textId="77777777" w:rsidR="00453059" w:rsidRPr="00E751F5" w:rsidRDefault="00453059" w:rsidP="00CD7D57">
            <w:pPr>
              <w:rPr>
                <w:rFonts w:ascii="Arial" w:hAnsi="Arial"/>
                <w:highlight w:val="cyan"/>
              </w:rPr>
            </w:pPr>
          </w:p>
        </w:tc>
      </w:tr>
    </w:tbl>
    <w:p w14:paraId="577DFC09" w14:textId="77777777" w:rsidR="00453059" w:rsidRDefault="00453059" w:rsidP="00453059">
      <w:pPr>
        <w:rPr>
          <w:noProof/>
          <w:lang w:val="en-US"/>
        </w:rPr>
      </w:pPr>
    </w:p>
    <w:p w14:paraId="173AD045" w14:textId="77777777" w:rsidR="00453059" w:rsidRDefault="00453059" w:rsidP="00453059">
      <w:pPr>
        <w:rPr>
          <w:noProof/>
        </w:rPr>
      </w:pPr>
    </w:p>
    <w:p w14:paraId="4654A93A" w14:textId="77777777" w:rsidR="00453059" w:rsidRDefault="00453059" w:rsidP="004530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53059" w:rsidRPr="00E3190C" w14:paraId="6E542356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38ECFED2" w14:textId="77777777" w:rsidR="00453059" w:rsidRPr="00E3190C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76F89594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</w:t>
            </w:r>
          </w:p>
          <w:p w14:paraId="398F400F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f_IRAT_WaitForCoOrd_SysInfo(EUTRA);</w:t>
            </w:r>
          </w:p>
          <w:p w14:paraId="47994B80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v_MeasurementReport_vb50ext_IEs := cr_MeasurementReport_vb50ext_EUTRA_EventResults_EARFCN_ext(v_EUTRASysInfo.Eutra[0].Arfcn); //@sic R5s180225 sic@</w:t>
            </w:r>
          </w:p>
          <w:p w14:paraId="5EF25559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R5-173007 sic@</w:t>
            </w:r>
          </w:p>
          <w:p w14:paraId="11C12E19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f_UTRAN_SysInfo_SetSIB19(utran_Cell5,</w:t>
            </w:r>
          </w:p>
          <w:p w14:paraId="3B1224BD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cs_SIB19_UtraAndOneEutraEntry(cs_Utra_PriorityInfoList_Def(5),</w:t>
            </w:r>
          </w:p>
          <w:p w14:paraId="42182E3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cs_Eutra_FreqAndPriList_OneEntry_Def(v_EUTRASysInfo.Eutra[0].Arfcn,</w:t>
            </w:r>
          </w:p>
          <w:p w14:paraId="34B1DFB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                                                                                          v_EUTRA_MeasurementBandwidth,</w:t>
            </w:r>
          </w:p>
          <w:p w14:paraId="26E0C40E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4)));</w:t>
            </w:r>
          </w:p>
          <w:p w14:paraId="17CE0CA1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56C73129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cs_MeasurementControl_InterRATMeasurement_NoCompMode(v_SecurityInfo.dl_IntegrityCheckInfo,</w:t>
            </w:r>
          </w:p>
          <w:p w14:paraId="32B5E656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07522F10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v_EUTRASysInfo.Eutra[0].Arfcn,</w:t>
            </w:r>
          </w:p>
          <w:p w14:paraId="76E426A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v_EUTRA_MeasurementBandwidth); //@sic R5s180225 sic@</w:t>
            </w:r>
          </w:p>
          <w:p w14:paraId="29AC4E41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5242EF40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v_RRC_TI,</w:t>
            </w:r>
          </w:p>
          <w:p w14:paraId="6CE149B5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v_EUTRASysInfo.Eutra[0].Arfcn,</w:t>
            </w:r>
          </w:p>
          <w:p w14:paraId="19D58E55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v_EUTRA_MeasurementBandwidth,</w:t>
            </w:r>
          </w:p>
          <w:p w14:paraId="30C203CF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cs_CellDCHMeasOccasionInfo_TDD128_r9); //@sic R5s180225, R5s150513 sic@</w:t>
            </w:r>
          </w:p>
          <w:p w14:paraId="1E18E721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cr_UTRAN_MeasurementReport_EUTRACell(v_EUTRASysInfo.Eutra[0].Arfcn, v_EUTRASysInfo.Eutra[0].HO.PhysCellId,?,?); //@sic R5s180225 sic@</w:t>
            </w:r>
          </w:p>
          <w:p w14:paraId="3C67A90B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R5-173007 sic@</w:t>
            </w:r>
          </w:p>
          <w:p w14:paraId="6FCCCC7B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f_UTRAN_SysInfo_SetSIB19(utran_Cell5,</w:t>
            </w:r>
          </w:p>
          <w:p w14:paraId="1ECD8173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cs_SIB19_UtraAndOneEutraEntryExtension(cs_Utra_PriorityInfoList_Def(5),</w:t>
            </w:r>
          </w:p>
          <w:p w14:paraId="4CEBC882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//@sic R5-174500 sic@</w:t>
            </w:r>
          </w:p>
          <w:p w14:paraId="0C77F1C1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{cs_EUTRA_FrequencyAndPriorityInfoExtension_Common(</w:t>
            </w:r>
          </w:p>
          <w:p w14:paraId="70823A60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v_EUTRASysInfo.Eutra[0].Arfcn,</w:t>
            </w:r>
          </w:p>
          <w:p w14:paraId="4F0656BB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v_EUTRA_MeasurementBandwidth,</w:t>
            </w:r>
          </w:p>
          <w:p w14:paraId="413A2677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4,</w:t>
            </w:r>
          </w:p>
          <w:p w14:paraId="6EE27799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-53,</w:t>
            </w:r>
          </w:p>
          <w:p w14:paraId="011316A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2,</w:t>
            </w:r>
          </w:p>
          <w:p w14:paraId="5458D810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1,</w:t>
            </w:r>
          </w:p>
          <w:p w14:paraId="6F65BE05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2D37B3D0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true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)}));</w:t>
            </w:r>
          </w:p>
          <w:p w14:paraId="4CF9FEE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2DB5345F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1BA6E06E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v_RRC_TI,</w:t>
            </w:r>
          </w:p>
          <w:p w14:paraId="6BFC8D1D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v_EUTRA_FrequencyInfoList_ext,</w:t>
            </w:r>
          </w:p>
          <w:p w14:paraId="52BE715E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v_EUTRA_MeasurementBandwidth); //@sic R5s180225 sic@</w:t>
            </w:r>
          </w:p>
          <w:p w14:paraId="6F100946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5540B25F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2E07CEBD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7C92F589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2CE2708C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0604745E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R5s150513 sic@</w:t>
            </w:r>
          </w:p>
          <w:p w14:paraId="73F0F4E4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cdr_UTRAN_MeasurementReport_EUTRACell_Band64(tsc_EUTRA_MaxEARFCN, v_EUTRASysInfo.Eutra[0].HO.PhysCellId,?,?, v_MeasurementReport_vb50ext_IEs); //@sic R5s180225 sic@</w:t>
            </w:r>
          </w:p>
          <w:p w14:paraId="7DEFB840" w14:textId="77777777" w:rsidR="003F21A8" w:rsidRPr="00E3190C" w:rsidRDefault="003F21A8" w:rsidP="003F21A8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707C5EF7" w14:textId="77777777" w:rsidR="00453059" w:rsidRPr="00E3190C" w:rsidRDefault="0045305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453059" w:rsidRPr="00E3190C" w14:paraId="24FE6618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2CDC92F4" w14:textId="77777777" w:rsidR="00453059" w:rsidRPr="00E3190C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4E9F7D2F" w14:textId="77777777" w:rsidR="00453059" w:rsidRPr="00E3190C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</w:p>
    <w:p w14:paraId="57926571" w14:textId="77777777" w:rsidR="00453059" w:rsidRPr="00E3190C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</w:p>
    <w:p w14:paraId="264A7313" w14:textId="77777777" w:rsidR="00453059" w:rsidRPr="00E3190C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  <w:r w:rsidRPr="00E3190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F21A8" w:rsidRPr="00E3190C" w14:paraId="2BCAE4E1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12D5D46" w14:textId="77777777" w:rsidR="00453059" w:rsidRPr="00E3190C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145FF0D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</w:t>
            </w:r>
          </w:p>
          <w:p w14:paraId="3FA73A9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f_IRAT_WaitForCoOrd_SysInfo(EUTRA);</w:t>
            </w:r>
          </w:p>
          <w:p w14:paraId="0D7FFF43" w14:textId="77777777" w:rsidR="003F21A8" w:rsidRPr="00E3190C" w:rsidRDefault="003F21A8" w:rsidP="003F21A8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92136">
              <w:rPr>
                <w:rFonts w:ascii="Arial" w:hAnsi="Arial"/>
                <w:b/>
                <w:color w:val="000000"/>
                <w:highlight w:val="yellow"/>
                <w:lang w:eastAsia="en-GB"/>
              </w:rPr>
              <w:t>&lt;&lt;MOVED CODE&gt;&gt;</w:t>
            </w:r>
          </w:p>
          <w:p w14:paraId="0270749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2F35E175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R5-173007 sic@</w:t>
            </w:r>
          </w:p>
          <w:p w14:paraId="4117111C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f_UTRAN_SysInfo_SetSIB19(utran_Cell5,</w:t>
            </w:r>
          </w:p>
          <w:p w14:paraId="2CF8343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cs_SIB19_UtraAndOneEutraEntry(cs_Utra_PriorityInfoList_Def(5),</w:t>
            </w:r>
          </w:p>
          <w:p w14:paraId="48F8020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cs_Eutra_FreqAndPriList_OneEntry_Def(v_EUTRASysInfo.Eutra[0].Arfcn,</w:t>
            </w:r>
          </w:p>
          <w:p w14:paraId="6D730E39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v_EUTRA_MeasurementBandwidth,</w:t>
            </w:r>
          </w:p>
          <w:p w14:paraId="71F5A3AE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4)));</w:t>
            </w:r>
          </w:p>
          <w:p w14:paraId="77953787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328036D9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cs_MeasurementControl_InterRATMeasurement_NoCompMode(v_SecurityInfo.dl_IntegrityCheckInfo,</w:t>
            </w:r>
          </w:p>
          <w:p w14:paraId="7BC4DF9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4AC2D656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v_EUTRASysInfo.Eutra[0].Arfcn,</w:t>
            </w:r>
          </w:p>
          <w:p w14:paraId="2FA56E7F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v_EUTRA_MeasurementBandwidth); //@sic R5s180225 sic@</w:t>
            </w:r>
          </w:p>
          <w:p w14:paraId="788CBC06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4A1633BB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v_RRC_TI,</w:t>
            </w:r>
          </w:p>
          <w:p w14:paraId="50CB6905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v_EUTRASysInfo.Eutra[0].Arfcn,</w:t>
            </w:r>
          </w:p>
          <w:p w14:paraId="2688C7B9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v_EUTRA_MeasurementBandwidth,</w:t>
            </w:r>
          </w:p>
          <w:p w14:paraId="6862D50D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cs_CellDCHMeasOccasionInfo_TDD128_r9); //@sic R5s180225, R5s150513 sic@</w:t>
            </w:r>
          </w:p>
          <w:p w14:paraId="3294538D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cr_UTRAN_MeasurementReport_EUTRACell(v_EUTRASysInfo.Eutra[0].Arfcn, v_EUTRASysInfo.Eutra[0].HO.PhysCellId,?,?); //@sic R5s180225 sic@</w:t>
            </w:r>
          </w:p>
          <w:p w14:paraId="7F561D6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R5-173007 sic@</w:t>
            </w:r>
          </w:p>
          <w:p w14:paraId="25B35981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f_UTRAN_SysInfo_SetSIB19(utran_Cell5,</w:t>
            </w:r>
          </w:p>
          <w:p w14:paraId="6C7D7636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cs_SIB19_UtraAndOneEutraEntryExtension(cs_Utra_PriorityInfoList_Def(5),</w:t>
            </w:r>
          </w:p>
          <w:p w14:paraId="242CF95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//@sic R5-174500 sic@</w:t>
            </w:r>
          </w:p>
          <w:p w14:paraId="6C66650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{cs_EUTRA_FrequencyAndPriorityInfoExtension_Common(</w:t>
            </w:r>
          </w:p>
          <w:p w14:paraId="2F3EC95C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v_EUTRASysInfo.Eutra[0].Arfcn,</w:t>
            </w:r>
          </w:p>
          <w:p w14:paraId="16BFA62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v_EUTRA_MeasurementBandwidth,</w:t>
            </w:r>
          </w:p>
          <w:p w14:paraId="515667A2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4,</w:t>
            </w:r>
          </w:p>
          <w:p w14:paraId="7AD28B8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-53,</w:t>
            </w:r>
          </w:p>
          <w:p w14:paraId="7A40173A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2,</w:t>
            </w:r>
          </w:p>
          <w:p w14:paraId="07C81412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1,</w:t>
            </w:r>
          </w:p>
          <w:p w14:paraId="21B69DBB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75CDC255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true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)}));</w:t>
            </w:r>
          </w:p>
          <w:p w14:paraId="71A527F1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v_EUTRA_FrequencyInfoList_ext := cs_EUTRA_FrequencyInfoList_1Entry_ext(tsc_EUTRA_MaxEARFCN, v_EUTRASysInfo.Eutra[0].Arfcn, v_EUTRA_MeasurementBandwidth); //@sic R5s180225 sic@</w:t>
            </w:r>
          </w:p>
          <w:p w14:paraId="67FA4C7F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v_MeasurementControl_InterRATMeasurement_NoCompMode := cs_MeasurementControl_InterRATMeasurement_NoCompMode_BandExt(v_SecurityInfo.dl_IntegrityCheckInfo,</w:t>
            </w:r>
          </w:p>
          <w:p w14:paraId="08559F66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v_RRC_TI,</w:t>
            </w:r>
          </w:p>
          <w:p w14:paraId="57D0B7D0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v_EUTRA_FrequencyInfoList_ext,</w:t>
            </w:r>
          </w:p>
          <w:p w14:paraId="7D288365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   v_EUTRA_MeasurementBandwidth); //@sic R5s180225 sic@</w:t>
            </w:r>
          </w:p>
          <w:p w14:paraId="1645BBEB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0C46F486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v_RRC_TI,</w:t>
            </w:r>
          </w:p>
          <w:p w14:paraId="191F7D77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tsc_EUTRA_MaxEARFCN,</w:t>
            </w:r>
          </w:p>
          <w:p w14:paraId="681D0E54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3DBB8D06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5F1DF73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cs_CellDCHMeasOccasionInfo_TDD128_r9); //@sic R5s180225, R5s150513 sic@</w:t>
            </w:r>
          </w:p>
          <w:p w14:paraId="1BA20998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cr_MeasurementReport_vb50ext_EUTRA_EventResults_EARFCN_ext(v_EUTRASysInfo.Eutra[0].Arfcn); //@sic R5s180225 sic@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</w:t>
            </w:r>
          </w:p>
          <w:p w14:paraId="3256D56D" w14:textId="77777777" w:rsidR="003F21A8" w:rsidRPr="00E3190C" w:rsidRDefault="003F21A8" w:rsidP="003F21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v_MeasurementReport :=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cdr_UTRAN_MeasurementReport_EUTRACell_Band64(tsc_EUTRA_MaxEARFCN, v_EUTRASysInfo.Eutra[0].HO.PhysCellId,?,?, v_MeasurementReport_vb50ext_IEs); //@sic R5s180225 sic@</w:t>
            </w:r>
          </w:p>
          <w:p w14:paraId="48467BD5" w14:textId="77777777" w:rsidR="003F21A8" w:rsidRPr="00E3190C" w:rsidRDefault="003F21A8" w:rsidP="003F21A8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53096DEC" w14:textId="77777777" w:rsidR="00453059" w:rsidRPr="00E3190C" w:rsidRDefault="0045305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21BB6607" w14:textId="77777777" w:rsidR="00453059" w:rsidRDefault="00453059" w:rsidP="0045305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57724574"/>
      <w:r>
        <w:rPr>
          <w:b/>
        </w:rPr>
        <w:lastRenderedPageBreak/>
        <w:t xml:space="preserve">Correction to function </w:t>
      </w:r>
      <w:r w:rsidR="003F21A8" w:rsidRPr="003F21A8">
        <w:rPr>
          <w:b/>
          <w:lang w:val="en-US"/>
        </w:rPr>
        <w:t>f_TC_8_4_2_2_UTRAN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53059" w14:paraId="22F7B8B6" w14:textId="77777777" w:rsidTr="00BC5AB4">
        <w:trPr>
          <w:trHeight w:val="447"/>
        </w:trPr>
        <w:tc>
          <w:tcPr>
            <w:tcW w:w="1985" w:type="dxa"/>
          </w:tcPr>
          <w:p w14:paraId="2D45EFAA" w14:textId="77777777" w:rsidR="00453059" w:rsidRPr="00E751F5" w:rsidRDefault="00453059" w:rsidP="00CD7D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F080D6B" w14:textId="77777777" w:rsidR="00453059" w:rsidRDefault="003F21A8" w:rsidP="00CD7D57">
            <w:pPr>
              <w:pStyle w:val="CRCoverPage"/>
              <w:spacing w:after="0"/>
              <w:ind w:left="100"/>
              <w:rPr>
                <w:noProof/>
              </w:rPr>
            </w:pPr>
            <w:r w:rsidRPr="003F21A8">
              <w:rPr>
                <w:lang w:val="de-DE"/>
              </w:rPr>
              <w:t>f_TC_8_4_2_2_UTRAN</w:t>
            </w:r>
          </w:p>
        </w:tc>
      </w:tr>
      <w:tr w:rsidR="00453059" w14:paraId="399EDC7E" w14:textId="77777777" w:rsidTr="00BC5AB4">
        <w:trPr>
          <w:trHeight w:val="452"/>
        </w:trPr>
        <w:tc>
          <w:tcPr>
            <w:tcW w:w="1985" w:type="dxa"/>
          </w:tcPr>
          <w:p w14:paraId="1475D4E5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750034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2E958868" w14:textId="77777777" w:rsidR="00453059" w:rsidRPr="003B3EF4" w:rsidRDefault="00BC5AB4" w:rsidP="00BC5AB4">
            <w:pPr>
              <w:pStyle w:val="CRCoverPage"/>
              <w:spacing w:after="0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</w:tc>
      </w:tr>
      <w:tr w:rsidR="00453059" w14:paraId="112906E3" w14:textId="77777777" w:rsidTr="00BC5AB4">
        <w:tc>
          <w:tcPr>
            <w:tcW w:w="1985" w:type="dxa"/>
          </w:tcPr>
          <w:p w14:paraId="1E7D9808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3E1E9B" w14:textId="77777777" w:rsidR="00453059" w:rsidRPr="00300C5B" w:rsidRDefault="0038748B" w:rsidP="00CD7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453059" w:rsidRPr="00901AF9" w14:paraId="556710E3" w14:textId="77777777" w:rsidTr="00BC5AB4">
        <w:tc>
          <w:tcPr>
            <w:tcW w:w="1985" w:type="dxa"/>
          </w:tcPr>
          <w:p w14:paraId="6DF9FF7D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CB5420" w14:textId="77777777" w:rsidR="00453059" w:rsidRPr="00901AF9" w:rsidRDefault="00A32885" w:rsidP="00CD7D57">
            <w:pPr>
              <w:spacing w:after="0"/>
              <w:rPr>
                <w:rFonts w:ascii="Arial" w:hAnsi="Arial" w:cs="Arial"/>
                <w:noProof/>
                <w:lang w:val="de-DE"/>
              </w:rPr>
            </w:pPr>
            <w:r w:rsidRPr="00901AF9">
              <w:rPr>
                <w:rFonts w:ascii="Arial" w:hAnsi="Arial" w:cs="Arial"/>
                <w:noProof/>
                <w:lang w:val="de-DE"/>
              </w:rPr>
              <w:t>LTE_</w:t>
            </w:r>
            <w:r w:rsidR="00453059" w:rsidRPr="00901AF9">
              <w:rPr>
                <w:rFonts w:ascii="Arial" w:hAnsi="Arial" w:cs="Arial"/>
                <w:noProof/>
                <w:lang w:val="de-DE"/>
              </w:rPr>
              <w:t>IRAT/</w:t>
            </w:r>
            <w:r w:rsidR="003F21A8" w:rsidRPr="00901AF9">
              <w:rPr>
                <w:rFonts w:ascii="Arial" w:hAnsi="Arial" w:cs="Arial"/>
                <w:noProof/>
                <w:lang w:val="de-DE"/>
              </w:rPr>
              <w:t>8_4</w:t>
            </w:r>
            <w:r w:rsidR="00453059" w:rsidRPr="00901AF9">
              <w:rPr>
                <w:rFonts w:ascii="Arial" w:hAnsi="Arial" w:cs="Arial"/>
                <w:noProof/>
                <w:lang w:val="de-DE"/>
              </w:rPr>
              <w:t>/</w:t>
            </w:r>
            <w:r w:rsidR="003F21A8" w:rsidRPr="003F21A8">
              <w:rPr>
                <w:rFonts w:ascii="Arial" w:hAnsi="Arial" w:cs="Arial"/>
                <w:noProof/>
                <w:lang w:val="de-DE"/>
              </w:rPr>
              <w:t>InterRat_Handover_UtoE_UTRAN</w:t>
            </w:r>
            <w:r w:rsidR="00453059" w:rsidRPr="00901AF9">
              <w:rPr>
                <w:rFonts w:ascii="Arial" w:hAnsi="Arial" w:cs="Arial"/>
                <w:noProof/>
                <w:lang w:val="de-DE"/>
              </w:rPr>
              <w:t>.ttcn</w:t>
            </w:r>
          </w:p>
        </w:tc>
      </w:tr>
      <w:tr w:rsidR="00453059" w:rsidRPr="00E751F5" w14:paraId="20E4407E" w14:textId="77777777" w:rsidTr="00BC5AB4">
        <w:tc>
          <w:tcPr>
            <w:tcW w:w="1985" w:type="dxa"/>
          </w:tcPr>
          <w:p w14:paraId="6DFFB652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6024A2C" w14:textId="77777777" w:rsidR="00453059" w:rsidRPr="00E751F5" w:rsidRDefault="00453059" w:rsidP="00CD7D57">
            <w:pPr>
              <w:rPr>
                <w:rFonts w:ascii="Arial" w:hAnsi="Arial"/>
                <w:highlight w:val="cyan"/>
              </w:rPr>
            </w:pPr>
          </w:p>
        </w:tc>
      </w:tr>
    </w:tbl>
    <w:p w14:paraId="6F8AF8B0" w14:textId="77777777" w:rsidR="00453059" w:rsidRDefault="00453059" w:rsidP="00453059">
      <w:pPr>
        <w:rPr>
          <w:noProof/>
          <w:lang w:val="en-US"/>
        </w:rPr>
      </w:pPr>
    </w:p>
    <w:p w14:paraId="41736CC0" w14:textId="77777777" w:rsidR="00453059" w:rsidRDefault="00453059" w:rsidP="00453059">
      <w:pPr>
        <w:rPr>
          <w:noProof/>
        </w:rPr>
      </w:pPr>
    </w:p>
    <w:p w14:paraId="041FE27D" w14:textId="77777777" w:rsidR="00453059" w:rsidRDefault="00453059" w:rsidP="004530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53059" w:rsidRPr="00453059" w14:paraId="1C5BBD9E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564075A1" w14:textId="77777777" w:rsidR="00453059" w:rsidRPr="00E3190C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01ED7F6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</w:t>
            </w:r>
          </w:p>
          <w:p w14:paraId="0F3C503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 (EUTRA);</w:t>
            </w:r>
          </w:p>
          <w:p w14:paraId="17DDBBEE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v_MeasurementReport_vb50ext_IEs := cr_MeasurementReport_vb50ext_EUTRA_EventResults_EARFCN_ext(v_EUTRASysInfo.Eutra[0].Arfcn); //@sic R5s180225 sic@</w:t>
            </w:r>
          </w:p>
          <w:p w14:paraId="307F463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1DB4B08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 @sic R5s120941 sic@</w:t>
            </w:r>
          </w:p>
          <w:p w14:paraId="37E3EB2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R5-172896 sic@</w:t>
            </w:r>
          </w:p>
          <w:p w14:paraId="3DC10A0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f_UTRAN_SysInfo_SetSIB19 (utran_Cell5,</w:t>
            </w:r>
          </w:p>
          <w:p w14:paraId="31AAF76D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cs_SIB19_UtraAndOneEutraEntry(cs_Utra_PriorityInfoList_Def (5),</w:t>
            </w:r>
          </w:p>
          <w:p w14:paraId="06E2E99E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cs_Eutra_FreqAndPriList_OneEntry_Def (v_EUTRASysInfo.Eutra[0].Arfcn,</w:t>
            </w:r>
          </w:p>
          <w:p w14:paraId="4A28FDC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v_EUTRA_MeasurementBandwidth,</w:t>
            </w:r>
          </w:p>
          <w:p w14:paraId="219CC20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4)));</w:t>
            </w:r>
          </w:p>
          <w:p w14:paraId="15CBDD8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48FF831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v_MeasurementControl_InterRATMeasurement_NoCompMode := cs_MeasurementControl_InterRATMeasurement_NoCompMode(v_SecurityInfo.dl_IntegrityCheckInfo,</w:t>
            </w:r>
          </w:p>
          <w:p w14:paraId="0D545EB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v_RRC_TI,</w:t>
            </w:r>
          </w:p>
          <w:p w14:paraId="78C2AB7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v_EUTRASysInfo.Eutra[0].Arfcn,</w:t>
            </w:r>
          </w:p>
          <w:p w14:paraId="5F398A7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v_EUTRA_MeasurementBandwidth); //@sic R5s180225 sic@</w:t>
            </w:r>
          </w:p>
          <w:p w14:paraId="3D80D52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v_MeasurementControl_InterRATMeasurement_TDD_r9 :=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cs_MeasurementControl_InterRATMeasurement_TDD_r9(v_SecurityInfo.dl_IntegrityCheckInfo,</w:t>
            </w:r>
          </w:p>
          <w:p w14:paraId="127E640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v_RRC_TI,</w:t>
            </w:r>
          </w:p>
          <w:p w14:paraId="15CF599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v_EUTRASysInfo.Eutra[0].Arfcn,</w:t>
            </w:r>
          </w:p>
          <w:p w14:paraId="4EAD174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v_EUTRA_MeasurementBandwidth,</w:t>
            </w:r>
          </w:p>
          <w:p w14:paraId="6161D5D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cs_CellDCHMeasOccasionInfo_TDD128_r9); //@sic R5s180225, R5-131872 sic@</w:t>
            </w:r>
          </w:p>
          <w:p w14:paraId="01550F3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v_MeasurementReport := cr_UTRAN_MeasurementReport_EUTRACell(v_EUTRASysInfo.Eutra[0].Arfcn, v_EUTRASysInfo.Eutra[0].HO.PhysCellId,?,?); //@sic R5s180225 sic@</w:t>
            </w:r>
          </w:p>
          <w:p w14:paraId="37358BB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R5-172896 sic@</w:t>
            </w:r>
          </w:p>
          <w:p w14:paraId="1C3DEA6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f_UTRAN_SysInfo_SetSIB19 (utran_Cell5,</w:t>
            </w:r>
          </w:p>
          <w:p w14:paraId="0E5697E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cs_SIB19_UtraAndOneEutraEntryExtension(cs_Utra_PriorityInfoList_Def (5),</w:t>
            </w:r>
          </w:p>
          <w:p w14:paraId="2B0E905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// @sic R5-174500 sic@</w:t>
            </w:r>
          </w:p>
          <w:p w14:paraId="68C483D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{cs_EUTRA_FrequencyAndPriorityInfoExtension_Common(</w:t>
            </w:r>
          </w:p>
          <w:p w14:paraId="5602C35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v_EUTRASysInfo.Eutra[0].Arfcn,</w:t>
            </w:r>
          </w:p>
          <w:p w14:paraId="430BF01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v_EUTRA_MeasurementBandwidth,</w:t>
            </w:r>
          </w:p>
          <w:p w14:paraId="3C05766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4,</w:t>
            </w:r>
          </w:p>
          <w:p w14:paraId="389BDFB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-53,</w:t>
            </w:r>
          </w:p>
          <w:p w14:paraId="4EE1BC2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2,</w:t>
            </w:r>
          </w:p>
          <w:p w14:paraId="44FC141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1,</w:t>
            </w:r>
          </w:p>
          <w:p w14:paraId="159C5E4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2AD87C3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true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)}));</w:t>
            </w:r>
          </w:p>
          <w:p w14:paraId="4E212D7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v_EUTRA_FrequencyInfoList_ext := cs_EUTRA_FrequencyInfoList_1Entry_ext(tsc_EUTRA_MaxEARFCN, v_EUTRASysInfo.Eutra[0].Arfcn, v_EUTRA_MeasurementBandwidth); //@sic R5s180225 sic@</w:t>
            </w:r>
          </w:p>
          <w:p w14:paraId="69D9AA2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v_MeasurementControl_InterRATMeasurement_NoCompMode := cs_MeasurementControl_InterRATMeasurement_NoCompMode_BandExt(v_SecurityInfo.dl_IntegrityCheckInfo,</w:t>
            </w:r>
          </w:p>
          <w:p w14:paraId="5E62AE4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v_RRC_TI,</w:t>
            </w:r>
          </w:p>
          <w:p w14:paraId="0AC3E40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v_EUTRA_FrequencyInfoList_ext,</w:t>
            </w:r>
          </w:p>
          <w:p w14:paraId="180EE5E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v_EUTRA_MeasurementBandwidth); //@sic R5s180225 sic@</w:t>
            </w:r>
          </w:p>
          <w:p w14:paraId="0E96020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v_MeasurementControl_InterRATMeasurement_TDD_r9 := cs_MeasurementControl_InterRATMeasurement_TDD_r9_BandExt(v_SecurityInfo.dl_IntegrityCheckInfo,</w:t>
            </w:r>
          </w:p>
          <w:p w14:paraId="2BD92BE6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v_RRC_TI,</w:t>
            </w:r>
          </w:p>
          <w:p w14:paraId="4575F07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tsc_EUTRA_MaxEARFCN,</w:t>
            </w:r>
          </w:p>
          <w:p w14:paraId="5897043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v_EUTRA_FrequencyInfoList_ext,</w:t>
            </w:r>
          </w:p>
          <w:p w14:paraId="348A471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v_EUTRA_MeasurementBandwidth,</w:t>
            </w:r>
          </w:p>
          <w:p w14:paraId="37D525C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cs_CellDCHMeasOccasionInfo_TDD128_r9); //@sic R5s180225, R5-131872 sic@</w:t>
            </w:r>
          </w:p>
          <w:p w14:paraId="07170B8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v_MeasurementReport := cdr_UTRAN_MeasurementReport_EUTRACell_Band64(tsc_EUTRA_MaxEARFCN, v_EUTRASysInfo.Eutra[0].HO.PhysCellId,?,?, v_MeasurementReport_vb50ext_IEs); //@sic R5s180225 sic@</w:t>
            </w:r>
          </w:p>
          <w:p w14:paraId="1A21F16B" w14:textId="77777777" w:rsidR="00B42571" w:rsidRPr="00E3190C" w:rsidRDefault="00B42571" w:rsidP="00B42571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23375244" w14:textId="77777777" w:rsidR="00453059" w:rsidRPr="00E3190C" w:rsidRDefault="0045305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453059" w:rsidRPr="00453059" w14:paraId="60637A77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068611BF" w14:textId="77777777" w:rsidR="00453059" w:rsidRPr="00453059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635E1C44" w14:textId="77777777" w:rsidR="00453059" w:rsidRPr="00453059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</w:p>
    <w:p w14:paraId="2C6F5244" w14:textId="77777777" w:rsidR="00453059" w:rsidRPr="00453059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</w:p>
    <w:p w14:paraId="45B3D451" w14:textId="77777777" w:rsidR="00453059" w:rsidRPr="00453059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  <w:r w:rsidRPr="00453059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53059" w:rsidRPr="00453059" w14:paraId="51CBC76A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EE50A8F" w14:textId="77777777" w:rsidR="00453059" w:rsidRPr="00E3190C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53D2CF56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</w:t>
            </w:r>
          </w:p>
          <w:p w14:paraId="596909B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 (EUTRA);</w:t>
            </w:r>
          </w:p>
          <w:p w14:paraId="2DA63B13" w14:textId="77777777" w:rsidR="00B42571" w:rsidRPr="00E3190C" w:rsidRDefault="00B42571" w:rsidP="00B42571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92136">
              <w:rPr>
                <w:rFonts w:ascii="Arial" w:hAnsi="Arial"/>
                <w:b/>
                <w:color w:val="000000"/>
                <w:highlight w:val="yellow"/>
                <w:lang w:eastAsia="en-GB"/>
              </w:rPr>
              <w:t>&lt;&lt;MOVED CODE&gt;&gt;</w:t>
            </w:r>
          </w:p>
          <w:p w14:paraId="5D3504F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560C795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 @sic R5s120941 sic@</w:t>
            </w:r>
          </w:p>
          <w:p w14:paraId="37987B0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R5-172896 sic@</w:t>
            </w:r>
          </w:p>
          <w:p w14:paraId="6FB5067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f_UTRAN_SysInfo_SetSIB19 (utran_Cell5,</w:t>
            </w:r>
          </w:p>
          <w:p w14:paraId="0EC53F2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cs_SIB19_UtraAndOneEutraEntry(cs_Utra_PriorityInfoList_Def (5),</w:t>
            </w:r>
          </w:p>
          <w:p w14:paraId="40135DE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cs_Eutra_FreqAndPriList_OneEntry_Def (v_EUTRASysInfo.Eutra[0].Arfcn,</w:t>
            </w:r>
          </w:p>
          <w:p w14:paraId="4206585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v_EUTRA_MeasurementBandwidth,</w:t>
            </w:r>
          </w:p>
          <w:p w14:paraId="08789B6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4)));</w:t>
            </w:r>
          </w:p>
          <w:p w14:paraId="15EEEAC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09B0BF4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v_MeasurementControl_InterRATMeasurement_NoCompMode := cs_MeasurementControl_InterRATMeasurement_NoCompMode(v_SecurityInfo.dl_IntegrityCheckInfo,</w:t>
            </w:r>
          </w:p>
          <w:p w14:paraId="5CA63C5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v_RRC_TI,</w:t>
            </w:r>
          </w:p>
          <w:p w14:paraId="7064B42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v_EUTRASysInfo.Eutra[0].Arfcn,</w:t>
            </w:r>
          </w:p>
          <w:p w14:paraId="625F6BD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v_EUTRA_MeasurementBandwidth); //@sic R5s180225 sic@</w:t>
            </w:r>
          </w:p>
          <w:p w14:paraId="01B9221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v_MeasurementControl_InterRATMeasurement_TDD_r9 := cs_MeasurementControl_InterRATMeasurement_TDD_r9(v_SecurityInfo.dl_IntegrityCheckInfo,</w:t>
            </w:r>
          </w:p>
          <w:p w14:paraId="365DF0C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v_RRC_TI,</w:t>
            </w:r>
          </w:p>
          <w:p w14:paraId="4CE9BD2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v_EUTRASysInfo.Eutra[0].Arfcn,</w:t>
            </w:r>
          </w:p>
          <w:p w14:paraId="3E0A9C5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v_EUTRA_MeasurementBandwidth,</w:t>
            </w:r>
          </w:p>
          <w:p w14:paraId="381CBCA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cs_CellDCHMeasOccasionInfo_TDD128_r9); //@sic R5s180225, R5-131872 sic@</w:t>
            </w:r>
          </w:p>
          <w:p w14:paraId="417D2C1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v_MeasurementReport := cr_UTRAN_MeasurementReport_EUTRACell(v_EUTRASysInfo.Eutra[0].Arfcn, v_EUTRASysInfo.Eutra[0].HO.PhysCellId,?,?); //@sic R5s180225 sic@</w:t>
            </w:r>
          </w:p>
          <w:p w14:paraId="7A11C37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R5-172896 sic@</w:t>
            </w:r>
          </w:p>
          <w:p w14:paraId="1684031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f_UTRAN_SysInfo_SetSIB19 (utran_Cell5,</w:t>
            </w:r>
          </w:p>
          <w:p w14:paraId="6177945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cs_SIB19_UtraAndOneEutraEntryExtension(cs_Utra_PriorityInfoList_Def (5),</w:t>
            </w:r>
          </w:p>
          <w:p w14:paraId="4382F20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// @sic R5-174500 sic@</w:t>
            </w:r>
          </w:p>
          <w:p w14:paraId="118AB16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{cs_EUTRA_FrequencyAndPriorityInfoExtension_Common(</w:t>
            </w:r>
          </w:p>
          <w:p w14:paraId="10C4C09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                                                                                  v_EUTRASysInfo.Eutra[0].Arfcn,</w:t>
            </w:r>
          </w:p>
          <w:p w14:paraId="671D4A9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v_EUTRA_MeasurementBandwidth,</w:t>
            </w:r>
          </w:p>
          <w:p w14:paraId="69C2F4E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4,</w:t>
            </w:r>
          </w:p>
          <w:p w14:paraId="773ABD7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-53,</w:t>
            </w:r>
          </w:p>
          <w:p w14:paraId="2382DC1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2,</w:t>
            </w:r>
          </w:p>
          <w:p w14:paraId="6E41323E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1,</w:t>
            </w:r>
          </w:p>
          <w:p w14:paraId="56316BF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41078486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true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)}));</w:t>
            </w:r>
          </w:p>
          <w:p w14:paraId="5873DF7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v_EUTRA_FrequencyInfoList_ext := cs_EUTRA_FrequencyInfoList_1Entry_ext(tsc_EUTRA_MaxEARFCN, v_EUTRASysInfo.Eutra[0].Arfcn, v_EUTRA_MeasurementBandwidth); //@sic R5s180225 sic@</w:t>
            </w:r>
          </w:p>
          <w:p w14:paraId="704FFF4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v_MeasurementControl_InterRATMeasurement_NoCompMode := cs_MeasurementControl_InterRATMeasurement_NoCompMode_BandExt(v_SecurityInfo.dl_IntegrityCheckInfo,</w:t>
            </w:r>
          </w:p>
          <w:p w14:paraId="4801A2C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v_RRC_TI,</w:t>
            </w:r>
          </w:p>
          <w:p w14:paraId="01CEB7E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v_EUTRA_FrequencyInfoList_ext,</w:t>
            </w:r>
          </w:p>
          <w:p w14:paraId="72714226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v_EUTRA_MeasurementBandwidth); //@sic R5s180225 sic@</w:t>
            </w:r>
          </w:p>
          <w:p w14:paraId="7E039EF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v_MeasurementControl_InterRATMeasurement_TDD_r9 := cs_MeasurementControl_InterRATMeasurement_TDD_r9_BandExt(v_SecurityInfo.dl_IntegrityCheckInfo,</w:t>
            </w:r>
          </w:p>
          <w:p w14:paraId="6BF687E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v_RRC_TI,</w:t>
            </w:r>
          </w:p>
          <w:p w14:paraId="6BC893D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tsc_EUTRA_MaxEARFCN,</w:t>
            </w:r>
          </w:p>
          <w:p w14:paraId="08DC80BE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v_EUTRA_FrequencyInfoList_ext,</w:t>
            </w:r>
          </w:p>
          <w:p w14:paraId="0E43A03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v_EUTRA_MeasurementBandwidth,</w:t>
            </w:r>
          </w:p>
          <w:p w14:paraId="5366116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cs_CellDCHMeasOccasionInfo_TDD128_r9); //@sic R5s180225, R5-131872 sic@</w:t>
            </w:r>
          </w:p>
          <w:p w14:paraId="0DB5A74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cr_MeasurementReport_vb50ext_EUTRA_EventResults_EARFCN_ext(v_EUTRASysInfo.Eutra[0].Arfcn); //@sic R5s180225 sic@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</w:t>
            </w:r>
          </w:p>
          <w:p w14:paraId="0CE038D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v_MeasurementReport := cdr_UTRAN_MeasurementReport_EUTRACell_Band64(tsc_EUTRA_MaxEARFCN, v_EUTRASysInfo.Eutra[0].HO.PhysCellId,?,?, v_MeasurementReport_vb50ext_IEs); //@sic R5s180225 sic@</w:t>
            </w:r>
          </w:p>
          <w:p w14:paraId="10F1AAB0" w14:textId="77777777" w:rsidR="00B42571" w:rsidRPr="00E3190C" w:rsidRDefault="00B42571" w:rsidP="00B42571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222DCADA" w14:textId="77777777" w:rsidR="00453059" w:rsidRPr="00453059" w:rsidRDefault="0045305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B42571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11AE0C85" w14:textId="77777777" w:rsidR="00B42571" w:rsidRDefault="00B42571" w:rsidP="00B4257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57724575"/>
      <w:r>
        <w:rPr>
          <w:b/>
        </w:rPr>
        <w:lastRenderedPageBreak/>
        <w:t xml:space="preserve">Correction to function </w:t>
      </w:r>
      <w:r>
        <w:rPr>
          <w:b/>
          <w:lang w:val="en-US"/>
        </w:rPr>
        <w:t>f_TC_8_4_2_4</w:t>
      </w:r>
      <w:r w:rsidRPr="003F21A8">
        <w:rPr>
          <w:b/>
          <w:lang w:val="en-US"/>
        </w:rPr>
        <w:t>_UTRAN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42571" w14:paraId="423D8654" w14:textId="77777777" w:rsidTr="00BC5AB4">
        <w:trPr>
          <w:trHeight w:val="447"/>
        </w:trPr>
        <w:tc>
          <w:tcPr>
            <w:tcW w:w="1985" w:type="dxa"/>
          </w:tcPr>
          <w:p w14:paraId="5D230A14" w14:textId="77777777" w:rsidR="00B42571" w:rsidRPr="00E751F5" w:rsidRDefault="00B42571" w:rsidP="00CD7D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4469136" w14:textId="77777777" w:rsidR="00B42571" w:rsidRDefault="00B42571" w:rsidP="00CD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>f_TC_8_4_2_4</w:t>
            </w:r>
            <w:r w:rsidRPr="003F21A8">
              <w:rPr>
                <w:lang w:val="de-DE"/>
              </w:rPr>
              <w:t>_UTRAN</w:t>
            </w:r>
          </w:p>
        </w:tc>
      </w:tr>
      <w:tr w:rsidR="00B42571" w14:paraId="2A34DA67" w14:textId="77777777" w:rsidTr="00BC5AB4">
        <w:trPr>
          <w:trHeight w:val="452"/>
        </w:trPr>
        <w:tc>
          <w:tcPr>
            <w:tcW w:w="1985" w:type="dxa"/>
          </w:tcPr>
          <w:p w14:paraId="4D5729D1" w14:textId="77777777" w:rsidR="00B42571" w:rsidRPr="00E751F5" w:rsidRDefault="00B42571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EC26F2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359EDA98" w14:textId="77777777" w:rsidR="00B42571" w:rsidRPr="003B3EF4" w:rsidRDefault="00BC5AB4" w:rsidP="00BC5AB4">
            <w:pPr>
              <w:pStyle w:val="CRCoverPage"/>
              <w:spacing w:after="0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</w:t>
            </w:r>
            <w:r w:rsidRPr="0038748B">
              <w:lastRenderedPageBreak/>
              <w:t>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</w:tc>
      </w:tr>
      <w:tr w:rsidR="00B42571" w14:paraId="5AACC6C3" w14:textId="77777777" w:rsidTr="00BC5AB4">
        <w:tc>
          <w:tcPr>
            <w:tcW w:w="1985" w:type="dxa"/>
          </w:tcPr>
          <w:p w14:paraId="48AB6B72" w14:textId="77777777" w:rsidR="00B42571" w:rsidRPr="00E751F5" w:rsidRDefault="00B42571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7345DFEF" w14:textId="77777777" w:rsidR="00B42571" w:rsidRPr="00300C5B" w:rsidRDefault="0038748B" w:rsidP="00CD7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B42571" w:rsidRPr="00A32885" w14:paraId="4BC137A1" w14:textId="77777777" w:rsidTr="00BC5AB4">
        <w:tc>
          <w:tcPr>
            <w:tcW w:w="1985" w:type="dxa"/>
          </w:tcPr>
          <w:p w14:paraId="31521942" w14:textId="77777777" w:rsidR="00B42571" w:rsidRPr="00E751F5" w:rsidRDefault="00B42571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9FBA77" w14:textId="77777777" w:rsidR="00B42571" w:rsidRPr="00A32885" w:rsidRDefault="00A32885" w:rsidP="00CD7D57">
            <w:pPr>
              <w:spacing w:after="0"/>
              <w:rPr>
                <w:rFonts w:ascii="Arial" w:hAnsi="Arial" w:cs="Arial"/>
                <w:noProof/>
                <w:lang w:val="de-DE"/>
              </w:rPr>
            </w:pPr>
            <w:r w:rsidRPr="00A32885">
              <w:rPr>
                <w:rFonts w:ascii="Arial" w:hAnsi="Arial" w:cs="Arial"/>
                <w:noProof/>
                <w:lang w:val="de-DE"/>
              </w:rPr>
              <w:t>LTE_</w:t>
            </w:r>
            <w:r w:rsidR="00B42571" w:rsidRPr="00A32885">
              <w:rPr>
                <w:rFonts w:ascii="Arial" w:hAnsi="Arial" w:cs="Arial"/>
                <w:noProof/>
                <w:lang w:val="de-DE"/>
              </w:rPr>
              <w:t>IRAT/8_4/</w:t>
            </w:r>
            <w:r w:rsidR="00B42571" w:rsidRPr="003F21A8">
              <w:rPr>
                <w:rFonts w:ascii="Arial" w:hAnsi="Arial" w:cs="Arial"/>
                <w:noProof/>
                <w:lang w:val="de-DE"/>
              </w:rPr>
              <w:t>InterRat_Handover_UtoE_UTRAN</w:t>
            </w:r>
            <w:r w:rsidR="00B42571" w:rsidRPr="00A32885">
              <w:rPr>
                <w:rFonts w:ascii="Arial" w:hAnsi="Arial" w:cs="Arial"/>
                <w:noProof/>
                <w:lang w:val="de-DE"/>
              </w:rPr>
              <w:t>.ttcn</w:t>
            </w:r>
          </w:p>
        </w:tc>
      </w:tr>
      <w:tr w:rsidR="00B42571" w:rsidRPr="00E751F5" w14:paraId="26101768" w14:textId="77777777" w:rsidTr="00BC5AB4">
        <w:tc>
          <w:tcPr>
            <w:tcW w:w="1985" w:type="dxa"/>
          </w:tcPr>
          <w:p w14:paraId="4E7FF181" w14:textId="77777777" w:rsidR="00B42571" w:rsidRPr="00E751F5" w:rsidRDefault="00B42571" w:rsidP="00CD7D5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60CFC9" w14:textId="77777777" w:rsidR="00B42571" w:rsidRPr="00E751F5" w:rsidRDefault="00B42571" w:rsidP="00CD7D57">
            <w:pPr>
              <w:rPr>
                <w:rFonts w:ascii="Arial" w:hAnsi="Arial"/>
                <w:highlight w:val="cyan"/>
              </w:rPr>
            </w:pPr>
          </w:p>
        </w:tc>
      </w:tr>
    </w:tbl>
    <w:p w14:paraId="525EABE6" w14:textId="77777777" w:rsidR="00B42571" w:rsidRDefault="00B42571" w:rsidP="00B42571">
      <w:pPr>
        <w:rPr>
          <w:noProof/>
          <w:lang w:val="en-US"/>
        </w:rPr>
      </w:pPr>
    </w:p>
    <w:p w14:paraId="14F57C76" w14:textId="77777777" w:rsidR="00B42571" w:rsidRDefault="00B42571" w:rsidP="00B42571">
      <w:pPr>
        <w:rPr>
          <w:noProof/>
        </w:rPr>
      </w:pPr>
    </w:p>
    <w:p w14:paraId="28B46F8B" w14:textId="77777777" w:rsidR="00B42571" w:rsidRDefault="00B42571" w:rsidP="00B425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42571" w:rsidRPr="00E3190C" w14:paraId="6B37EFD2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2D27F593" w14:textId="77777777" w:rsidR="00B42571" w:rsidRPr="00E3190C" w:rsidRDefault="00B42571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7104C63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</w:t>
            </w:r>
          </w:p>
          <w:p w14:paraId="5F35269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 (EUTRA);</w:t>
            </w:r>
          </w:p>
          <w:p w14:paraId="1515427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v_MeasurementReport_vb50ext_IEs := cr_MeasurementReport_vb50ext_EUTRA_EventResults_EARFCN_ext(v_EUTRASysInfo.Eutra[0].Arfcn); //@sic R5s180225 sic@</w:t>
            </w:r>
          </w:p>
          <w:p w14:paraId="6BA2EAF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</w:p>
          <w:p w14:paraId="641D514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 @sic R5s120941 sic@</w:t>
            </w:r>
          </w:p>
          <w:p w14:paraId="53C5317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R5s180225 sic@</w:t>
            </w:r>
          </w:p>
          <w:p w14:paraId="4F07A66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f_UTRAN_SysInfo_SetSIB19 (utran_Cell5,</w:t>
            </w:r>
          </w:p>
          <w:p w14:paraId="7387A72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cs_SIB19_UtraAndOneEutraEntry(cs_Utra_PriorityInfoList_Def (5),</w:t>
            </w:r>
          </w:p>
          <w:p w14:paraId="3623F53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cs_Eutra_FreqAndPriList_OneEntry_Def (v_EUTRASysInfo.Eutra[0].Arfcn,</w:t>
            </w:r>
          </w:p>
          <w:p w14:paraId="1C83BAA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v_EUTRA_MeasurementBandwidth,</w:t>
            </w:r>
          </w:p>
          <w:p w14:paraId="049CEA9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4)));</w:t>
            </w:r>
          </w:p>
          <w:p w14:paraId="12E1879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711B7DAD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v_MeasurementControl_InterRATMeasurement_NoCompMode := cs_MeasurementControl_InterRATMeasurement_NoCompMode(v_SecurityInfo.dl_IntegrityCheckInfo,</w:t>
            </w:r>
          </w:p>
          <w:p w14:paraId="46B13D2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v_RRC_TI,</w:t>
            </w:r>
          </w:p>
          <w:p w14:paraId="1884AD6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v_EUTRASysInfo.Eutra[0].Arfcn,</w:t>
            </w:r>
          </w:p>
          <w:p w14:paraId="34FD424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v_EUTRA_MeasurementBandwidth); //@sic R5s180225 sic@</w:t>
            </w:r>
          </w:p>
          <w:p w14:paraId="72E3786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v_MeasurementControl_InterRATMeasurement_TDD_r9 := cs_MeasurementControl_InterRATMeasurement_TDD_r9(v_SecurityInfo.dl_IntegrityCheckInfo,</w:t>
            </w:r>
          </w:p>
          <w:p w14:paraId="1B8FCC0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v_RRC_TI,</w:t>
            </w:r>
          </w:p>
          <w:p w14:paraId="76923D7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v_EUTRASysInfo.Eutra[0].Arfcn,</w:t>
            </w:r>
          </w:p>
          <w:p w14:paraId="634D0F2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v_EUTRA_MeasurementBandwidth,</w:t>
            </w:r>
          </w:p>
          <w:p w14:paraId="1E4ABD4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cs_CellDCHMeasOccasionInfo_TDD128_r9); //@sic R5s180225, R5-131872 sic@</w:t>
            </w:r>
          </w:p>
          <w:p w14:paraId="344D426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v_MeasurementReport := cr_UTRAN_MeasurementReport_EUTRACell(v_EUTRASysInfo.Eutra[0].Arfcn, v_EUTRASysInfo.Eutra[0].HO.PhysCellId,?,?); //@sic R5s180225 sic@</w:t>
            </w:r>
          </w:p>
          <w:p w14:paraId="12F89CC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R5-172896 sic@</w:t>
            </w:r>
          </w:p>
          <w:p w14:paraId="66A2EC0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f_UTRAN_SysInfo_SetSIB19 (utran_Cell5,</w:t>
            </w:r>
          </w:p>
          <w:p w14:paraId="1344FCA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>cs_SIB19_UtraAndOneEutraEntryExtension(cs_Utra_PriorityInfoList_Def (5),</w:t>
            </w:r>
          </w:p>
          <w:p w14:paraId="589CF95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// @sic R5-174500 sic@</w:t>
            </w:r>
          </w:p>
          <w:p w14:paraId="19166FAD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{cs_EUTRA_FrequencyAndPriorityInfoExtension_Common(</w:t>
            </w:r>
          </w:p>
          <w:p w14:paraId="0CC6F70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v_EUTRASysInfo.Eutra[0].Arfcn,</w:t>
            </w:r>
          </w:p>
          <w:p w14:paraId="47FE627D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v_EUTRA_MeasurementBandwidth,</w:t>
            </w:r>
          </w:p>
          <w:p w14:paraId="051524B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4,</w:t>
            </w:r>
          </w:p>
          <w:p w14:paraId="172D2E2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-53,</w:t>
            </w:r>
          </w:p>
          <w:p w14:paraId="3B50938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2,</w:t>
            </w:r>
          </w:p>
          <w:p w14:paraId="1D38FB4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1,</w:t>
            </w:r>
          </w:p>
          <w:p w14:paraId="2E0C02E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1DD8D97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true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)}));</w:t>
            </w:r>
          </w:p>
          <w:p w14:paraId="231ACFB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v_EUTRA_FrequencyInfoList_ext := cs_EUTRA_FrequencyInfoList_1Entry_ext(tsc_EUTRA_MaxEARFCN, v_EUTRASysInfo.Eutra[0].Arfcn, v_EUTRA_MeasurementBandwidth); //@sic R5s180225 sic@</w:t>
            </w:r>
          </w:p>
          <w:p w14:paraId="569F8F7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v_MeasurementControl_InterRATMeasurement_NoCompMode := cs_MeasurementControl_InterRATMeasurement_NoCompMode_BandExt(v_SecurityInfo.dl_IntegrityCheckInfo,</w:t>
            </w:r>
          </w:p>
          <w:p w14:paraId="4250EA2E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v_RRC_TI,</w:t>
            </w:r>
          </w:p>
          <w:p w14:paraId="3534C7E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v_EUTRA_FrequencyInfoList_ext,</w:t>
            </w:r>
          </w:p>
          <w:p w14:paraId="44E5663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v_EUTRA_MeasurementBandwidth); //@sic R5s180225 sic@</w:t>
            </w:r>
          </w:p>
          <w:p w14:paraId="2F8F5DDE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v_MeasurementControl_InterRATMeasurement_TDD_r9 := cs_MeasurementControl_InterRATMeasurement_TDD_r9_BandExt(v_SecurityInfo.dl_IntegrityCheckInfo,</w:t>
            </w:r>
          </w:p>
          <w:p w14:paraId="2A10DA3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v_RRC_TI,</w:t>
            </w:r>
          </w:p>
          <w:p w14:paraId="6390AEF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tsc_EUTRA_MaxEARFCN,</w:t>
            </w:r>
          </w:p>
          <w:p w14:paraId="4095605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v_EUTRA_FrequencyInfoList_ext,</w:t>
            </w:r>
          </w:p>
          <w:p w14:paraId="3D9EF52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v_EUTRA_MeasurementBandwidth,</w:t>
            </w:r>
          </w:p>
          <w:p w14:paraId="162FAE7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cs_CellDCHMeasOccasionInfo_TDD128_r9); //@sic R5s180225, R5-131872 sic@</w:t>
            </w:r>
          </w:p>
          <w:p w14:paraId="3E43CD4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v_MeasurementReport := cdr_UTRAN_MeasurementReport_EUTRACell_Band64(tsc_EUTRA_MaxEARFCN, v_EUTRASysInfo.Eutra[0].HO.PhysCellId,?,?, v_MeasurementReport_vb50ext_IEs); //@sic R5s180225 sic@</w:t>
            </w:r>
          </w:p>
          <w:p w14:paraId="4A27581D" w14:textId="77777777" w:rsidR="00B42571" w:rsidRPr="00E3190C" w:rsidRDefault="00B42571" w:rsidP="00B42571">
            <w:pPr>
              <w:spacing w:after="0"/>
              <w:rPr>
                <w:rFonts w:ascii="Arial" w:hAnsi="Arial"/>
                <w:b/>
                <w:color w:val="000000"/>
                <w:lang w:val="en-US"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//@sic R5s180225 sic@</w:t>
            </w:r>
          </w:p>
          <w:p w14:paraId="626C2E45" w14:textId="77777777" w:rsidR="00B42571" w:rsidRPr="00E3190C" w:rsidRDefault="00B42571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B42571" w:rsidRPr="00E3190C" w14:paraId="5C055A18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5BF83490" w14:textId="77777777" w:rsidR="00B42571" w:rsidRPr="00E3190C" w:rsidRDefault="00B42571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545E2621" w14:textId="77777777" w:rsidR="00B42571" w:rsidRPr="00E3190C" w:rsidRDefault="00B42571" w:rsidP="00B42571">
      <w:pPr>
        <w:spacing w:after="0"/>
        <w:rPr>
          <w:rFonts w:ascii="Arial" w:hAnsi="Arial"/>
          <w:b/>
          <w:color w:val="000000"/>
          <w:lang w:eastAsia="en-GB"/>
        </w:rPr>
      </w:pPr>
    </w:p>
    <w:p w14:paraId="3AE9B0E8" w14:textId="77777777" w:rsidR="00B42571" w:rsidRPr="00E3190C" w:rsidRDefault="00B42571" w:rsidP="00B42571">
      <w:pPr>
        <w:spacing w:after="0"/>
        <w:rPr>
          <w:rFonts w:ascii="Arial" w:hAnsi="Arial"/>
          <w:b/>
          <w:color w:val="000000"/>
          <w:lang w:eastAsia="en-GB"/>
        </w:rPr>
      </w:pPr>
    </w:p>
    <w:p w14:paraId="323483DB" w14:textId="77777777" w:rsidR="00B42571" w:rsidRPr="00E3190C" w:rsidRDefault="00B42571" w:rsidP="00B42571">
      <w:pPr>
        <w:spacing w:after="0"/>
        <w:rPr>
          <w:rFonts w:ascii="Arial" w:hAnsi="Arial"/>
          <w:b/>
          <w:color w:val="000000"/>
          <w:lang w:eastAsia="en-GB"/>
        </w:rPr>
      </w:pPr>
      <w:r w:rsidRPr="00E3190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42571" w:rsidRPr="00E3190C" w14:paraId="514576DD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23B33EA7" w14:textId="77777777" w:rsidR="00B42571" w:rsidRPr="00E3190C" w:rsidRDefault="00B42571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2E775B3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//Get Cell Parameters for EUTRA cell</w:t>
            </w:r>
          </w:p>
          <w:p w14:paraId="33F24E6D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v_EUTRASysInfo := f_IRAT_WaitForCoOrd_SysInfo (EUTRA);</w:t>
            </w:r>
          </w:p>
          <w:p w14:paraId="71B78D74" w14:textId="77777777" w:rsidR="00B42571" w:rsidRPr="00B42571" w:rsidRDefault="00B42571" w:rsidP="00B42571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92136">
              <w:rPr>
                <w:rFonts w:ascii="Arial" w:hAnsi="Arial"/>
                <w:b/>
                <w:color w:val="000000"/>
                <w:highlight w:val="yellow"/>
                <w:lang w:eastAsia="en-GB"/>
              </w:rPr>
              <w:t>&lt;&lt;MOVED CODE&gt;&gt;</w:t>
            </w:r>
          </w:p>
          <w:p w14:paraId="29BA7D86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</w:p>
          <w:p w14:paraId="726E442F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// @sic R5s120941 sic@</w:t>
            </w:r>
          </w:p>
          <w:p w14:paraId="0B3ABC5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(v_EUTRASysInfo.Eutra[0].Arfcn &lt; tsc_EUTRA_MaxEARFCN ) {  // EUTRA Band &lt; 64  @sic R5s180225 sic@</w:t>
            </w:r>
          </w:p>
          <w:p w14:paraId="6758BD8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f_UTRAN_SysInfo_SetSIB19 (utran_Cell5,</w:t>
            </w:r>
          </w:p>
          <w:p w14:paraId="526B04E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cs_SIB19_UtraAndOneEutraEntry(cs_Utra_PriorityInfoList_Def (5),</w:t>
            </w:r>
          </w:p>
          <w:p w14:paraId="6EA7381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cs_Eutra_FreqAndPriList_OneEntry_Def (v_EUTRASysInfo.Eutra[0].Arfcn,</w:t>
            </w:r>
          </w:p>
          <w:p w14:paraId="201F3946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v_EUTRA_MeasurementBandwidth,</w:t>
            </w:r>
          </w:p>
          <w:p w14:paraId="68E4FC6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4)));</w:t>
            </w:r>
          </w:p>
          <w:p w14:paraId="33B3202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v_EUTRA_FrequencyInfoList_ext := cs_EUTRA_FrequencyInfoList_1Entry_ext(v_EUTRASysInfo.Eutra[0].Arfcn,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 v_EUTRA_MeasurementBandwidth); //@sic R5s180225 sic@</w:t>
            </w:r>
          </w:p>
          <w:p w14:paraId="79E56F3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v_MeasurementControl_InterRATMeasurement_NoCompMode := cs_MeasurementControl_InterRATMeasurement_NoCompMode(v_SecurityInfo.dl_IntegrityCheckInfo,</w:t>
            </w:r>
          </w:p>
          <w:p w14:paraId="71E8F5F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v_RRC_TI,</w:t>
            </w:r>
          </w:p>
          <w:p w14:paraId="1130BBCE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v_EUTRASysInfo.Eutra[0].Arfcn,</w:t>
            </w:r>
          </w:p>
          <w:p w14:paraId="15A194C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v_EUTRA_MeasurementBandwidth); //@sic R5s180225 sic@</w:t>
            </w:r>
          </w:p>
          <w:p w14:paraId="72D60A1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v_MeasurementControl_InterRATMeasurement_TDD_r9 := cs_MeasurementControl_InterRATMeasurement_TDD_r9(v_SecurityInfo.dl_IntegrityCheckInfo,</w:t>
            </w:r>
          </w:p>
          <w:p w14:paraId="184EB043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v_RRC_TI,</w:t>
            </w:r>
          </w:p>
          <w:p w14:paraId="1DCCB6F6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v_EUTRASysInfo.Eutra[0].Arfcn,</w:t>
            </w:r>
          </w:p>
          <w:p w14:paraId="5193ACD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v_EUTRA_MeasurementBandwidth,</w:t>
            </w:r>
          </w:p>
          <w:p w14:paraId="2959C9A2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cs_CellDCHMeasOccasionInfo_TDD128_r9); //@sic R5s180225, R5-131872 sic@</w:t>
            </w:r>
          </w:p>
          <w:p w14:paraId="7499216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v_MeasurementReport := cr_UTRAN_MeasurementReport_EUTRACell(v_EUTRASysInfo.Eutra[0].Arfcn, v_EUTRASysInfo.Eutra[0].HO.PhysCellId,?,?); //@sic R5s180225 sic@</w:t>
            </w:r>
          </w:p>
          <w:p w14:paraId="31A3F058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 // EUTRA Band &gt; 64   @sic R5-172896 sic@</w:t>
            </w:r>
          </w:p>
          <w:p w14:paraId="79483E2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f_UTRAN_SysInfo_SetSIB19 (utran_Cell5,</w:t>
            </w:r>
          </w:p>
          <w:p w14:paraId="6385445E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cs_SIB19_UtraAndOneEutraEntryExtension(cs_Utra_PriorityInfoList_Def (5),</w:t>
            </w:r>
          </w:p>
          <w:p w14:paraId="0A9CC11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, // @sic R5-174500 sic@</w:t>
            </w:r>
          </w:p>
          <w:p w14:paraId="3AA7406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{cs_EUTRA_FrequencyAndPriorityInfoExtension_Common(</w:t>
            </w:r>
          </w:p>
          <w:p w14:paraId="3D5E951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v_EUTRASysInfo.Eutra[0].Arfcn,</w:t>
            </w:r>
          </w:p>
          <w:p w14:paraId="708AA636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v_EUTRA_MeasurementBandwidth,</w:t>
            </w:r>
          </w:p>
          <w:p w14:paraId="1217666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4,</w:t>
            </w:r>
          </w:p>
          <w:p w14:paraId="26C0FA0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-53,</w:t>
            </w:r>
          </w:p>
          <w:p w14:paraId="5443B7C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2,</w:t>
            </w:r>
          </w:p>
          <w:p w14:paraId="44ED3437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1,</w:t>
            </w:r>
          </w:p>
          <w:p w14:paraId="5AF8F84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1C5A5F0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true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)}));</w:t>
            </w:r>
          </w:p>
          <w:p w14:paraId="51FCDDE5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  v_EUTRA_FrequencyInfoList_ext := cs_EUTRA_FrequencyInfoList_1Entry_ext(tsc_EUTRA_MaxEARFCN, v_EUTRASysInfo.Eutra[0].Arfcn, v_EUTRA_MeasurementBandwidth); //@sic R5s180225 sic@</w:t>
            </w:r>
          </w:p>
          <w:p w14:paraId="6CD97D2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v_MeasurementControl_InterRATMeasurement_NoCompMode := cs_MeasurementControl_InterRATMeasurement_NoCompMode_BandExt(v_SecurityInfo.dl_IntegrityCheckInfo,</w:t>
            </w:r>
          </w:p>
          <w:p w14:paraId="6EA3D8CC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v_RRC_TI,</w:t>
            </w:r>
          </w:p>
          <w:p w14:paraId="1EC105D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v_EUTRA_FrequencyInfoList_ext,</w:t>
            </w:r>
          </w:p>
          <w:p w14:paraId="6E08F89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        v_EUTRA_MeasurementBandwidth); //@sic R5s180225 sic@</w:t>
            </w:r>
          </w:p>
          <w:p w14:paraId="6934C41D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v_MeasurementControl_InterRATMeasurement_TDD_r9 := cs_MeasurementControl_InterRATMeasurement_TDD_r9_BandExt(v_SecurityInfo.dl_IntegrityCheckInfo,</w:t>
            </w:r>
          </w:p>
          <w:p w14:paraId="28548D0A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v_RRC_TI,</w:t>
            </w:r>
          </w:p>
          <w:p w14:paraId="4EB37FD0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tsc_EUTRA_MaxEARFCN,</w:t>
            </w:r>
          </w:p>
          <w:p w14:paraId="573B3DD4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v_EUTRA_FrequencyInfoList_ext,</w:t>
            </w:r>
          </w:p>
          <w:p w14:paraId="16BFE41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v_EUTRA_MeasurementBandwidth,</w:t>
            </w:r>
          </w:p>
          <w:p w14:paraId="5A9E9D79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         cs_CellDCHMeasOccasionInfo_TDD128_r9); //@sic R5s180225, R5-131872 sic@</w:t>
            </w:r>
          </w:p>
          <w:p w14:paraId="120C179B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cr_MeasurementReport_vb50ext_EUTRA_EventResults_EARFCN_ext(v_EUTRASysInfo.Eutra[0].Arfcn); //@sic R5s180225 sic@</w:t>
            </w:r>
          </w:p>
          <w:p w14:paraId="74F25751" w14:textId="77777777" w:rsidR="00B42571" w:rsidRPr="00E3190C" w:rsidRDefault="00B42571" w:rsidP="00B42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v_MeasurementReport := cdr_UTRAN_MeasurementReport_EUTRACell_Band64(tsc_EUTRA_MaxEARFCN, v_EUTRASysInfo.Eutra[0].HO.PhysCellId,?,?, v_MeasurementReport_vb50ext_IEs); //@sic R5s180225 sic@</w:t>
            </w:r>
          </w:p>
          <w:p w14:paraId="100CBF9B" w14:textId="77777777" w:rsidR="00B42571" w:rsidRPr="00E3190C" w:rsidRDefault="00B42571" w:rsidP="00B42571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 //@sic R5s180225 sic@</w:t>
            </w:r>
          </w:p>
          <w:p w14:paraId="541F567A" w14:textId="77777777" w:rsidR="00B42571" w:rsidRPr="00E3190C" w:rsidRDefault="00B42571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70EDCF61" w14:textId="77777777" w:rsidR="00901AF9" w:rsidRDefault="00901AF9" w:rsidP="00901AF9">
      <w:pPr>
        <w:rPr>
          <w:rFonts w:ascii="Arial" w:hAnsi="Arial"/>
          <w:b/>
          <w:sz w:val="32"/>
        </w:rPr>
      </w:pPr>
    </w:p>
    <w:p w14:paraId="6E39A6EF" w14:textId="77777777" w:rsidR="008800D0" w:rsidRDefault="008800D0" w:rsidP="00901AF9">
      <w:pPr>
        <w:rPr>
          <w:rFonts w:ascii="Arial" w:hAnsi="Arial"/>
          <w:b/>
          <w:sz w:val="32"/>
        </w:rPr>
      </w:pPr>
    </w:p>
    <w:p w14:paraId="34C611D7" w14:textId="77777777" w:rsidR="008800D0" w:rsidRPr="00901AF9" w:rsidRDefault="008800D0" w:rsidP="00901AF9"/>
    <w:p w14:paraId="2DA7380D" w14:textId="77777777" w:rsidR="00453059" w:rsidRDefault="00453059" w:rsidP="0045305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57724576"/>
      <w:r>
        <w:rPr>
          <w:b/>
        </w:rPr>
        <w:t xml:space="preserve">Correction to function </w:t>
      </w:r>
      <w:r w:rsidR="00A32885" w:rsidRPr="00A32885">
        <w:rPr>
          <w:b/>
          <w:lang w:val="en-US"/>
        </w:rPr>
        <w:t>fl_TC_8_6_3_3_Body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53059" w14:paraId="6DA7B3AC" w14:textId="77777777" w:rsidTr="00BC5AB4">
        <w:trPr>
          <w:trHeight w:val="447"/>
        </w:trPr>
        <w:tc>
          <w:tcPr>
            <w:tcW w:w="1985" w:type="dxa"/>
          </w:tcPr>
          <w:p w14:paraId="031E277D" w14:textId="77777777" w:rsidR="00453059" w:rsidRPr="00E751F5" w:rsidRDefault="00453059" w:rsidP="00CD7D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6DD94F1" w14:textId="77777777" w:rsidR="00453059" w:rsidRDefault="00A32885" w:rsidP="00CD7D57">
            <w:pPr>
              <w:pStyle w:val="CRCoverPage"/>
              <w:spacing w:after="0"/>
              <w:ind w:left="100"/>
              <w:rPr>
                <w:noProof/>
              </w:rPr>
            </w:pPr>
            <w:r w:rsidRPr="00A32885">
              <w:rPr>
                <w:lang w:val="de-DE"/>
              </w:rPr>
              <w:t>fl_TC_8_6_3_3_Body</w:t>
            </w:r>
          </w:p>
        </w:tc>
      </w:tr>
      <w:tr w:rsidR="00453059" w14:paraId="4783E25D" w14:textId="77777777" w:rsidTr="00BC5AB4">
        <w:trPr>
          <w:trHeight w:val="452"/>
        </w:trPr>
        <w:tc>
          <w:tcPr>
            <w:tcW w:w="1985" w:type="dxa"/>
          </w:tcPr>
          <w:p w14:paraId="55A4C153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996019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13087BD9" w14:textId="77777777" w:rsidR="00453059" w:rsidRPr="003B3EF4" w:rsidRDefault="00BC5AB4" w:rsidP="00BC5AB4">
            <w:pPr>
              <w:pStyle w:val="CRCoverPage"/>
              <w:spacing w:after="0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achieved by Bands &gt; 64.</w:t>
            </w:r>
          </w:p>
        </w:tc>
      </w:tr>
      <w:tr w:rsidR="00453059" w14:paraId="48E6CAC3" w14:textId="77777777" w:rsidTr="00BC5AB4">
        <w:tc>
          <w:tcPr>
            <w:tcW w:w="1985" w:type="dxa"/>
          </w:tcPr>
          <w:p w14:paraId="298FDBE9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F4301F" w14:textId="77777777" w:rsidR="00453059" w:rsidRPr="00300C5B" w:rsidRDefault="0038748B" w:rsidP="00CD7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453059" w14:paraId="385644C4" w14:textId="77777777" w:rsidTr="00BC5AB4">
        <w:tc>
          <w:tcPr>
            <w:tcW w:w="1985" w:type="dxa"/>
          </w:tcPr>
          <w:p w14:paraId="58FD68D7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ABDD52" w14:textId="77777777" w:rsidR="00453059" w:rsidRPr="00811A71" w:rsidRDefault="00901AF9" w:rsidP="00CD7D57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UTRAN</w:t>
            </w:r>
            <w:r w:rsidR="00453059"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="00453059">
              <w:rPr>
                <w:rFonts w:ascii="Arial" w:hAnsi="Arial" w:cs="Arial"/>
                <w:noProof/>
                <w:lang w:val="en-US"/>
              </w:rPr>
              <w:t>8_6</w:t>
            </w:r>
            <w:r w:rsidR="00453059" w:rsidRPr="009D70CC">
              <w:rPr>
                <w:rFonts w:ascii="Arial" w:hAnsi="Arial" w:cs="Arial"/>
                <w:noProof/>
                <w:lang w:val="en-US"/>
              </w:rPr>
              <w:t>/</w:t>
            </w:r>
            <w:r w:rsidRPr="00901AF9">
              <w:rPr>
                <w:rFonts w:ascii="Arial" w:hAnsi="Arial" w:cs="Arial"/>
                <w:noProof/>
                <w:lang w:val="en-US"/>
              </w:rPr>
              <w:t>UTRAN34_Logged_MDT</w:t>
            </w:r>
            <w:r w:rsidR="00453059" w:rsidRPr="009D70CC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453059" w:rsidRPr="00E751F5" w14:paraId="2ED776E0" w14:textId="77777777" w:rsidTr="00BC5AB4">
        <w:tc>
          <w:tcPr>
            <w:tcW w:w="1985" w:type="dxa"/>
          </w:tcPr>
          <w:p w14:paraId="6098F2F6" w14:textId="77777777" w:rsidR="00453059" w:rsidRPr="00E751F5" w:rsidRDefault="00453059" w:rsidP="00CD7D5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6ADA673" w14:textId="77777777" w:rsidR="00453059" w:rsidRPr="00E751F5" w:rsidRDefault="00453059" w:rsidP="00CD7D57">
            <w:pPr>
              <w:rPr>
                <w:rFonts w:ascii="Arial" w:hAnsi="Arial"/>
                <w:highlight w:val="cyan"/>
              </w:rPr>
            </w:pPr>
          </w:p>
        </w:tc>
      </w:tr>
    </w:tbl>
    <w:p w14:paraId="1AF834D6" w14:textId="77777777" w:rsidR="00453059" w:rsidRDefault="00453059" w:rsidP="00453059">
      <w:pPr>
        <w:rPr>
          <w:noProof/>
          <w:lang w:val="en-US"/>
        </w:rPr>
      </w:pPr>
    </w:p>
    <w:p w14:paraId="3F0FB7D4" w14:textId="77777777" w:rsidR="00453059" w:rsidRDefault="00453059" w:rsidP="00453059">
      <w:pPr>
        <w:rPr>
          <w:noProof/>
        </w:rPr>
      </w:pPr>
    </w:p>
    <w:p w14:paraId="590C21CC" w14:textId="77777777" w:rsidR="00453059" w:rsidRDefault="00453059" w:rsidP="004530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53059" w:rsidRPr="00E3190C" w14:paraId="2C4A3C9E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1796A86" w14:textId="77777777" w:rsidR="00453059" w:rsidRPr="00E3190C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69F8613B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function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fl_TC_8_6_3_3_Body(IRAT_CoOrd_SysInfo_Type p_EUTRASysInfo)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runs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UTRAN_IRAT_PTC</w:t>
            </w:r>
          </w:p>
          <w:p w14:paraId="78B70A5E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</w:t>
            </w:r>
          </w:p>
          <w:p w14:paraId="2115B49B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float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v_WaitToAllowToActivateLogging := 10.0;</w:t>
            </w:r>
          </w:p>
          <w:p w14:paraId="58BE6CE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B28_Type v_CellId;</w:t>
            </w:r>
          </w:p>
          <w:p w14:paraId="1C64EEE1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B48_Type v_AbsoluteTimeInfo;</w:t>
            </w:r>
          </w:p>
          <w:p w14:paraId="672CE51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UTRAN_SecurityInfo_Type     v_SecurityInfo;</w:t>
            </w:r>
          </w:p>
          <w:p w14:paraId="405E45E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PLMN_Identity v_PLMN_Identity;</w:t>
            </w:r>
          </w:p>
          <w:p w14:paraId="7BAD7E5E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RRC_TransactionIdentifier v_RRC_TI := tsc_RRC_TI;</w:t>
            </w:r>
          </w:p>
          <w:p w14:paraId="49D5E43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UTRAN_FDD_TDD_Type v_UTRAN_FDD_TDD_Type := f_IRAT_GetUTRAN_FDD_TDD_Mode();</w:t>
            </w:r>
          </w:p>
          <w:p w14:paraId="2DA10CCA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EstablishmentCause v_EstCause;</w:t>
            </w:r>
          </w:p>
          <w:p w14:paraId="1674700F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octetstring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v_RRCConnectionConfigurationMessage;</w:t>
            </w:r>
          </w:p>
          <w:p w14:paraId="0BFBBEA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IRAT_CoOrd_SysInfo_Type v_EUTRASysInfo := p_EUTRASysInfo;</w:t>
            </w:r>
          </w:p>
          <w:p w14:paraId="53CDBFEB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EUTRA_MeasurementBandwidth v_EUTRA_MeasurementBandwidth;</w:t>
            </w:r>
          </w:p>
          <w:p w14:paraId="17487D81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TGCFN v_TGCFN;</w:t>
            </w:r>
          </w:p>
          <w:p w14:paraId="53037D4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TGPS_Reconfiguration_CFN v_Tgps_Reconfiguration_CFN;</w:t>
            </w:r>
          </w:p>
          <w:p w14:paraId="47E8F3B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UTRAN_CFN_Info_Type v_CFNInfo;</w:t>
            </w:r>
          </w:p>
          <w:p w14:paraId="4EDA89C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U_RLC_AM_IND v_U_RLC_AM_IND;</w:t>
            </w:r>
          </w:p>
          <w:p w14:paraId="30E53A8A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LoggedMeasInfoList v_LogMeasInfoList;</w:t>
            </w:r>
          </w:p>
          <w:p w14:paraId="65039B6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MeasurementReport_vb50ext_IEs v_MeasurementReport_vb50ext_IEs := cr_MeasurementReport_vb50ext_EUTRA_EventResults_1Entry(v_EUTRASysInfo.Eutra[0].Arfcn);  //@sic R5-173829 sic@</w:t>
            </w:r>
          </w:p>
          <w:p w14:paraId="566D54A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LoggedMeasInterRATNeighbourMeas v_LoggedMeasInterRATNeighbourMeas;</w:t>
            </w:r>
          </w:p>
          <w:p w14:paraId="3B56224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UEInformationResponse_vb50NonCriticalExtensions_Type v_LoggedMeasInfoList_vb50ext :=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;</w:t>
            </w:r>
          </w:p>
          <w:p w14:paraId="726EB950" w14:textId="77777777" w:rsidR="00901AF9" w:rsidRPr="00E3190C" w:rsidRDefault="00901AF9" w:rsidP="00901AF9">
            <w:pPr>
              <w:spacing w:after="0"/>
              <w:rPr>
                <w:rFonts w:ascii="Arial" w:hAnsi="Arial"/>
                <w:b/>
                <w:color w:val="000000"/>
                <w:lang w:val="en-US"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</w:t>
            </w:r>
          </w:p>
          <w:p w14:paraId="1CC82DFF" w14:textId="77777777" w:rsidR="00453059" w:rsidRPr="00E3190C" w:rsidRDefault="0045305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469953E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14:paraId="0334643E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alt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</w:t>
            </w:r>
          </w:p>
          <w:p w14:paraId="0BF64F2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[] U_AM.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receive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(car_RLC_Data_Ind(utran_CellDedicated, tsc_RB2, cdr_UTRAN_MeasurementReport_EUTRACell_Band64plus(tsc_EUTRA_MaxEARFCN,</w:t>
            </w:r>
          </w:p>
          <w:p w14:paraId="0347609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v_EUTRASysInfo.Eutra[0].HO.PhysCellId,?,?,</w:t>
            </w:r>
          </w:p>
          <w:p w14:paraId="64514E0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v_MeasurementReport_vb50ext_IEs)))</w:t>
            </w:r>
          </w:p>
          <w:p w14:paraId="1E2B0A36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{</w:t>
            </w:r>
          </w:p>
          <w:p w14:paraId="74338EE2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t_WaitForMeasurementReportTimer.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stop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;</w:t>
            </w:r>
          </w:p>
          <w:p w14:paraId="78FD691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}</w:t>
            </w:r>
          </w:p>
          <w:p w14:paraId="2CB4797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</w:t>
            </w:r>
          </w:p>
          <w:p w14:paraId="22A5487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[] t_WaitForMeasurementReportTimer.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timeout</w:t>
            </w:r>
          </w:p>
          <w:p w14:paraId="39D9BC7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{</w:t>
            </w:r>
          </w:p>
          <w:p w14:paraId="71202D1E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f_UTRAN_SetVerdictFailOrInconc(__FILE__, __LINE__, "Measurement report was not received");</w:t>
            </w:r>
          </w:p>
          <w:p w14:paraId="7A6FDCD1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3077471F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}</w:t>
            </w:r>
          </w:p>
          <w:p w14:paraId="6AF03A3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14:paraId="1CF63489" w14:textId="77777777" w:rsidR="00901AF9" w:rsidRPr="00E3190C" w:rsidRDefault="00901AF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453059" w:rsidRPr="00E3190C" w14:paraId="3BEBBD7B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370452DD" w14:textId="77777777" w:rsidR="00453059" w:rsidRPr="00E3190C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5DD0DF50" w14:textId="77777777" w:rsidR="00453059" w:rsidRPr="00E3190C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</w:p>
    <w:p w14:paraId="3113F2C7" w14:textId="77777777" w:rsidR="00453059" w:rsidRPr="00E3190C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</w:p>
    <w:p w14:paraId="655599A7" w14:textId="77777777" w:rsidR="00453059" w:rsidRPr="00E3190C" w:rsidRDefault="00453059" w:rsidP="00453059">
      <w:pPr>
        <w:spacing w:after="0"/>
        <w:rPr>
          <w:rFonts w:ascii="Arial" w:hAnsi="Arial"/>
          <w:b/>
          <w:color w:val="000000"/>
          <w:lang w:eastAsia="en-GB"/>
        </w:rPr>
      </w:pPr>
      <w:r w:rsidRPr="00E3190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01AF9" w:rsidRPr="00E3190C" w14:paraId="6D2AEB09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FF481F3" w14:textId="77777777" w:rsidR="00453059" w:rsidRPr="00E3190C" w:rsidRDefault="0045305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0229F86F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function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fl_TC_8_6_3_3_Body(IRAT_CoOrd_SysInfo_Type p_EUTRASysInfo)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runs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UTRAN_IRAT_PTC</w:t>
            </w:r>
          </w:p>
          <w:p w14:paraId="1F2C73C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</w:t>
            </w:r>
          </w:p>
          <w:p w14:paraId="076318CE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float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v_WaitToAllowToActivateLogging := 10.0;</w:t>
            </w:r>
          </w:p>
          <w:p w14:paraId="7FBB4A1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B28_Type v_CellId;</w:t>
            </w:r>
          </w:p>
          <w:p w14:paraId="4F16111F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B48_Type v_AbsoluteTimeInfo;</w:t>
            </w:r>
          </w:p>
          <w:p w14:paraId="1C9BB81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UTRAN_SecurityInfo_Type     v_SecurityInfo;</w:t>
            </w:r>
          </w:p>
          <w:p w14:paraId="1CF21E6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PLMN_Identity v_PLMN_Identity;</w:t>
            </w:r>
          </w:p>
          <w:p w14:paraId="0F860DC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RRC_TransactionIdentifier v_RRC_TI := tsc_RRC_TI;</w:t>
            </w:r>
          </w:p>
          <w:p w14:paraId="24CC088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UTRAN_FDD_TDD_Type v_UTRAN_FDD_TDD_Type := f_IRAT_GetUTRAN_FDD_TDD_Mode();</w:t>
            </w:r>
          </w:p>
          <w:p w14:paraId="4270E0F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EstablishmentCause v_EstCause;</w:t>
            </w:r>
          </w:p>
          <w:p w14:paraId="7F73321A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octetstring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v_RRCConnectionConfigurationMessage;</w:t>
            </w:r>
          </w:p>
          <w:p w14:paraId="01560F8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IRAT_CoOrd_SysInfo_Type v_EUTRASysInfo := p_EUTRASysInfo;</w:t>
            </w:r>
          </w:p>
          <w:p w14:paraId="5D9D654F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EUTRA_MeasurementBandwidth v_EUTRA_MeasurementBandwidth;</w:t>
            </w:r>
          </w:p>
          <w:p w14:paraId="7A44704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TGCFN v_TGCFN;</w:t>
            </w:r>
          </w:p>
          <w:p w14:paraId="2E950ECB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TGPS_Reconfiguration_CFN v_Tgps_Reconfiguration_CFN;</w:t>
            </w:r>
          </w:p>
          <w:p w14:paraId="27654CE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UTRAN_CFN_Info_Type v_CFNInfo;</w:t>
            </w:r>
          </w:p>
          <w:p w14:paraId="7443F482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U_RLC_AM_IND v_U_RLC_AM_IND;</w:t>
            </w:r>
          </w:p>
          <w:p w14:paraId="6E082113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LoggedMeasInfoList v_LogMeasInfoList;</w:t>
            </w:r>
          </w:p>
          <w:p w14:paraId="48E9CDD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highlight w:val="yellow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highlight w:val="yellow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highlight w:val="yellow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) MeasurementReport_vb50ext_IEs v_MeasurementReport_vb50ext_IEs;</w:t>
            </w:r>
          </w:p>
          <w:p w14:paraId="4C8B69C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LoggedMeasInterRATNeighbourMeas v_LoggedMeasInterRATNeighbourMeas;</w:t>
            </w:r>
          </w:p>
          <w:p w14:paraId="1B65F6F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UEInformationResponse_vb50NonCriticalExtensions_Type v_LoggedMeasInfoList_vb50ext :=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;</w:t>
            </w:r>
          </w:p>
          <w:p w14:paraId="31C075B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14:paraId="3F70BD5B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631D17A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14:paraId="6E2192C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cr_MeasurementReport_vb50ext_EUTRA_EventResults_1Entry(v_EUTRASysInfo.Eutra[0].Arfcn);  //@sic R5-173829 sic@</w:t>
            </w:r>
          </w:p>
          <w:p w14:paraId="1909853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alt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{</w:t>
            </w:r>
          </w:p>
          <w:p w14:paraId="1D4922A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[] U_AM.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receive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(car_RLC_Data_Ind(utran_CellDedicated, tsc_RB2, cdr_UTRAN_MeasurementReport_EUTRACell_Band64plus(tsc_EUTRA_MaxEARFCN,</w:t>
            </w:r>
          </w:p>
          <w:p w14:paraId="19C2D13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v_EUTRASysInfo.Eutra[0].HO.PhysCellId,?,?,</w:t>
            </w:r>
          </w:p>
          <w:p w14:paraId="61E1B49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v_MeasurementReport_vb50ext_IEs)))</w:t>
            </w:r>
          </w:p>
          <w:p w14:paraId="2ADA4E9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{</w:t>
            </w:r>
          </w:p>
          <w:p w14:paraId="1404C341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t_WaitForMeasurementReportTimer.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stop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;</w:t>
            </w:r>
          </w:p>
          <w:p w14:paraId="15C35F6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}</w:t>
            </w:r>
          </w:p>
          <w:p w14:paraId="032F63D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</w:t>
            </w:r>
          </w:p>
          <w:p w14:paraId="4C14C5EE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[] t_WaitForMeasurementReportTimer.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timeout</w:t>
            </w:r>
          </w:p>
          <w:p w14:paraId="53FA0B1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{</w:t>
            </w:r>
          </w:p>
          <w:p w14:paraId="3A89253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f_UTRAN_SetVerdictFailOrInconc(__FILE__, __LINE__, "Measurement report was not received");</w:t>
            </w:r>
          </w:p>
          <w:p w14:paraId="3A66568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03112EF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}</w:t>
            </w:r>
          </w:p>
          <w:p w14:paraId="454371A1" w14:textId="77777777" w:rsidR="00901AF9" w:rsidRPr="00E3190C" w:rsidRDefault="00901AF9" w:rsidP="00901AF9">
            <w:pPr>
              <w:spacing w:after="0"/>
              <w:rPr>
                <w:rFonts w:ascii="Arial" w:hAnsi="Arial"/>
                <w:b/>
                <w:color w:val="000000"/>
                <w:lang w:val="en-US"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14:paraId="476AF44C" w14:textId="77777777" w:rsidR="00453059" w:rsidRPr="00E3190C" w:rsidRDefault="0045305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2287B9E6" w14:textId="77777777" w:rsidR="00901AF9" w:rsidRDefault="00901AF9" w:rsidP="00901AF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57724577"/>
      <w:r>
        <w:rPr>
          <w:b/>
        </w:rPr>
        <w:lastRenderedPageBreak/>
        <w:t xml:space="preserve">Correction to function </w:t>
      </w:r>
      <w:r w:rsidRPr="00901AF9">
        <w:rPr>
          <w:b/>
          <w:lang w:val="en-US"/>
        </w:rPr>
        <w:t>fl_TC_8_6_5_1_Body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01AF9" w14:paraId="5DE42599" w14:textId="77777777" w:rsidTr="00BC5AB4">
        <w:trPr>
          <w:trHeight w:val="447"/>
        </w:trPr>
        <w:tc>
          <w:tcPr>
            <w:tcW w:w="1985" w:type="dxa"/>
          </w:tcPr>
          <w:p w14:paraId="4BF36952" w14:textId="77777777" w:rsidR="00901AF9" w:rsidRPr="00E751F5" w:rsidRDefault="00901AF9" w:rsidP="00CD7D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41C548A" w14:textId="77777777" w:rsidR="00901AF9" w:rsidRDefault="00901AF9" w:rsidP="00CD7D57">
            <w:pPr>
              <w:pStyle w:val="CRCoverPage"/>
              <w:spacing w:after="0"/>
              <w:ind w:left="100"/>
              <w:rPr>
                <w:noProof/>
              </w:rPr>
            </w:pPr>
            <w:r w:rsidRPr="00901AF9">
              <w:rPr>
                <w:lang w:val="de-DE"/>
              </w:rPr>
              <w:t>fl_TC_8_6_5_1_Body</w:t>
            </w:r>
          </w:p>
        </w:tc>
      </w:tr>
      <w:tr w:rsidR="00901AF9" w14:paraId="36D2FC2E" w14:textId="77777777" w:rsidTr="00BC5AB4">
        <w:trPr>
          <w:trHeight w:val="452"/>
        </w:trPr>
        <w:tc>
          <w:tcPr>
            <w:tcW w:w="1985" w:type="dxa"/>
          </w:tcPr>
          <w:p w14:paraId="148334E7" w14:textId="77777777" w:rsidR="00901AF9" w:rsidRPr="00E751F5" w:rsidRDefault="00901AF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913EFD" w14:textId="77777777" w:rsidR="00BC5AB4" w:rsidRPr="0038748B" w:rsidRDefault="00BC5AB4" w:rsidP="00BC5AB4">
            <w:pPr>
              <w:pStyle w:val="CRCoverPage"/>
              <w:ind w:left="100"/>
            </w:pPr>
            <w:r>
              <w:rPr>
                <w:noProof/>
              </w:rPr>
              <w:t>Variable</w:t>
            </w:r>
            <w:r w:rsidRPr="0038748B">
              <w:rPr>
                <w:lang w:val="en-US"/>
              </w:rPr>
              <w:t xml:space="preserve"> </w:t>
            </w:r>
            <w:r w:rsidRPr="0038748B">
              <w:t>v_MeasurementReport_vb50ext_IEs := cr_MeasurementReport_vb50ext_EUTRA_EventResults_EARFCN_ext</w:t>
            </w:r>
            <w:r>
              <w:t>(v_EUTRASysInfo.Eutra[0].Arfcn),</w:t>
            </w:r>
          </w:p>
          <w:p w14:paraId="472A24CF" w14:textId="77777777" w:rsidR="00901AF9" w:rsidRPr="003B3EF4" w:rsidRDefault="00BC5AB4" w:rsidP="00BC5AB4">
            <w:pPr>
              <w:pStyle w:val="CRCoverPage"/>
              <w:spacing w:after="0"/>
              <w:ind w:left="100"/>
            </w:pPr>
            <w:r>
              <w:t>assignement should</w:t>
            </w:r>
            <w:r w:rsidRPr="0038748B">
              <w:t xml:space="preserve"> only in</w:t>
            </w:r>
            <w:r>
              <w:t xml:space="preserve"> be done in</w:t>
            </w:r>
            <w:r w:rsidRPr="0038748B">
              <w:t xml:space="preserve"> case Band &gt; 64 as input parameter of cr_MeasurementReport_vb50ext_EUTRA_EventResults_EARFCN_ext is of type EARFCNExtension which according to ASN.1 definition value should be comprended between EARFCNExtension ::= INTEGER (65536..262143), only </w:t>
            </w:r>
            <w:r w:rsidRPr="0038748B">
              <w:lastRenderedPageBreak/>
              <w:t>achieved by Bands &gt; 64.</w:t>
            </w:r>
          </w:p>
        </w:tc>
      </w:tr>
      <w:tr w:rsidR="00901AF9" w14:paraId="11C80389" w14:textId="77777777" w:rsidTr="00BC5AB4">
        <w:tc>
          <w:tcPr>
            <w:tcW w:w="1985" w:type="dxa"/>
          </w:tcPr>
          <w:p w14:paraId="57214887" w14:textId="77777777" w:rsidR="00901AF9" w:rsidRPr="00E751F5" w:rsidRDefault="00901AF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2E83863" w14:textId="77777777" w:rsidR="00901AF9" w:rsidRPr="00300C5B" w:rsidRDefault="0038748B" w:rsidP="00CD7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901AF9" w14:paraId="4FFA7711" w14:textId="77777777" w:rsidTr="00BC5AB4">
        <w:tc>
          <w:tcPr>
            <w:tcW w:w="1985" w:type="dxa"/>
          </w:tcPr>
          <w:p w14:paraId="413C62E1" w14:textId="77777777" w:rsidR="00901AF9" w:rsidRPr="00E751F5" w:rsidRDefault="00901AF9" w:rsidP="00CD7D5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AA2FD9" w14:textId="77777777" w:rsidR="00901AF9" w:rsidRPr="00811A71" w:rsidRDefault="00901AF9" w:rsidP="00CD7D57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UTRAN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rPr>
                <w:rFonts w:ascii="Arial" w:hAnsi="Arial" w:cs="Arial"/>
                <w:noProof/>
                <w:lang w:val="en-US"/>
              </w:rPr>
              <w:t>8_6</w:t>
            </w:r>
            <w:r w:rsidRPr="009D70CC">
              <w:rPr>
                <w:rFonts w:ascii="Arial" w:hAnsi="Arial" w:cs="Arial"/>
                <w:noProof/>
                <w:lang w:val="en-US"/>
              </w:rPr>
              <w:t>/</w:t>
            </w:r>
            <w:r w:rsidRPr="00901AF9">
              <w:rPr>
                <w:rFonts w:ascii="Arial" w:hAnsi="Arial" w:cs="Arial"/>
                <w:noProof/>
                <w:lang w:val="en-US"/>
              </w:rPr>
              <w:t>UTRAN34_Logged_MDT</w:t>
            </w:r>
            <w:r w:rsidRPr="009D70CC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01AF9" w:rsidRPr="00E751F5" w14:paraId="3D1A628F" w14:textId="77777777" w:rsidTr="00BC5AB4">
        <w:tc>
          <w:tcPr>
            <w:tcW w:w="1985" w:type="dxa"/>
          </w:tcPr>
          <w:p w14:paraId="56B69BD8" w14:textId="77777777" w:rsidR="00901AF9" w:rsidRPr="00E751F5" w:rsidRDefault="00901AF9" w:rsidP="00CD7D5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85910D" w14:textId="77777777" w:rsidR="00901AF9" w:rsidRPr="00E751F5" w:rsidRDefault="00901AF9" w:rsidP="00CD7D57">
            <w:pPr>
              <w:rPr>
                <w:rFonts w:ascii="Arial" w:hAnsi="Arial"/>
                <w:highlight w:val="cyan"/>
              </w:rPr>
            </w:pPr>
          </w:p>
        </w:tc>
      </w:tr>
    </w:tbl>
    <w:p w14:paraId="3843E2B0" w14:textId="77777777" w:rsidR="00901AF9" w:rsidRDefault="00901AF9" w:rsidP="00901AF9">
      <w:pPr>
        <w:rPr>
          <w:noProof/>
          <w:lang w:val="en-US"/>
        </w:rPr>
      </w:pPr>
    </w:p>
    <w:p w14:paraId="1F5C5281" w14:textId="77777777" w:rsidR="00901AF9" w:rsidRDefault="00901AF9" w:rsidP="00901AF9">
      <w:pPr>
        <w:rPr>
          <w:noProof/>
        </w:rPr>
      </w:pPr>
    </w:p>
    <w:p w14:paraId="33D5ED2A" w14:textId="77777777" w:rsidR="00901AF9" w:rsidRDefault="00901AF9" w:rsidP="00901A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01AF9" w:rsidRPr="00E3190C" w14:paraId="45B5D6DD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30F836FB" w14:textId="77777777" w:rsidR="00901AF9" w:rsidRPr="00E3190C" w:rsidRDefault="00901AF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3D62030A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function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fl_TC_8_6_5_1_Body(IRAT_CoOrd_SysInfo_Type p_EUTRASysInfo)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runs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UTRAN_IRAT_PTC</w:t>
            </w:r>
          </w:p>
          <w:p w14:paraId="741B77E3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</w:t>
            </w:r>
          </w:p>
          <w:p w14:paraId="5CD336D3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float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v_WaitT300ToExpire := 2.0;</w:t>
            </w:r>
          </w:p>
          <w:p w14:paraId="2DEB2421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B32_Type v_Ptmsi := oct2bit(px_PTMSI_Def);</w:t>
            </w:r>
          </w:p>
          <w:p w14:paraId="30D5D9E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B28_Type v_CellId;</w:t>
            </w:r>
          </w:p>
          <w:p w14:paraId="171583E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UTRAN_SecurityInfo_Type     v_SecurityInfo;</w:t>
            </w:r>
          </w:p>
          <w:p w14:paraId="2F7220F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UTRAN_FDD_TDD_Type v_UTRAN_FDD_TDD_Type := f_IRAT_GetUTRAN_FDD_TDD_Mode();</w:t>
            </w:r>
          </w:p>
          <w:p w14:paraId="48677AB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ConnectionEstablishmentFailureReport_r11 v_ExpectedUEInformationResponse;</w:t>
            </w:r>
          </w:p>
          <w:p w14:paraId="44DBE0A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integer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i;</w:t>
            </w:r>
          </w:p>
          <w:p w14:paraId="424536A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U_RLC_AM_IND v_U_RLC_AM_IND;</w:t>
            </w:r>
          </w:p>
          <w:p w14:paraId="744ED7BE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octetstring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v_RRCConnectionConfigurationMessage;</w:t>
            </w:r>
          </w:p>
          <w:p w14:paraId="0FB798E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IRAT_CoOrd_SysInfo_Type v_EUTRASysInfo := p_EUTRASysInfo;</w:t>
            </w:r>
          </w:p>
          <w:p w14:paraId="11707EC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EUTRA_MeasurementBandwidth v_EUTRA_MeasurementBandwidth;</w:t>
            </w:r>
          </w:p>
          <w:p w14:paraId="23BD4582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TGCFN v_TGCFN;</w:t>
            </w:r>
          </w:p>
          <w:p w14:paraId="2F204732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TGPS_Reconfiguration_CFN v_Tgps_Reconfiguration_CFN;</w:t>
            </w:r>
          </w:p>
          <w:p w14:paraId="04582122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UTRAN_CFN_Info_Type v_CFNInfo;</w:t>
            </w:r>
          </w:p>
          <w:p w14:paraId="43FBD24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RRC_TransactionIdentifier v_RRC_TI := tsc_RRC_TI;</w:t>
            </w:r>
          </w:p>
          <w:p w14:paraId="2EBE6E6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</w:t>
            </w:r>
          </w:p>
          <w:p w14:paraId="5A9DDD8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START_Value v_START_Value := '00000000000000000000'B;</w:t>
            </w:r>
          </w:p>
          <w:p w14:paraId="7549414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RRC_DATA_IND v_RRC_DataInd;</w:t>
            </w:r>
          </w:p>
          <w:p w14:paraId="165A9046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B3_Type v_UpdateType := '000'B;</w:t>
            </w:r>
          </w:p>
          <w:p w14:paraId="2B5D7F8F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boolean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v_RAURxd :=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false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;</w:t>
            </w:r>
          </w:p>
          <w:p w14:paraId="3CF3584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MeasurementReport_vb50ext_IEs v_MeasurementReport_vb50ext_IEs := cr_MeasurementReport_vb50ext_EUTRA_EventResults_1Entry(v_EUTRASysInfo.Eutra[0].Arfcn);  //@sic R5-173830 sic@</w:t>
            </w:r>
          </w:p>
          <w:p w14:paraId="5E8E98FF" w14:textId="77777777" w:rsidR="00901AF9" w:rsidRPr="00E3190C" w:rsidRDefault="00901AF9" w:rsidP="00CD7D57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1F905C7C" w14:textId="77777777" w:rsidR="00901AF9" w:rsidRPr="00E3190C" w:rsidRDefault="00901AF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0038BF7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//@siclog "Step 15" siclog@</w:t>
            </w:r>
          </w:p>
          <w:p w14:paraId="1C15F77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//After about 2s, the UE sends a MEASUREMENT REPORT to SS triggered by event 3a.</w:t>
            </w:r>
          </w:p>
          <w:p w14:paraId="11C39C2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(v_EUTRASysInfo.Eutra[0].Arfcn &lt; tsc_EUTRA_MaxEARFCN){  //@sic R5-173670, R5-173830 sic@</w:t>
            </w:r>
          </w:p>
          <w:p w14:paraId="18493E36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U_AM.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receive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(car_RLC_Data_Ind(utran_CellDedicated, tsc_RB2, cr_UTRAN_MeasurementReport_EUTRACell(v_EUTRASysInfo.Eutra[0].Arfcn,</w:t>
            </w:r>
          </w:p>
          <w:p w14:paraId="4CE45523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v_EUTRASysInfo.Eutra[0].HO.PhysCellId,?,?)));</w:t>
            </w:r>
          </w:p>
          <w:p w14:paraId="6EA3106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</w:t>
            </w:r>
          </w:p>
          <w:p w14:paraId="00B946D1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14:paraId="5EDE7C1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U_AM.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receive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(car_RLC_Data_Ind(utran_CellDedicated, tsc_RB2, cdr_UTRAN_MeasurementReport_EUTRACell_Band64plus(tsc_EUTRA_MaxEARFCN,</w:t>
            </w:r>
          </w:p>
          <w:p w14:paraId="184B791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v_EUTRASysInfo.Eutra[0].HO.PhysCellId,?,?,</w:t>
            </w:r>
          </w:p>
          <w:p w14:paraId="22713A8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             v_MeasurementReport_vb50ext_IEs)));</w:t>
            </w:r>
          </w:p>
          <w:p w14:paraId="6CDF185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901AF9" w:rsidRPr="00E3190C" w14:paraId="715AC6AD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6C00AF87" w14:textId="77777777" w:rsidR="00901AF9" w:rsidRPr="00E3190C" w:rsidRDefault="00901AF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4284C5C5" w14:textId="77777777" w:rsidR="00901AF9" w:rsidRPr="00E3190C" w:rsidRDefault="00901AF9" w:rsidP="00901AF9">
      <w:pPr>
        <w:spacing w:after="0"/>
        <w:rPr>
          <w:rFonts w:ascii="Arial" w:hAnsi="Arial"/>
          <w:b/>
          <w:color w:val="000000"/>
          <w:lang w:eastAsia="en-GB"/>
        </w:rPr>
      </w:pPr>
    </w:p>
    <w:p w14:paraId="7AA3F832" w14:textId="77777777" w:rsidR="00901AF9" w:rsidRPr="00E3190C" w:rsidRDefault="00901AF9" w:rsidP="00901AF9">
      <w:pPr>
        <w:spacing w:after="0"/>
        <w:rPr>
          <w:rFonts w:ascii="Arial" w:hAnsi="Arial"/>
          <w:b/>
          <w:color w:val="000000"/>
          <w:lang w:eastAsia="en-GB"/>
        </w:rPr>
      </w:pPr>
    </w:p>
    <w:p w14:paraId="7F758A00" w14:textId="77777777" w:rsidR="00901AF9" w:rsidRPr="00E3190C" w:rsidRDefault="00901AF9" w:rsidP="00901AF9">
      <w:pPr>
        <w:spacing w:after="0"/>
        <w:rPr>
          <w:rFonts w:ascii="Arial" w:hAnsi="Arial"/>
          <w:b/>
          <w:color w:val="000000"/>
          <w:lang w:eastAsia="en-GB"/>
        </w:rPr>
      </w:pPr>
      <w:r w:rsidRPr="00E3190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01AF9" w:rsidRPr="00E3190C" w14:paraId="6FA0E95C" w14:textId="77777777" w:rsidTr="00CD7D5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5B3C1B4F" w14:textId="77777777" w:rsidR="00901AF9" w:rsidRPr="00E3190C" w:rsidRDefault="00901AF9" w:rsidP="00CD7D5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2BF0828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function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fl_TC_8_6_5_1_Body(IRAT_CoOrd_SysInfo_Type p_EUTRASysInfo)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runs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UTRAN_IRAT_PTC</w:t>
            </w:r>
          </w:p>
          <w:p w14:paraId="44CC9DA2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</w:t>
            </w:r>
          </w:p>
          <w:p w14:paraId="78C81DD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float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v_WaitT300ToExpire := 2.0;</w:t>
            </w:r>
          </w:p>
          <w:p w14:paraId="302E116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B32_Type v_Ptmsi := oct2bit(px_PTMSI_Def);</w:t>
            </w:r>
          </w:p>
          <w:p w14:paraId="725E9B1E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B28_Type v_CellId;</w:t>
            </w:r>
          </w:p>
          <w:p w14:paraId="3271D40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UTRAN_SecurityInfo_Type     v_SecurityInfo;</w:t>
            </w:r>
          </w:p>
          <w:p w14:paraId="53DFA30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UTRAN_FDD_TDD_Type v_UTRAN_FDD_TDD_Type := f_IRAT_GetUTRAN_FDD_TDD_Mode();</w:t>
            </w:r>
          </w:p>
          <w:p w14:paraId="457EFE64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) ConnectionEstablishmentFailureReport_r11 v_ExpectedUEInformationResponse;</w:t>
            </w:r>
          </w:p>
          <w:p w14:paraId="33F225E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integer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i;</w:t>
            </w:r>
          </w:p>
          <w:p w14:paraId="6BA51E7A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de-DE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U_RLC_AM_IND v_U_RLC_AM_IND;</w:t>
            </w:r>
          </w:p>
          <w:p w14:paraId="388F2F6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octetstring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v_RRCConnectionConfigurationMessage;</w:t>
            </w:r>
          </w:p>
          <w:p w14:paraId="681B1ADF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IRAT_CoOrd_SysInfo_Type v_EUTRASysInfo := p_EUTRASysInfo;</w:t>
            </w:r>
          </w:p>
          <w:p w14:paraId="72E2D8A4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EUTRA_MeasurementBandwidth v_EUTRA_MeasurementBandwidth;</w:t>
            </w:r>
          </w:p>
          <w:p w14:paraId="039E008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TGCFN v_TGCFN;</w:t>
            </w:r>
          </w:p>
          <w:p w14:paraId="5F879CC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TGPS_Reconfiguration_CFN v_Tgps_Reconfiguration_CFN;</w:t>
            </w:r>
          </w:p>
          <w:p w14:paraId="7097492C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UTRAN_CFN_Info_Type v_CFNInfo;</w:t>
            </w:r>
          </w:p>
          <w:p w14:paraId="76DF21FB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RRC_TransactionIdentifier v_RRC_TI := tsc_RRC_TI;</w:t>
            </w:r>
          </w:p>
          <w:p w14:paraId="692783E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</w:t>
            </w:r>
          </w:p>
          <w:p w14:paraId="2BFC4083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START_Value v_START_Value := '00000000000000000000'B;</w:t>
            </w:r>
          </w:p>
          <w:p w14:paraId="0743A44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RRC_DATA_IND v_RRC_DataInd;</w:t>
            </w:r>
          </w:p>
          <w:p w14:paraId="49020498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B3_Type v_UpdateType := '000'B;</w:t>
            </w:r>
          </w:p>
          <w:p w14:paraId="6D771C06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boolean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v_RAURxd :=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false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;</w:t>
            </w:r>
          </w:p>
          <w:p w14:paraId="0D7B0619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highlight w:val="yellow"/>
                <w:lang w:val="en-US" w:eastAsia="de-DE"/>
              </w:rPr>
              <w:t>var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highlight w:val="yellow"/>
                <w:lang w:val="en-US" w:eastAsia="de-DE"/>
              </w:rPr>
              <w:t>template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(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highlight w:val="yellow"/>
                <w:lang w:val="en-US" w:eastAsia="de-DE"/>
              </w:rPr>
              <w:t>present</w:t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) MeasurementReport_vb50ext_IEs v_MeasurementReport_vb50ext_IEs;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</w:t>
            </w:r>
          </w:p>
          <w:p w14:paraId="43A5A08F" w14:textId="77777777" w:rsidR="00901AF9" w:rsidRPr="00E3190C" w:rsidRDefault="00901AF9" w:rsidP="00CD7D57">
            <w:pPr>
              <w:spacing w:after="0"/>
              <w:rPr>
                <w:rFonts w:ascii="Arial" w:hAnsi="Arial"/>
                <w:b/>
                <w:color w:val="000000"/>
                <w:lang w:val="en-US" w:eastAsia="en-GB"/>
              </w:rPr>
            </w:pPr>
          </w:p>
          <w:p w14:paraId="440D5F9F" w14:textId="77777777" w:rsidR="00901AF9" w:rsidRPr="00E3190C" w:rsidRDefault="00901AF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501A302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//@siclog "Step 15" siclog@</w:t>
            </w:r>
          </w:p>
          <w:p w14:paraId="17B6166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//After about 2s, the UE sends a MEASUREMENT REPORT to SS triggered by event 3a.</w:t>
            </w:r>
          </w:p>
          <w:p w14:paraId="3F85EC72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if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(v_EUTRASysInfo.Eutra[0].Arfcn &lt; tsc_EUTRA_MaxEARFCN){  //@sic R5-173670, R5-173830 sic@</w:t>
            </w:r>
          </w:p>
          <w:p w14:paraId="0FCC9D6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U_AM.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receive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(car_RLC_Data_Ind(utran_CellDedicated, tsc_RB2, cr_UTRAN_MeasurementReport_EUTRACell(v_EUTRASysInfo.Eutra[0].Arfcn,</w:t>
            </w:r>
          </w:p>
          <w:p w14:paraId="37BEE636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v_EUTRASysInfo.Eutra[0].HO.PhysCellId,?,?)));</w:t>
            </w:r>
          </w:p>
          <w:p w14:paraId="31927A23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</w:t>
            </w:r>
          </w:p>
          <w:p w14:paraId="5B64665B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else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{</w:t>
            </w:r>
          </w:p>
          <w:p w14:paraId="35B7A280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ab/>
            </w:r>
            <w:r w:rsidRPr="00E3190C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v_MeasurementReport_vb50ext_IEs := cr_MeasurementReport_vb50ext_EUTRA_EventResults_1Entry(v_EUTRASysInfo.Eutra[0].Arfcn);  //@sic R5-173830 sic@</w:t>
            </w:r>
          </w:p>
          <w:p w14:paraId="60E1E27D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U_AM.</w:t>
            </w:r>
            <w:r w:rsidRPr="00E3190C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receive</w:t>
            </w: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>(car_RLC_Data_Ind(utran_CellDedicated, tsc_RB2, cdr_UTRAN_MeasurementReport_EUTRACell_Band64plus(tsc_EUTRA_MaxEARFCN,</w:t>
            </w:r>
          </w:p>
          <w:p w14:paraId="54BAB505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</w:t>
            </w: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>v_EUTRASysInfo.Eutra[0].HO.PhysCellId,?,?,</w:t>
            </w:r>
          </w:p>
          <w:p w14:paraId="19BF51F7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                                        v_MeasurementReport_vb50ext_IEs)));</w:t>
            </w:r>
          </w:p>
          <w:p w14:paraId="5BB83FB4" w14:textId="77777777" w:rsidR="00901AF9" w:rsidRPr="00E3190C" w:rsidRDefault="00901AF9" w:rsidP="00901AF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14:paraId="4670C777" w14:textId="77777777" w:rsidR="00901AF9" w:rsidRPr="00E3190C" w:rsidRDefault="00901AF9" w:rsidP="00CD7D5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E3190C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0B25530E" w14:textId="77777777" w:rsidR="00300C5B" w:rsidRPr="00392DD5" w:rsidRDefault="00300C5B">
      <w:pPr>
        <w:rPr>
          <w:noProof/>
        </w:rPr>
      </w:pPr>
    </w:p>
    <w:sectPr w:rsidR="00300C5B" w:rsidRPr="00392D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188ED" w14:textId="77777777" w:rsidR="00087C3B" w:rsidRDefault="00087C3B">
      <w:r>
        <w:separator/>
      </w:r>
    </w:p>
  </w:endnote>
  <w:endnote w:type="continuationSeparator" w:id="0">
    <w:p w14:paraId="55B1CD22" w14:textId="77777777" w:rsidR="00087C3B" w:rsidRDefault="0008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FF177" w14:textId="77777777" w:rsidR="00087C3B" w:rsidRDefault="00087C3B">
      <w:r>
        <w:separator/>
      </w:r>
    </w:p>
  </w:footnote>
  <w:footnote w:type="continuationSeparator" w:id="0">
    <w:p w14:paraId="2AC88400" w14:textId="77777777" w:rsidR="00087C3B" w:rsidRDefault="00087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83112" w14:textId="77777777" w:rsidR="006941EB" w:rsidRDefault="006941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31B91" w14:textId="77777777" w:rsidR="00CD7D57" w:rsidRDefault="00CD7D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D7BE0" w14:textId="77777777" w:rsidR="00CD7D57" w:rsidRDefault="00CD7D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4228B" w14:textId="77777777" w:rsidR="00CD7D57" w:rsidRDefault="00CD7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01D1E1B"/>
    <w:multiLevelType w:val="hybridMultilevel"/>
    <w:tmpl w:val="A9245FA6"/>
    <w:lvl w:ilvl="0" w:tplc="AFC0E6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2000BA"/>
    <w:multiLevelType w:val="hybridMultilevel"/>
    <w:tmpl w:val="61A0AD08"/>
    <w:lvl w:ilvl="0" w:tplc="9CEA33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3675"/>
    <w:rsid w:val="00087C3B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04D1"/>
    <w:rsid w:val="001C4EB9"/>
    <w:rsid w:val="001E41F3"/>
    <w:rsid w:val="001F65F7"/>
    <w:rsid w:val="0026004D"/>
    <w:rsid w:val="002640DD"/>
    <w:rsid w:val="00275D12"/>
    <w:rsid w:val="00284C95"/>
    <w:rsid w:val="00284FEB"/>
    <w:rsid w:val="002860C4"/>
    <w:rsid w:val="002B5741"/>
    <w:rsid w:val="002D3D8E"/>
    <w:rsid w:val="002D7390"/>
    <w:rsid w:val="002E0793"/>
    <w:rsid w:val="00300C5B"/>
    <w:rsid w:val="00304F33"/>
    <w:rsid w:val="00305409"/>
    <w:rsid w:val="00346E84"/>
    <w:rsid w:val="003609EF"/>
    <w:rsid w:val="0036231A"/>
    <w:rsid w:val="00374DD4"/>
    <w:rsid w:val="0038748B"/>
    <w:rsid w:val="00392DD5"/>
    <w:rsid w:val="003B3EF4"/>
    <w:rsid w:val="003E1A36"/>
    <w:rsid w:val="003E49B6"/>
    <w:rsid w:val="003E7EFD"/>
    <w:rsid w:val="003F21A8"/>
    <w:rsid w:val="003F572E"/>
    <w:rsid w:val="00410371"/>
    <w:rsid w:val="00416B5B"/>
    <w:rsid w:val="004242F1"/>
    <w:rsid w:val="00446488"/>
    <w:rsid w:val="00453059"/>
    <w:rsid w:val="00461F12"/>
    <w:rsid w:val="004B39C4"/>
    <w:rsid w:val="004B75B7"/>
    <w:rsid w:val="004D63AB"/>
    <w:rsid w:val="004E2639"/>
    <w:rsid w:val="004E709B"/>
    <w:rsid w:val="00501FBE"/>
    <w:rsid w:val="0051580D"/>
    <w:rsid w:val="00521B93"/>
    <w:rsid w:val="00521D1F"/>
    <w:rsid w:val="0052248D"/>
    <w:rsid w:val="00547111"/>
    <w:rsid w:val="005479C5"/>
    <w:rsid w:val="00592D74"/>
    <w:rsid w:val="005A6147"/>
    <w:rsid w:val="005C576A"/>
    <w:rsid w:val="005E2C44"/>
    <w:rsid w:val="00617D68"/>
    <w:rsid w:val="00621188"/>
    <w:rsid w:val="0062179D"/>
    <w:rsid w:val="006257ED"/>
    <w:rsid w:val="006439BA"/>
    <w:rsid w:val="00681541"/>
    <w:rsid w:val="006941EB"/>
    <w:rsid w:val="00695808"/>
    <w:rsid w:val="0069795D"/>
    <w:rsid w:val="006B46FB"/>
    <w:rsid w:val="006E21FB"/>
    <w:rsid w:val="0071206F"/>
    <w:rsid w:val="00720190"/>
    <w:rsid w:val="00731698"/>
    <w:rsid w:val="00757BDD"/>
    <w:rsid w:val="007630FD"/>
    <w:rsid w:val="00772610"/>
    <w:rsid w:val="007773C9"/>
    <w:rsid w:val="0078796A"/>
    <w:rsid w:val="007918B7"/>
    <w:rsid w:val="00792342"/>
    <w:rsid w:val="007977A8"/>
    <w:rsid w:val="007B4BE6"/>
    <w:rsid w:val="007B512A"/>
    <w:rsid w:val="007C2097"/>
    <w:rsid w:val="007C6A70"/>
    <w:rsid w:val="007D6A07"/>
    <w:rsid w:val="007D6B14"/>
    <w:rsid w:val="007F7259"/>
    <w:rsid w:val="008040A8"/>
    <w:rsid w:val="00807ED5"/>
    <w:rsid w:val="00811A71"/>
    <w:rsid w:val="008279FA"/>
    <w:rsid w:val="0084131B"/>
    <w:rsid w:val="00855B12"/>
    <w:rsid w:val="008626E7"/>
    <w:rsid w:val="00870EE7"/>
    <w:rsid w:val="008800D0"/>
    <w:rsid w:val="008863B9"/>
    <w:rsid w:val="008A45A6"/>
    <w:rsid w:val="008F686C"/>
    <w:rsid w:val="00901AF9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A7FE3"/>
    <w:rsid w:val="009C7DE4"/>
    <w:rsid w:val="009D14AA"/>
    <w:rsid w:val="009D70CC"/>
    <w:rsid w:val="009E3297"/>
    <w:rsid w:val="009F734F"/>
    <w:rsid w:val="00A11FAC"/>
    <w:rsid w:val="00A246B6"/>
    <w:rsid w:val="00A32885"/>
    <w:rsid w:val="00A47E70"/>
    <w:rsid w:val="00A50CF0"/>
    <w:rsid w:val="00A52F6F"/>
    <w:rsid w:val="00A65330"/>
    <w:rsid w:val="00A7671C"/>
    <w:rsid w:val="00A82885"/>
    <w:rsid w:val="00A901B5"/>
    <w:rsid w:val="00AA2CBC"/>
    <w:rsid w:val="00AC5820"/>
    <w:rsid w:val="00AC77AD"/>
    <w:rsid w:val="00AD1CD8"/>
    <w:rsid w:val="00AD65E1"/>
    <w:rsid w:val="00AF2172"/>
    <w:rsid w:val="00B0251B"/>
    <w:rsid w:val="00B258BB"/>
    <w:rsid w:val="00B34AC9"/>
    <w:rsid w:val="00B42571"/>
    <w:rsid w:val="00B43DB1"/>
    <w:rsid w:val="00B67B97"/>
    <w:rsid w:val="00B70AF7"/>
    <w:rsid w:val="00B75E77"/>
    <w:rsid w:val="00B87E81"/>
    <w:rsid w:val="00B968C8"/>
    <w:rsid w:val="00BA3EC5"/>
    <w:rsid w:val="00BA51D9"/>
    <w:rsid w:val="00BA6344"/>
    <w:rsid w:val="00BB5DFC"/>
    <w:rsid w:val="00BB6025"/>
    <w:rsid w:val="00BC5AB4"/>
    <w:rsid w:val="00BD279D"/>
    <w:rsid w:val="00BD6BB8"/>
    <w:rsid w:val="00BD7B89"/>
    <w:rsid w:val="00BF395A"/>
    <w:rsid w:val="00C247D7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D7D57"/>
    <w:rsid w:val="00CE3B53"/>
    <w:rsid w:val="00CF3997"/>
    <w:rsid w:val="00D03F9A"/>
    <w:rsid w:val="00D06D51"/>
    <w:rsid w:val="00D24991"/>
    <w:rsid w:val="00D25980"/>
    <w:rsid w:val="00D27DD1"/>
    <w:rsid w:val="00D30E2E"/>
    <w:rsid w:val="00D50255"/>
    <w:rsid w:val="00D66520"/>
    <w:rsid w:val="00D778C9"/>
    <w:rsid w:val="00DC4BFF"/>
    <w:rsid w:val="00DC5444"/>
    <w:rsid w:val="00DD11FD"/>
    <w:rsid w:val="00DE34CF"/>
    <w:rsid w:val="00E13217"/>
    <w:rsid w:val="00E13F3D"/>
    <w:rsid w:val="00E14D7D"/>
    <w:rsid w:val="00E3190C"/>
    <w:rsid w:val="00E34898"/>
    <w:rsid w:val="00E37029"/>
    <w:rsid w:val="00E615BE"/>
    <w:rsid w:val="00E87E94"/>
    <w:rsid w:val="00E92136"/>
    <w:rsid w:val="00EB09B7"/>
    <w:rsid w:val="00EC55A5"/>
    <w:rsid w:val="00EE7D7C"/>
    <w:rsid w:val="00F124A3"/>
    <w:rsid w:val="00F13B5F"/>
    <w:rsid w:val="00F21214"/>
    <w:rsid w:val="00F25D98"/>
    <w:rsid w:val="00F300FB"/>
    <w:rsid w:val="00F34057"/>
    <w:rsid w:val="00F74741"/>
    <w:rsid w:val="00F86140"/>
    <w:rsid w:val="00F90DF6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3559535"/>
  <w15:docId w15:val="{AE296044-0A95-4083-96EA-4A95815C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E7652-3972-4E9B-9508-605183C0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30</Pages>
  <Words>13715</Words>
  <Characters>78179</Characters>
  <Application>Microsoft Office Word</Application>
  <DocSecurity>0</DocSecurity>
  <Lines>651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2021-02-09T11:13:00Z</dcterms:created>
  <dcterms:modified xsi:type="dcterms:W3CDTF">2021-02-09T11:13:00Z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