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C6A914" w14:textId="35D4A229" w:rsidR="001C261A" w:rsidRDefault="001C261A" w:rsidP="00241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R5s210</w:t>
      </w:r>
      <w:r>
        <w:rPr>
          <w:b/>
          <w:i/>
          <w:noProof/>
          <w:sz w:val="28"/>
        </w:rPr>
        <w:t>218</w:t>
      </w:r>
      <w:r>
        <w:rPr>
          <w:b/>
          <w:i/>
          <w:noProof/>
          <w:sz w:val="28"/>
        </w:rPr>
        <w:fldChar w:fldCharType="end"/>
      </w:r>
    </w:p>
    <w:p w14:paraId="0F515F87" w14:textId="77777777" w:rsidR="001C261A" w:rsidRDefault="001C261A" w:rsidP="001C261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5627" w14:paraId="3D544E57" w14:textId="77777777" w:rsidTr="00572D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082A86" w14:textId="77777777" w:rsidR="00B85627" w:rsidRDefault="00B85627" w:rsidP="00572D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85627" w14:paraId="627756A7" w14:textId="77777777" w:rsidTr="00572D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4E3C97" w14:textId="77777777" w:rsidR="00B85627" w:rsidRDefault="00B85627" w:rsidP="00572D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5627" w14:paraId="2E109358" w14:textId="77777777" w:rsidTr="00572D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4430CB" w14:textId="77777777" w:rsidR="00B85627" w:rsidRDefault="00B85627" w:rsidP="00572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27" w14:paraId="2E41438E" w14:textId="77777777" w:rsidTr="00572D99">
        <w:tc>
          <w:tcPr>
            <w:tcW w:w="142" w:type="dxa"/>
            <w:tcBorders>
              <w:left w:val="single" w:sz="4" w:space="0" w:color="auto"/>
            </w:tcBorders>
          </w:tcPr>
          <w:p w14:paraId="4CF16844" w14:textId="77777777" w:rsidR="00B85627" w:rsidRDefault="00B85627" w:rsidP="00572D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39D59D" w14:textId="77777777" w:rsidR="00B85627" w:rsidRPr="00410371" w:rsidRDefault="00B85627" w:rsidP="00572D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19C4CADE" w14:textId="77777777" w:rsidR="00B85627" w:rsidRDefault="00B85627" w:rsidP="00572D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A77087" w14:textId="77777777" w:rsidR="00B85627" w:rsidRPr="00410371" w:rsidRDefault="00B85627" w:rsidP="00572D9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4559</w:t>
              </w:r>
            </w:fldSimple>
          </w:p>
        </w:tc>
        <w:tc>
          <w:tcPr>
            <w:tcW w:w="709" w:type="dxa"/>
          </w:tcPr>
          <w:p w14:paraId="0B94C8A2" w14:textId="77777777" w:rsidR="00B85627" w:rsidRDefault="00B85627" w:rsidP="00572D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E19D4E" w14:textId="5F424220" w:rsidR="00B85627" w:rsidRPr="00410371" w:rsidRDefault="001C261A" w:rsidP="00572D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B5CAADB" w14:textId="77777777" w:rsidR="00B85627" w:rsidRDefault="00B85627" w:rsidP="00572D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134E27" w14:textId="0343E437" w:rsidR="00B85627" w:rsidRPr="00410371" w:rsidRDefault="00B85627" w:rsidP="00572D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</w:t>
              </w:r>
              <w:r w:rsidR="001C261A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AA09A7" w14:textId="77777777" w:rsidR="00B85627" w:rsidRDefault="00B85627" w:rsidP="00572D99">
            <w:pPr>
              <w:pStyle w:val="CRCoverPage"/>
              <w:spacing w:after="0"/>
              <w:rPr>
                <w:noProof/>
              </w:rPr>
            </w:pPr>
          </w:p>
        </w:tc>
      </w:tr>
      <w:tr w:rsidR="00B85627" w14:paraId="01F5D81B" w14:textId="77777777" w:rsidTr="00572D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96A0B" w14:textId="77777777" w:rsidR="00B85627" w:rsidRDefault="00B85627" w:rsidP="00572D99">
            <w:pPr>
              <w:pStyle w:val="CRCoverPage"/>
              <w:spacing w:after="0"/>
              <w:rPr>
                <w:noProof/>
              </w:rPr>
            </w:pPr>
          </w:p>
        </w:tc>
      </w:tr>
      <w:tr w:rsidR="00B85627" w14:paraId="1CCC96CD" w14:textId="77777777" w:rsidTr="00572D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702873" w14:textId="77777777" w:rsidR="00B85627" w:rsidRPr="00F25D98" w:rsidRDefault="00B85627" w:rsidP="00572D9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5627" w14:paraId="0226C82E" w14:textId="77777777" w:rsidTr="00572D99">
        <w:tc>
          <w:tcPr>
            <w:tcW w:w="9641" w:type="dxa"/>
            <w:gridSpan w:val="9"/>
          </w:tcPr>
          <w:p w14:paraId="6FC20AD7" w14:textId="77777777" w:rsidR="00B85627" w:rsidRDefault="00B85627" w:rsidP="00572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DA39BF" w14:textId="77777777" w:rsidR="00B85627" w:rsidRDefault="00B85627" w:rsidP="00B856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5627" w14:paraId="1DBCDBEF" w14:textId="77777777" w:rsidTr="00572D99">
        <w:tc>
          <w:tcPr>
            <w:tcW w:w="2835" w:type="dxa"/>
          </w:tcPr>
          <w:p w14:paraId="62E60E3B" w14:textId="77777777" w:rsidR="00B85627" w:rsidRDefault="00B85627" w:rsidP="00572D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BCE6F8" w14:textId="77777777" w:rsidR="00B85627" w:rsidRDefault="00B85627" w:rsidP="00572D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58366" w14:textId="77777777" w:rsidR="00B85627" w:rsidRDefault="00B85627" w:rsidP="00572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BEA896" w14:textId="77777777" w:rsidR="00B85627" w:rsidRDefault="00B85627" w:rsidP="00572D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5655BD" w14:textId="77777777" w:rsidR="00B85627" w:rsidRDefault="00B85627" w:rsidP="00572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2405EE" w14:textId="77777777" w:rsidR="00B85627" w:rsidRDefault="00B85627" w:rsidP="00572D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04663C" w14:textId="77777777" w:rsidR="00B85627" w:rsidRDefault="00B85627" w:rsidP="00572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D2DF6B" w14:textId="77777777" w:rsidR="00B85627" w:rsidRDefault="00B85627" w:rsidP="00572D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D1DA9F" w14:textId="77777777" w:rsidR="00B85627" w:rsidRDefault="00B85627" w:rsidP="00572D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4E0EF4" w14:textId="77777777" w:rsidR="00B85627" w:rsidRDefault="00B85627" w:rsidP="00B856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5627" w14:paraId="5BE08FAC" w14:textId="77777777" w:rsidTr="00572D99">
        <w:tc>
          <w:tcPr>
            <w:tcW w:w="9640" w:type="dxa"/>
            <w:gridSpan w:val="11"/>
          </w:tcPr>
          <w:p w14:paraId="5AA08A25" w14:textId="77777777" w:rsidR="00B85627" w:rsidRDefault="00B85627" w:rsidP="00572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27" w14:paraId="5CFB36B7" w14:textId="77777777" w:rsidTr="00572D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F49858" w14:textId="77777777" w:rsidR="00B85627" w:rsidRDefault="00B85627" w:rsidP="00572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54029" w14:textId="77777777" w:rsidR="00B85627" w:rsidRDefault="00B85627" w:rsidP="00572D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TC 8.6.2.6</w:t>
              </w:r>
            </w:fldSimple>
          </w:p>
        </w:tc>
      </w:tr>
      <w:tr w:rsidR="00B85627" w14:paraId="1426CF94" w14:textId="77777777" w:rsidTr="00572D99">
        <w:tc>
          <w:tcPr>
            <w:tcW w:w="1843" w:type="dxa"/>
            <w:tcBorders>
              <w:left w:val="single" w:sz="4" w:space="0" w:color="auto"/>
            </w:tcBorders>
          </w:tcPr>
          <w:p w14:paraId="2C6EF1CF" w14:textId="77777777" w:rsidR="00B85627" w:rsidRDefault="00B85627" w:rsidP="00572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3F582F" w14:textId="77777777" w:rsidR="00B85627" w:rsidRDefault="00B85627" w:rsidP="00572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27" w14:paraId="59549814" w14:textId="77777777" w:rsidTr="00572D99">
        <w:tc>
          <w:tcPr>
            <w:tcW w:w="1843" w:type="dxa"/>
            <w:tcBorders>
              <w:left w:val="single" w:sz="4" w:space="0" w:color="auto"/>
            </w:tcBorders>
          </w:tcPr>
          <w:p w14:paraId="2FF625B3" w14:textId="77777777" w:rsidR="00B85627" w:rsidRDefault="00B85627" w:rsidP="00572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12211" w14:textId="77777777" w:rsidR="00B85627" w:rsidRDefault="00B85627" w:rsidP="00572D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B85627" w14:paraId="60411F9A" w14:textId="77777777" w:rsidTr="00572D99">
        <w:tc>
          <w:tcPr>
            <w:tcW w:w="1843" w:type="dxa"/>
            <w:tcBorders>
              <w:left w:val="single" w:sz="4" w:space="0" w:color="auto"/>
            </w:tcBorders>
          </w:tcPr>
          <w:p w14:paraId="1D5B100F" w14:textId="77777777" w:rsidR="00B85627" w:rsidRDefault="00B85627" w:rsidP="00572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83CC4A" w14:textId="77777777" w:rsidR="00B85627" w:rsidRDefault="00B85627" w:rsidP="00572D9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B85627" w14:paraId="70FCF64F" w14:textId="77777777" w:rsidTr="00572D99">
        <w:tc>
          <w:tcPr>
            <w:tcW w:w="1843" w:type="dxa"/>
            <w:tcBorders>
              <w:left w:val="single" w:sz="4" w:space="0" w:color="auto"/>
            </w:tcBorders>
          </w:tcPr>
          <w:p w14:paraId="3D66464A" w14:textId="77777777" w:rsidR="00B85627" w:rsidRDefault="00B85627" w:rsidP="00572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35B94" w14:textId="77777777" w:rsidR="00B85627" w:rsidRDefault="00B85627" w:rsidP="00572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27" w14:paraId="6820822E" w14:textId="77777777" w:rsidTr="00572D99">
        <w:tc>
          <w:tcPr>
            <w:tcW w:w="1843" w:type="dxa"/>
            <w:tcBorders>
              <w:left w:val="single" w:sz="4" w:space="0" w:color="auto"/>
            </w:tcBorders>
          </w:tcPr>
          <w:p w14:paraId="338221B9" w14:textId="77777777" w:rsidR="00B85627" w:rsidRDefault="00B85627" w:rsidP="00572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474C6" w14:textId="77777777" w:rsidR="00B85627" w:rsidRDefault="00B85627" w:rsidP="00572D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TEI10_Test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D109D1C" w14:textId="77777777" w:rsidR="00B85627" w:rsidRDefault="00B85627" w:rsidP="00572D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67F219" w14:textId="77777777" w:rsidR="00B85627" w:rsidRDefault="00B85627" w:rsidP="00572D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F6207" w14:textId="77777777" w:rsidR="00B85627" w:rsidRDefault="00B85627" w:rsidP="00572D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2020-11-30</w:t>
              </w:r>
            </w:fldSimple>
          </w:p>
        </w:tc>
      </w:tr>
      <w:tr w:rsidR="00B85627" w14:paraId="142E1566" w14:textId="77777777" w:rsidTr="00572D99">
        <w:tc>
          <w:tcPr>
            <w:tcW w:w="1843" w:type="dxa"/>
            <w:tcBorders>
              <w:left w:val="single" w:sz="4" w:space="0" w:color="auto"/>
            </w:tcBorders>
          </w:tcPr>
          <w:p w14:paraId="422EFE2B" w14:textId="77777777" w:rsidR="00B85627" w:rsidRDefault="00B85627" w:rsidP="00572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D9A133" w14:textId="77777777" w:rsidR="00B85627" w:rsidRDefault="00B85627" w:rsidP="00572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09D261" w14:textId="77777777" w:rsidR="00B85627" w:rsidRDefault="00B85627" w:rsidP="00572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D8BD90" w14:textId="77777777" w:rsidR="00B85627" w:rsidRDefault="00B85627" w:rsidP="00572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ED0D90" w14:textId="77777777" w:rsidR="00B85627" w:rsidRDefault="00B85627" w:rsidP="00572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27" w14:paraId="1D31A673" w14:textId="77777777" w:rsidTr="00572D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F7937D" w14:textId="77777777" w:rsidR="00B85627" w:rsidRDefault="00B85627" w:rsidP="00572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E20D69" w14:textId="77777777" w:rsidR="00B85627" w:rsidRDefault="00B85627" w:rsidP="00572D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29374E" w14:textId="77777777" w:rsidR="00B85627" w:rsidRDefault="00B85627" w:rsidP="00572D9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3B9416" w14:textId="77777777" w:rsidR="00B85627" w:rsidRDefault="00B85627" w:rsidP="00572D9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ACE748" w14:textId="77777777" w:rsidR="00B85627" w:rsidRDefault="00B85627" w:rsidP="00572D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B85627" w14:paraId="3E9A68CC" w14:textId="77777777" w:rsidTr="00572D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CB55D5" w14:textId="77777777" w:rsidR="00B85627" w:rsidRDefault="00B85627" w:rsidP="00572D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A88DDD" w14:textId="77777777" w:rsidR="00B85627" w:rsidRDefault="00B85627" w:rsidP="00572D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574E0B" w14:textId="77777777" w:rsidR="00B85627" w:rsidRDefault="00B85627" w:rsidP="00572D9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59F860" w14:textId="77777777" w:rsidR="00B85627" w:rsidRPr="007C2097" w:rsidRDefault="00B85627" w:rsidP="00572D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85627" w14:paraId="7C18D183" w14:textId="77777777" w:rsidTr="00572D99">
        <w:tc>
          <w:tcPr>
            <w:tcW w:w="1843" w:type="dxa"/>
          </w:tcPr>
          <w:p w14:paraId="44B31F7E" w14:textId="77777777" w:rsidR="00B85627" w:rsidRDefault="00B85627" w:rsidP="00572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CC0642" w14:textId="77777777" w:rsidR="00B85627" w:rsidRDefault="00B85627" w:rsidP="00572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27" w14:paraId="6C4FC6B8" w14:textId="77777777" w:rsidTr="00572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A8FFD" w14:textId="77777777" w:rsidR="00B85627" w:rsidRDefault="00B85627" w:rsidP="00B856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E2D16C" w14:textId="77777777" w:rsidR="00B85627" w:rsidRDefault="00B85627" w:rsidP="00B8562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During test case 8.6.2.6 initialization , following declaration is done: “</w:t>
            </w:r>
            <w:r w:rsidRPr="00FE70DA">
              <w:rPr>
                <w:b/>
                <w:bCs/>
                <w:noProof/>
                <w:lang w:val="en-US"/>
              </w:rPr>
              <w:t>var</w:t>
            </w:r>
            <w:r w:rsidRPr="00FE70DA">
              <w:rPr>
                <w:noProof/>
                <w:lang w:val="en-US"/>
              </w:rPr>
              <w:t xml:space="preserve"> LogMeasReport_LogMeasAvailable_Type v_LogMeasReport_LogMeasAvailab</w:t>
            </w:r>
            <w:r>
              <w:rPr>
                <w:noProof/>
                <w:lang w:val="en-US"/>
              </w:rPr>
              <w:t>le”.</w:t>
            </w:r>
          </w:p>
          <w:p w14:paraId="5E890761" w14:textId="77777777" w:rsidR="00B85627" w:rsidRDefault="00B85627" w:rsidP="00B85627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49ED0AD9" w14:textId="77777777" w:rsidR="00B85627" w:rsidRDefault="00B85627" w:rsidP="00B8562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Being ASN.1 definition as follows  </w:t>
            </w:r>
            <w:r w:rsidRPr="00FE70DA">
              <w:rPr>
                <w:noProof/>
                <w:lang w:val="en-US"/>
              </w:rPr>
              <w:tab/>
            </w:r>
          </w:p>
          <w:p w14:paraId="25C61547" w14:textId="77777777" w:rsidR="00B85627" w:rsidRDefault="00B85627" w:rsidP="00B8562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E70DA">
              <w:rPr>
                <w:noProof/>
                <w:lang w:val="en-US"/>
              </w:rPr>
              <w:t>logMeasAvailable-r10</w:t>
            </w:r>
            <w:r w:rsidRPr="00FE70DA">
              <w:rPr>
                <w:noProof/>
                <w:lang w:val="en-US"/>
              </w:rPr>
              <w:tab/>
            </w:r>
            <w:r w:rsidRPr="00FE70DA">
              <w:rPr>
                <w:noProof/>
                <w:lang w:val="en-US"/>
              </w:rPr>
              <w:tab/>
            </w:r>
            <w:r w:rsidRPr="00FE70DA">
              <w:rPr>
                <w:noProof/>
                <w:lang w:val="en-US"/>
              </w:rPr>
              <w:tab/>
            </w:r>
            <w:r w:rsidRPr="00FE70DA">
              <w:rPr>
                <w:noProof/>
                <w:lang w:val="en-US"/>
              </w:rPr>
              <w:tab/>
              <w:t>ENUMERATED {true}</w:t>
            </w:r>
            <w:r w:rsidRPr="00FE70DA">
              <w:rPr>
                <w:noProof/>
                <w:lang w:val="en-US"/>
              </w:rPr>
              <w:tab/>
            </w:r>
            <w:r w:rsidRPr="00FE70DA">
              <w:rPr>
                <w:noProof/>
                <w:lang w:val="en-US"/>
              </w:rPr>
              <w:tab/>
            </w:r>
            <w:r w:rsidRPr="00FE70DA">
              <w:rPr>
                <w:noProof/>
                <w:lang w:val="en-US"/>
              </w:rPr>
              <w:tab/>
            </w:r>
            <w:r w:rsidRPr="00FE70DA">
              <w:rPr>
                <w:noProof/>
                <w:lang w:val="en-US"/>
              </w:rPr>
              <w:tab/>
              <w:t xml:space="preserve">OPTIONAL, </w:t>
            </w:r>
          </w:p>
          <w:p w14:paraId="3B2B1498" w14:textId="77777777" w:rsidR="00B85627" w:rsidRDefault="00B85627" w:rsidP="00B8562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EC1CFD9" w14:textId="77777777" w:rsidR="00B85627" w:rsidRPr="00FE70DA" w:rsidRDefault="00B85627" w:rsidP="00B8562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this case, it is possible that omit is assigned to </w:t>
            </w:r>
            <w:r w:rsidRPr="00FE70DA">
              <w:rPr>
                <w:noProof/>
                <w:lang w:val="en-US"/>
              </w:rPr>
              <w:t>v_LogMeasReport_LogMeasAvailab</w:t>
            </w:r>
            <w:r>
              <w:rPr>
                <w:noProof/>
                <w:lang w:val="en-US"/>
              </w:rPr>
              <w:t xml:space="preserve">le as </w:t>
            </w:r>
            <w:r w:rsidRPr="00FE70DA">
              <w:rPr>
                <w:noProof/>
                <w:lang w:val="en-US"/>
              </w:rPr>
              <w:t>logMeasAvailable-r10</w:t>
            </w:r>
            <w:r>
              <w:rPr>
                <w:noProof/>
                <w:lang w:val="en-US"/>
              </w:rPr>
              <w:t xml:space="preserve"> is defined as OPTIONAL. This will provoke a runtime error as omit will be assigned to a non-template variable, </w:t>
            </w:r>
            <w:r w:rsidRPr="00FE70DA">
              <w:rPr>
                <w:noProof/>
                <w:lang w:val="en-US"/>
              </w:rPr>
              <w:t>v_LogMeasReport_LogMeasAvailab</w:t>
            </w:r>
            <w:r>
              <w:rPr>
                <w:noProof/>
                <w:lang w:val="en-US"/>
              </w:rPr>
              <w:t>le.</w:t>
            </w:r>
          </w:p>
        </w:tc>
      </w:tr>
      <w:tr w:rsidR="00B85627" w14:paraId="4BA48D47" w14:textId="77777777" w:rsidTr="00572D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769AB" w14:textId="77777777" w:rsidR="00B85627" w:rsidRDefault="00B85627" w:rsidP="00B856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EDA375" w14:textId="77777777" w:rsidR="00B85627" w:rsidRDefault="00B85627" w:rsidP="00B856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27" w14:paraId="58BA89AD" w14:textId="77777777" w:rsidTr="00572D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CCB77" w14:textId="77777777" w:rsidR="00B85627" w:rsidRDefault="00B85627" w:rsidP="00B856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65293" w14:textId="77777777" w:rsidR="00B85627" w:rsidRPr="00300C5B" w:rsidRDefault="00B85627" w:rsidP="00B8562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Declared </w:t>
            </w:r>
            <w:r w:rsidRPr="00FE70DA">
              <w:rPr>
                <w:noProof/>
                <w:lang w:val="en-US"/>
              </w:rPr>
              <w:t>v_LogMeasReport_LogMeasAvailab</w:t>
            </w:r>
            <w:r>
              <w:rPr>
                <w:noProof/>
                <w:lang w:val="en-US"/>
              </w:rPr>
              <w:t>le as template (omit), this way omit can be assignated to it, as l</w:t>
            </w:r>
            <w:r w:rsidRPr="00FE70DA">
              <w:rPr>
                <w:noProof/>
                <w:lang w:val="en-US"/>
              </w:rPr>
              <w:t>ogMeasAvailable-r10</w:t>
            </w:r>
            <w:r>
              <w:rPr>
                <w:noProof/>
                <w:lang w:val="en-US"/>
              </w:rPr>
              <w:t xml:space="preserve"> is defined as OPTIONAL field.</w:t>
            </w:r>
          </w:p>
        </w:tc>
      </w:tr>
      <w:tr w:rsidR="00B85627" w14:paraId="5ECFC437" w14:textId="77777777" w:rsidTr="00572D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08C21" w14:textId="77777777" w:rsidR="00B85627" w:rsidRDefault="00B85627" w:rsidP="00B856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C93D2" w14:textId="77777777" w:rsidR="00B85627" w:rsidRDefault="00B85627" w:rsidP="00B856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27" w14:paraId="032EFF42" w14:textId="77777777" w:rsidTr="00572D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A76585" w14:textId="77777777" w:rsidR="00B85627" w:rsidRDefault="00B85627" w:rsidP="00B856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E7C9B" w14:textId="77777777" w:rsidR="00B85627" w:rsidRDefault="00B85627" w:rsidP="00B85627">
            <w:pPr>
              <w:pStyle w:val="CRCoverPage"/>
              <w:spacing w:after="0"/>
              <w:ind w:left="100"/>
              <w:rPr>
                <w:noProof/>
              </w:rPr>
            </w:pPr>
            <w:r w:rsidRPr="007630FD">
              <w:rPr>
                <w:noProof/>
              </w:rPr>
              <w:t>A conformant UE may FAIL the test case.</w:t>
            </w:r>
          </w:p>
        </w:tc>
      </w:tr>
      <w:tr w:rsidR="00B85627" w14:paraId="56AB1A54" w14:textId="77777777" w:rsidTr="00572D99">
        <w:tc>
          <w:tcPr>
            <w:tcW w:w="2694" w:type="dxa"/>
            <w:gridSpan w:val="2"/>
          </w:tcPr>
          <w:p w14:paraId="3D033C40" w14:textId="77777777" w:rsidR="00B85627" w:rsidRDefault="00B85627" w:rsidP="00B856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2B42B6" w14:textId="77777777" w:rsidR="00B85627" w:rsidRDefault="00B85627" w:rsidP="00B856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27" w14:paraId="2538B68D" w14:textId="77777777" w:rsidTr="00572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1DFD07" w14:textId="77777777" w:rsidR="00B85627" w:rsidRDefault="00B85627" w:rsidP="00B856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0E0B2" w14:textId="77777777" w:rsidR="00B85627" w:rsidRDefault="00B85627" w:rsidP="00B85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8.6.2.6</w:t>
            </w:r>
          </w:p>
        </w:tc>
      </w:tr>
      <w:tr w:rsidR="00B85627" w14:paraId="515B7AA5" w14:textId="77777777" w:rsidTr="00572D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0074F" w14:textId="77777777" w:rsidR="00B85627" w:rsidRDefault="00B85627" w:rsidP="00B856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E52223" w14:textId="77777777" w:rsidR="00B85627" w:rsidRDefault="00B85627" w:rsidP="00B856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27" w14:paraId="035BA8CC" w14:textId="77777777" w:rsidTr="00572D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CF54B" w14:textId="77777777" w:rsidR="00B85627" w:rsidRDefault="00B85627" w:rsidP="00B856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B008E" w14:textId="77777777" w:rsidR="00B85627" w:rsidRDefault="00B85627" w:rsidP="00B85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B13E45" w14:textId="77777777" w:rsidR="00B85627" w:rsidRDefault="00B85627" w:rsidP="00B85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AED27C" w14:textId="77777777" w:rsidR="00B85627" w:rsidRDefault="00B85627" w:rsidP="00B856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CD845C" w14:textId="77777777" w:rsidR="00B85627" w:rsidRDefault="00B85627" w:rsidP="00B856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27" w14:paraId="68BE3222" w14:textId="77777777" w:rsidTr="00572D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758BF" w14:textId="77777777" w:rsidR="00B85627" w:rsidRDefault="00B85627" w:rsidP="00B856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C491E6" w14:textId="77777777" w:rsidR="00B85627" w:rsidRDefault="00B85627" w:rsidP="00B85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DD76E" w14:textId="77777777" w:rsidR="00B85627" w:rsidRDefault="00B85627" w:rsidP="00B85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DE7D9E" w14:textId="77777777" w:rsidR="00B85627" w:rsidRDefault="00B85627" w:rsidP="00B856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85C408" w14:textId="77777777" w:rsidR="00B85627" w:rsidRDefault="00B85627" w:rsidP="00B856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27" w14:paraId="116F2CC9" w14:textId="77777777" w:rsidTr="00572D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62A46" w14:textId="77777777" w:rsidR="00B85627" w:rsidRDefault="00B85627" w:rsidP="00B856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E0BD2A" w14:textId="77777777" w:rsidR="00B85627" w:rsidRDefault="00B85627" w:rsidP="00B85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59FCA" w14:textId="77777777" w:rsidR="00B85627" w:rsidRDefault="00B85627" w:rsidP="00B85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8FF6AE" w14:textId="77777777" w:rsidR="00B85627" w:rsidRDefault="00B85627" w:rsidP="00B856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F73312" w14:textId="77777777" w:rsidR="00B85627" w:rsidRDefault="00B85627" w:rsidP="00B856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27" w14:paraId="3D7F279A" w14:textId="77777777" w:rsidTr="00572D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5CD12" w14:textId="77777777" w:rsidR="00B85627" w:rsidRDefault="00B85627" w:rsidP="00B856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691243" w14:textId="77777777" w:rsidR="00B85627" w:rsidRDefault="00B85627" w:rsidP="00B85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E95BE" w14:textId="77777777" w:rsidR="00B85627" w:rsidRDefault="00B85627" w:rsidP="00B85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3682C" w14:textId="77777777" w:rsidR="00B85627" w:rsidRDefault="00B85627" w:rsidP="00B856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04B22" w14:textId="77777777" w:rsidR="00B85627" w:rsidRDefault="00B85627" w:rsidP="00B856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27" w14:paraId="19525F9B" w14:textId="77777777" w:rsidTr="00572D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F0707" w14:textId="77777777" w:rsidR="00B85627" w:rsidRDefault="00B85627" w:rsidP="00B856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D6758" w14:textId="77777777" w:rsidR="00B85627" w:rsidRDefault="00B85627" w:rsidP="00B85627">
            <w:pPr>
              <w:pStyle w:val="CRCoverPage"/>
              <w:spacing w:after="0"/>
              <w:rPr>
                <w:noProof/>
              </w:rPr>
            </w:pPr>
          </w:p>
        </w:tc>
      </w:tr>
      <w:tr w:rsidR="00B85627" w14:paraId="154B9243" w14:textId="77777777" w:rsidTr="00572D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2A7F79" w14:textId="77777777" w:rsidR="00B85627" w:rsidRDefault="00B85627" w:rsidP="00B856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90757" w14:textId="77777777" w:rsidR="00B85627" w:rsidRDefault="00B85627" w:rsidP="00B856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5627" w:rsidRPr="008863B9" w14:paraId="376334C0" w14:textId="77777777" w:rsidTr="00B856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36DF45" w14:textId="77777777" w:rsidR="00B85627" w:rsidRPr="008863B9" w:rsidRDefault="00B85627" w:rsidP="00B856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720261E" w14:textId="77777777" w:rsidR="00B85627" w:rsidRPr="008863B9" w:rsidRDefault="00B85627" w:rsidP="00B856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5627" w14:paraId="13E63B36" w14:textId="77777777" w:rsidTr="00572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EB7A25" w14:textId="77777777" w:rsidR="00B85627" w:rsidRDefault="00B85627" w:rsidP="00B856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9D9D3" w14:textId="77777777" w:rsidR="00B85627" w:rsidRDefault="00B85627" w:rsidP="00B856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7A4C01" w14:textId="77777777" w:rsidR="00B85627" w:rsidRDefault="00B85627" w:rsidP="00B85627">
      <w:pPr>
        <w:pStyle w:val="CRCoverPage"/>
        <w:spacing w:after="0"/>
        <w:rPr>
          <w:noProof/>
          <w:sz w:val="8"/>
          <w:szCs w:val="8"/>
        </w:rPr>
      </w:pPr>
    </w:p>
    <w:p w14:paraId="28C27D7C" w14:textId="77777777" w:rsidR="00B85627" w:rsidRDefault="00B85627" w:rsidP="00B85627">
      <w:pPr>
        <w:rPr>
          <w:noProof/>
        </w:rPr>
        <w:sectPr w:rsidR="00B8562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4BD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57648946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75FA1588" w14:textId="77777777" w:rsidR="00B85627" w:rsidRPr="00572D99" w:rsidRDefault="00446488">
      <w:pPr>
        <w:pStyle w:val="TOC1"/>
        <w:rPr>
          <w:rFonts w:ascii="Calibri" w:hAnsi="Calibr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85627" w:rsidRPr="003D684A">
        <w:rPr>
          <w:rFonts w:ascii="Arial" w:hAnsi="Arial" w:cs="Arial"/>
          <w:iCs/>
        </w:rPr>
        <w:t>Table of Contents</w:t>
      </w:r>
      <w:r w:rsidR="00B85627">
        <w:tab/>
      </w:r>
      <w:r w:rsidR="00B85627">
        <w:fldChar w:fldCharType="begin"/>
      </w:r>
      <w:r w:rsidR="00B85627">
        <w:instrText xml:space="preserve"> PAGEREF _Toc57648946 \h </w:instrText>
      </w:r>
      <w:r w:rsidR="00B85627">
        <w:fldChar w:fldCharType="separate"/>
      </w:r>
      <w:r w:rsidR="00B85627">
        <w:t>2</w:t>
      </w:r>
      <w:r w:rsidR="00B85627">
        <w:fldChar w:fldCharType="end"/>
      </w:r>
    </w:p>
    <w:p w14:paraId="1618EDC8" w14:textId="77777777" w:rsidR="00B85627" w:rsidRPr="00572D99" w:rsidRDefault="00B85627">
      <w:pPr>
        <w:pStyle w:val="TOC1"/>
        <w:rPr>
          <w:rFonts w:ascii="Calibri" w:hAnsi="Calibri"/>
          <w:szCs w:val="22"/>
          <w:lang w:eastAsia="en-GB"/>
        </w:rPr>
      </w:pPr>
      <w:r w:rsidRPr="003D684A">
        <w:rPr>
          <w:b/>
        </w:rPr>
        <w:t>1</w:t>
      </w:r>
      <w:r w:rsidRPr="00572D99">
        <w:rPr>
          <w:rFonts w:ascii="Calibri" w:hAnsi="Calibri"/>
          <w:szCs w:val="22"/>
          <w:lang w:eastAsia="en-GB"/>
        </w:rPr>
        <w:tab/>
      </w:r>
      <w:r w:rsidRPr="003D684A">
        <w:rPr>
          <w:b/>
        </w:rPr>
        <w:t>Corrections</w:t>
      </w:r>
      <w:r>
        <w:tab/>
      </w:r>
      <w:r>
        <w:fldChar w:fldCharType="begin"/>
      </w:r>
      <w:r>
        <w:instrText xml:space="preserve"> PAGEREF _Toc57648947 \h </w:instrText>
      </w:r>
      <w:r>
        <w:fldChar w:fldCharType="separate"/>
      </w:r>
      <w:r>
        <w:t>3</w:t>
      </w:r>
      <w:r>
        <w:fldChar w:fldCharType="end"/>
      </w:r>
    </w:p>
    <w:p w14:paraId="5566D05F" w14:textId="77777777" w:rsidR="00B85627" w:rsidRPr="00572D99" w:rsidRDefault="00B85627">
      <w:pPr>
        <w:pStyle w:val="TOC2"/>
        <w:rPr>
          <w:rFonts w:ascii="Calibri" w:hAnsi="Calibri"/>
          <w:sz w:val="22"/>
          <w:szCs w:val="22"/>
          <w:lang w:eastAsia="en-GB"/>
        </w:rPr>
      </w:pPr>
      <w:r w:rsidRPr="003D684A">
        <w:rPr>
          <w:b/>
          <w:lang w:val="pt-BR"/>
        </w:rPr>
        <w:t>1.1</w:t>
      </w:r>
      <w:r w:rsidRPr="00572D99">
        <w:rPr>
          <w:rFonts w:ascii="Calibri" w:hAnsi="Calibri"/>
          <w:sz w:val="22"/>
          <w:szCs w:val="22"/>
          <w:lang w:eastAsia="en-GB"/>
        </w:rPr>
        <w:tab/>
      </w:r>
      <w:r w:rsidRPr="003D684A">
        <w:rPr>
          <w:b/>
        </w:rPr>
        <w:t xml:space="preserve">Correction to function </w:t>
      </w:r>
      <w:r w:rsidRPr="003D684A">
        <w:rPr>
          <w:b/>
          <w:lang w:val="en-US"/>
        </w:rPr>
        <w:t>f_TC_8_6_2_6_EUTRA</w:t>
      </w:r>
      <w:r>
        <w:tab/>
      </w:r>
      <w:r>
        <w:fldChar w:fldCharType="begin"/>
      </w:r>
      <w:r>
        <w:instrText xml:space="preserve"> PAGEREF _Toc57648948 \h </w:instrText>
      </w:r>
      <w:r>
        <w:fldChar w:fldCharType="separate"/>
      </w:r>
      <w:r>
        <w:t>3</w:t>
      </w:r>
      <w:r>
        <w:fldChar w:fldCharType="end"/>
      </w:r>
    </w:p>
    <w:p w14:paraId="6454A79F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1EAF7A2C" w14:textId="77777777" w:rsidR="00446488" w:rsidRDefault="00446488" w:rsidP="00446488"/>
    <w:p w14:paraId="4CEEA3AE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57648947"/>
      <w:r w:rsidRPr="00854C55">
        <w:rPr>
          <w:b/>
        </w:rPr>
        <w:t>Corrections</w:t>
      </w:r>
      <w:bookmarkEnd w:id="1"/>
      <w:bookmarkEnd w:id="2"/>
      <w:bookmarkEnd w:id="3"/>
    </w:p>
    <w:p w14:paraId="7A0A1ECD" w14:textId="77777777" w:rsidR="00446488" w:rsidRDefault="00FD6988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57648948"/>
      <w:r w:rsidRPr="00FD6988">
        <w:rPr>
          <w:b/>
        </w:rPr>
        <w:t xml:space="preserve">Correction to function </w:t>
      </w:r>
      <w:r w:rsidR="00954573" w:rsidRPr="00954573">
        <w:rPr>
          <w:b/>
          <w:lang w:val="en-US"/>
        </w:rPr>
        <w:t>f_TC_8_6_2_6_EUTRA</w:t>
      </w:r>
      <w:bookmarkEnd w:id="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106329BD" w14:textId="77777777" w:rsidTr="00E14D7D">
        <w:trPr>
          <w:trHeight w:val="447"/>
        </w:trPr>
        <w:tc>
          <w:tcPr>
            <w:tcW w:w="1985" w:type="dxa"/>
          </w:tcPr>
          <w:p w14:paraId="714CA172" w14:textId="77777777" w:rsidR="005C576A" w:rsidRPr="00E751F5" w:rsidRDefault="005C576A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3DA7FBD" w14:textId="77777777" w:rsidR="005C576A" w:rsidRDefault="00954573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954573">
              <w:t>Correction to function f_TC_8_6_2_6_EUTRA</w:t>
            </w:r>
          </w:p>
        </w:tc>
      </w:tr>
      <w:tr w:rsidR="005C576A" w14:paraId="467BE2E8" w14:textId="77777777" w:rsidTr="00E14D7D">
        <w:trPr>
          <w:trHeight w:val="452"/>
        </w:trPr>
        <w:tc>
          <w:tcPr>
            <w:tcW w:w="1985" w:type="dxa"/>
          </w:tcPr>
          <w:p w14:paraId="4744F45A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B5EFF7B" w14:textId="77777777" w:rsidR="005C576A" w:rsidRPr="005C576A" w:rsidRDefault="009C7DE4" w:rsidP="005C57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I</w:t>
            </w:r>
            <w:r w:rsidRPr="009C7DE4">
              <w:rPr>
                <w:lang w:val="en-US"/>
              </w:rPr>
              <w:t>t is possible that omit can be assigned v_LogMeasReport_LogMeasAvailable as logMeasAvailable-r10 is defined as OPTIONAL. This will provoke a runtime error as omit will be assigned to a non-template variable, v_LogMeasReport_LogMeasAvailable.</w:t>
            </w:r>
          </w:p>
        </w:tc>
      </w:tr>
      <w:tr w:rsidR="005C576A" w14:paraId="72C37DE5" w14:textId="77777777" w:rsidTr="00E14D7D">
        <w:tc>
          <w:tcPr>
            <w:tcW w:w="1985" w:type="dxa"/>
          </w:tcPr>
          <w:p w14:paraId="19BCB43A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75AD5A8" w14:textId="77777777" w:rsidR="005C576A" w:rsidRPr="00300C5B" w:rsidRDefault="009C7DE4" w:rsidP="005C576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C7DE4">
              <w:rPr>
                <w:noProof/>
              </w:rPr>
              <w:t xml:space="preserve">Declared </w:t>
            </w:r>
            <w:r w:rsidRPr="009C7DE4">
              <w:rPr>
                <w:noProof/>
                <w:lang w:val="en-US"/>
              </w:rPr>
              <w:t>v_LogMeasReport_LogMeasAvailable as template (omit), this way omit can be assignated to it, as logMeasAvailable-r10 is defined as OPTIONAL field.</w:t>
            </w:r>
          </w:p>
        </w:tc>
      </w:tr>
      <w:tr w:rsidR="005C576A" w14:paraId="05DEE056" w14:textId="77777777" w:rsidTr="00E14D7D">
        <w:tc>
          <w:tcPr>
            <w:tcW w:w="1985" w:type="dxa"/>
          </w:tcPr>
          <w:p w14:paraId="50C1C1BC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43239C4" w14:textId="77777777" w:rsidR="005C576A" w:rsidRPr="00811A71" w:rsidRDefault="007630FD" w:rsidP="005C576A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US"/>
              </w:rPr>
              <w:t>LTE_A_R10_R11</w:t>
            </w:r>
            <w:r w:rsidR="005C576A" w:rsidRPr="00811A71">
              <w:rPr>
                <w:rFonts w:ascii="Arial" w:hAnsi="Arial" w:cs="Arial"/>
                <w:noProof/>
                <w:lang w:val="en-US"/>
              </w:rPr>
              <w:t>/</w:t>
            </w:r>
            <w:r>
              <w:rPr>
                <w:rFonts w:ascii="Arial" w:hAnsi="Arial" w:cs="Arial"/>
                <w:noProof/>
                <w:lang w:val="en-US"/>
              </w:rPr>
              <w:t>8_6</w:t>
            </w:r>
            <w:r w:rsidR="005C576A" w:rsidRPr="00811A71">
              <w:rPr>
                <w:rFonts w:ascii="Arial" w:hAnsi="Arial" w:cs="Arial"/>
                <w:noProof/>
                <w:lang w:val="en-US"/>
              </w:rPr>
              <w:t>/</w:t>
            </w:r>
            <w:r>
              <w:t xml:space="preserve"> </w:t>
            </w:r>
            <w:r w:rsidRPr="007630FD">
              <w:rPr>
                <w:rFonts w:ascii="Arial" w:hAnsi="Arial" w:cs="Arial"/>
                <w:noProof/>
                <w:lang w:val="en-US"/>
              </w:rPr>
              <w:t>RRC_MDT_Logged</w:t>
            </w:r>
            <w:r w:rsidR="005C576A" w:rsidRPr="00811A71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5C576A" w:rsidRPr="00E751F5" w14:paraId="790424B5" w14:textId="77777777" w:rsidTr="00E14D7D">
        <w:tc>
          <w:tcPr>
            <w:tcW w:w="1985" w:type="dxa"/>
          </w:tcPr>
          <w:p w14:paraId="5250E555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47AE086" w14:textId="77777777" w:rsidR="005C576A" w:rsidRPr="00E751F5" w:rsidRDefault="005C576A" w:rsidP="005C576A">
            <w:pPr>
              <w:rPr>
                <w:rFonts w:ascii="Arial" w:hAnsi="Arial"/>
                <w:highlight w:val="cyan"/>
              </w:rPr>
            </w:pPr>
          </w:p>
        </w:tc>
      </w:tr>
    </w:tbl>
    <w:p w14:paraId="2F011E27" w14:textId="77777777" w:rsidR="001E41F3" w:rsidRDefault="001E41F3">
      <w:pPr>
        <w:rPr>
          <w:noProof/>
          <w:lang w:val="en-US"/>
        </w:rPr>
      </w:pPr>
    </w:p>
    <w:p w14:paraId="58EE954F" w14:textId="77777777" w:rsidR="00300C5B" w:rsidRDefault="00300C5B" w:rsidP="00300C5B">
      <w:pPr>
        <w:rPr>
          <w:noProof/>
        </w:rPr>
      </w:pPr>
    </w:p>
    <w:p w14:paraId="53E2DB0E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300C5B" w:rsidRPr="007630FD" w14:paraId="40AC2B35" w14:textId="77777777" w:rsidTr="000441DD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40FA7C61" w14:textId="77777777" w:rsidR="00300C5B" w:rsidRPr="007630FD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7630FD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4827C56" w14:textId="77777777" w:rsidR="007630FD" w:rsidRPr="007630FD" w:rsidRDefault="007630FD" w:rsidP="00763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630FD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r w:rsidRPr="007630FD">
              <w:rPr>
                <w:rFonts w:ascii="Courier New" w:hAnsi="Courier New" w:cs="Courier New"/>
                <w:b/>
                <w:bCs/>
                <w:lang w:val="en-US" w:eastAsia="de-DE"/>
              </w:rPr>
              <w:t>function</w:t>
            </w:r>
            <w:r w:rsidRPr="007630FD">
              <w:rPr>
                <w:rFonts w:ascii="Courier New" w:hAnsi="Courier New" w:cs="Courier New"/>
                <w:lang w:val="en-US" w:eastAsia="de-DE"/>
              </w:rPr>
              <w:t xml:space="preserve"> f_TC_8_6_2_6_EUTRA() </w:t>
            </w:r>
            <w:r w:rsidRPr="007630FD">
              <w:rPr>
                <w:rFonts w:ascii="Courier New" w:hAnsi="Courier New" w:cs="Courier New"/>
                <w:b/>
                <w:bCs/>
                <w:lang w:val="en-US" w:eastAsia="de-DE"/>
              </w:rPr>
              <w:t>runs</w:t>
            </w:r>
            <w:r w:rsidRPr="007630FD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r w:rsidRPr="007630FD">
              <w:rPr>
                <w:rFonts w:ascii="Courier New" w:hAnsi="Courier New" w:cs="Courier New"/>
                <w:b/>
                <w:bCs/>
                <w:lang w:val="en-US" w:eastAsia="de-DE"/>
              </w:rPr>
              <w:t>on</w:t>
            </w:r>
            <w:r w:rsidRPr="007630FD">
              <w:rPr>
                <w:rFonts w:ascii="Courier New" w:hAnsi="Courier New" w:cs="Courier New"/>
                <w:lang w:val="en-US" w:eastAsia="de-DE"/>
              </w:rPr>
              <w:t xml:space="preserve"> EUTRA_PTC</w:t>
            </w:r>
          </w:p>
          <w:p w14:paraId="7CE8ED0B" w14:textId="77777777" w:rsidR="007630FD" w:rsidRPr="007630FD" w:rsidRDefault="007630FD" w:rsidP="00763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630FD">
              <w:rPr>
                <w:rFonts w:ascii="Courier New" w:hAnsi="Courier New" w:cs="Courier New"/>
                <w:lang w:val="en-US" w:eastAsia="de-DE"/>
              </w:rPr>
              <w:t xml:space="preserve">  { //Logged MDT / Release of logged MDT measurement configuration / Expire of duration timer</w:t>
            </w:r>
          </w:p>
          <w:p w14:paraId="0EDABE3A" w14:textId="77777777" w:rsidR="007630FD" w:rsidRPr="007630FD" w:rsidRDefault="007630FD" w:rsidP="00763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630FD">
              <w:rPr>
                <w:rFonts w:ascii="Courier New" w:hAnsi="Courier New" w:cs="Courier New"/>
                <w:lang w:val="en-US" w:eastAsia="de-DE"/>
              </w:rPr>
              <w:t xml:space="preserve"> </w:t>
            </w:r>
          </w:p>
          <w:p w14:paraId="78C07B07" w14:textId="77777777" w:rsidR="007630FD" w:rsidRPr="007630FD" w:rsidRDefault="007630FD" w:rsidP="00763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630FD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7630FD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7630FD">
              <w:rPr>
                <w:rFonts w:ascii="Courier New" w:hAnsi="Courier New" w:cs="Courier New"/>
                <w:lang w:val="en-US" w:eastAsia="de-DE"/>
              </w:rPr>
              <w:t xml:space="preserve"> RRC_TransactionIdentifier v_RRC_TI := tsc_RRC_TI_Def;</w:t>
            </w:r>
          </w:p>
          <w:p w14:paraId="0B3CB215" w14:textId="77777777" w:rsidR="007630FD" w:rsidRPr="007630FD" w:rsidRDefault="007630FD" w:rsidP="00763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630FD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7630FD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7630FD">
              <w:rPr>
                <w:rFonts w:ascii="Courier New" w:hAnsi="Courier New" w:cs="Courier New"/>
                <w:lang w:val="en-US" w:eastAsia="de-DE"/>
              </w:rPr>
              <w:t xml:space="preserve"> EUTRA_CellInfo_Type v_CellInfo_Cell1;</w:t>
            </w:r>
          </w:p>
          <w:p w14:paraId="328890E5" w14:textId="77777777" w:rsidR="007630FD" w:rsidRPr="007630FD" w:rsidRDefault="007630FD" w:rsidP="00763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630FD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7630FD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7630FD">
              <w:rPr>
                <w:rFonts w:ascii="Courier New" w:hAnsi="Courier New" w:cs="Courier New"/>
                <w:lang w:val="en-US" w:eastAsia="de-DE"/>
              </w:rPr>
              <w:t xml:space="preserve"> CellIdentity v_CellIdentity_Cell1;</w:t>
            </w:r>
          </w:p>
          <w:p w14:paraId="3C2B5CAF" w14:textId="77777777" w:rsidR="007630FD" w:rsidRPr="007630FD" w:rsidRDefault="007630FD" w:rsidP="00763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630FD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7630FD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7630FD">
              <w:rPr>
                <w:rFonts w:ascii="Courier New" w:hAnsi="Courier New" w:cs="Courier New"/>
                <w:lang w:val="en-US" w:eastAsia="de-DE"/>
              </w:rPr>
              <w:t xml:space="preserve"> PLMN_Identity v_PLMN_Identity_Cell1;</w:t>
            </w:r>
          </w:p>
          <w:p w14:paraId="668F87F4" w14:textId="77777777" w:rsidR="007630FD" w:rsidRPr="007630FD" w:rsidRDefault="007630FD" w:rsidP="00763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630FD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7630FD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7630FD">
              <w:rPr>
                <w:rFonts w:ascii="Courier New" w:hAnsi="Courier New" w:cs="Courier New"/>
                <w:lang w:val="en-US" w:eastAsia="de-DE"/>
              </w:rPr>
              <w:t xml:space="preserve"> T_ReselectionEutran_Type v_T_Reselection := 7;</w:t>
            </w:r>
          </w:p>
          <w:p w14:paraId="2B5F8870" w14:textId="77777777" w:rsidR="007630FD" w:rsidRPr="007630FD" w:rsidRDefault="007630FD" w:rsidP="00763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630FD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7630FD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7630FD">
              <w:rPr>
                <w:rFonts w:ascii="Courier New" w:hAnsi="Courier New" w:cs="Courier New"/>
                <w:lang w:val="en-US" w:eastAsia="de-DE"/>
              </w:rPr>
              <w:t xml:space="preserve"> SRB_COMMON_IND v_SRB_COMMON_IND;</w:t>
            </w:r>
          </w:p>
          <w:p w14:paraId="0B0200A4" w14:textId="77777777" w:rsidR="007630FD" w:rsidRPr="007630FD" w:rsidRDefault="007630FD" w:rsidP="00763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630FD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7630FD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7630FD">
              <w:rPr>
                <w:rFonts w:ascii="Courier New" w:hAnsi="Courier New" w:cs="Courier New"/>
                <w:lang w:val="en-US" w:eastAsia="de-DE"/>
              </w:rPr>
              <w:t xml:space="preserve"> LogMeasReport_LogMeasAvailable_Type v_LogMeasReport_LogMeasAvailable;</w:t>
            </w:r>
          </w:p>
          <w:p w14:paraId="66DF3FC9" w14:textId="77777777" w:rsidR="007630FD" w:rsidRPr="007630FD" w:rsidRDefault="007630FD" w:rsidP="00763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de-DE"/>
              </w:rPr>
            </w:pPr>
            <w:r w:rsidRPr="007630FD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7630FD">
              <w:rPr>
                <w:rFonts w:ascii="Courier New" w:hAnsi="Courier New" w:cs="Courier New"/>
                <w:b/>
                <w:bCs/>
                <w:lang w:val="de-DE" w:eastAsia="de-DE"/>
              </w:rPr>
              <w:t>var</w:t>
            </w:r>
            <w:r w:rsidRPr="007630FD">
              <w:rPr>
                <w:rFonts w:ascii="Courier New" w:hAnsi="Courier New" w:cs="Courier New"/>
                <w:lang w:val="de-DE" w:eastAsia="de-DE"/>
              </w:rPr>
              <w:t xml:space="preserve"> B48_Type v_AbsoluteTimeInfo;</w:t>
            </w:r>
          </w:p>
          <w:p w14:paraId="1D9EE24E" w14:textId="77777777" w:rsidR="007630FD" w:rsidRPr="007630FD" w:rsidRDefault="007630FD" w:rsidP="00763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630FD">
              <w:rPr>
                <w:rFonts w:ascii="Courier New" w:hAnsi="Courier New" w:cs="Courier New"/>
                <w:lang w:val="de-DE" w:eastAsia="de-DE"/>
              </w:rPr>
              <w:t xml:space="preserve">    </w:t>
            </w:r>
            <w:r w:rsidRPr="007630FD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7630FD">
              <w:rPr>
                <w:rFonts w:ascii="Courier New" w:hAnsi="Courier New" w:cs="Courier New"/>
                <w:lang w:val="en-US" w:eastAsia="de-DE"/>
              </w:rPr>
              <w:t xml:space="preserve"> NAS_MSG_Indication_Type v_NasInd; //@sic R5s130566 sic@</w:t>
            </w:r>
          </w:p>
          <w:p w14:paraId="735C8D78" w14:textId="77777777" w:rsidR="00300C5B" w:rsidRPr="007630FD" w:rsidRDefault="007630FD" w:rsidP="007630F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7630FD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="00300C5B" w:rsidRPr="007630FD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7630FD" w14:paraId="7D068AE8" w14:textId="77777777" w:rsidTr="000441DD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28025869" w14:textId="77777777" w:rsidR="00300C5B" w:rsidRPr="007630FD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F0BF384" w14:textId="77777777" w:rsidR="00300C5B" w:rsidRPr="007630FD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088A1E4B" w14:textId="77777777" w:rsidR="00300C5B" w:rsidRPr="007630FD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35B8E928" w14:textId="77777777" w:rsidR="00300C5B" w:rsidRPr="007630FD" w:rsidRDefault="00300C5B" w:rsidP="00300C5B">
      <w:pPr>
        <w:spacing w:after="0"/>
        <w:rPr>
          <w:rFonts w:ascii="Arial" w:hAnsi="Arial"/>
          <w:b/>
          <w:lang w:eastAsia="en-GB"/>
        </w:rPr>
      </w:pPr>
      <w:r w:rsidRPr="007630FD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52248D" w:rsidRPr="007630FD" w14:paraId="30871319" w14:textId="77777777" w:rsidTr="000441DD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11D56911" w14:textId="77777777" w:rsidR="00300C5B" w:rsidRPr="007630FD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7630FD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32C7A3B" w14:textId="77777777" w:rsidR="007630FD" w:rsidRPr="007630FD" w:rsidRDefault="007630FD" w:rsidP="00763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630FD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r w:rsidRPr="007630FD">
              <w:rPr>
                <w:rFonts w:ascii="Courier New" w:hAnsi="Courier New" w:cs="Courier New"/>
                <w:b/>
                <w:bCs/>
                <w:lang w:val="en-US" w:eastAsia="de-DE"/>
              </w:rPr>
              <w:t>function</w:t>
            </w:r>
            <w:r w:rsidRPr="007630FD">
              <w:rPr>
                <w:rFonts w:ascii="Courier New" w:hAnsi="Courier New" w:cs="Courier New"/>
                <w:lang w:val="en-US" w:eastAsia="de-DE"/>
              </w:rPr>
              <w:t xml:space="preserve"> f_TC_8_6_2_6_EUTRA() </w:t>
            </w:r>
            <w:r w:rsidRPr="007630FD">
              <w:rPr>
                <w:rFonts w:ascii="Courier New" w:hAnsi="Courier New" w:cs="Courier New"/>
                <w:b/>
                <w:bCs/>
                <w:lang w:val="en-US" w:eastAsia="de-DE"/>
              </w:rPr>
              <w:t>runs</w:t>
            </w:r>
            <w:r w:rsidRPr="007630FD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r w:rsidRPr="007630FD">
              <w:rPr>
                <w:rFonts w:ascii="Courier New" w:hAnsi="Courier New" w:cs="Courier New"/>
                <w:b/>
                <w:bCs/>
                <w:lang w:val="en-US" w:eastAsia="de-DE"/>
              </w:rPr>
              <w:t>on</w:t>
            </w:r>
            <w:r w:rsidRPr="007630FD">
              <w:rPr>
                <w:rFonts w:ascii="Courier New" w:hAnsi="Courier New" w:cs="Courier New"/>
                <w:lang w:val="en-US" w:eastAsia="de-DE"/>
              </w:rPr>
              <w:t xml:space="preserve"> EUTRA_PTC</w:t>
            </w:r>
          </w:p>
          <w:p w14:paraId="1C5A0719" w14:textId="77777777" w:rsidR="007630FD" w:rsidRPr="007630FD" w:rsidRDefault="007630FD" w:rsidP="00763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630FD">
              <w:rPr>
                <w:rFonts w:ascii="Courier New" w:hAnsi="Courier New" w:cs="Courier New"/>
                <w:lang w:val="en-US" w:eastAsia="de-DE"/>
              </w:rPr>
              <w:t xml:space="preserve">  { //Logged MDT / Release of logged MDT measurement configuration / Expire of duration timer</w:t>
            </w:r>
          </w:p>
          <w:p w14:paraId="44CEFF82" w14:textId="77777777" w:rsidR="007630FD" w:rsidRPr="007630FD" w:rsidRDefault="007630FD" w:rsidP="00763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630FD">
              <w:rPr>
                <w:rFonts w:ascii="Courier New" w:hAnsi="Courier New" w:cs="Courier New"/>
                <w:lang w:val="en-US" w:eastAsia="de-DE"/>
              </w:rPr>
              <w:t xml:space="preserve"> </w:t>
            </w:r>
          </w:p>
          <w:p w14:paraId="542CE542" w14:textId="77777777" w:rsidR="007630FD" w:rsidRPr="007630FD" w:rsidRDefault="007630FD" w:rsidP="00763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630FD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7630FD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7630FD">
              <w:rPr>
                <w:rFonts w:ascii="Courier New" w:hAnsi="Courier New" w:cs="Courier New"/>
                <w:lang w:val="en-US" w:eastAsia="de-DE"/>
              </w:rPr>
              <w:t xml:space="preserve"> RRC_TransactionIdentifier v_RRC_TI := tsc_RRC_TI_Def;</w:t>
            </w:r>
          </w:p>
          <w:p w14:paraId="5963F64F" w14:textId="77777777" w:rsidR="007630FD" w:rsidRPr="007630FD" w:rsidRDefault="007630FD" w:rsidP="00763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630FD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7630FD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7630FD">
              <w:rPr>
                <w:rFonts w:ascii="Courier New" w:hAnsi="Courier New" w:cs="Courier New"/>
                <w:lang w:val="en-US" w:eastAsia="de-DE"/>
              </w:rPr>
              <w:t xml:space="preserve"> EUTRA_CellInfo_Type v_CellInfo_Cell1;</w:t>
            </w:r>
          </w:p>
          <w:p w14:paraId="6AED0CAA" w14:textId="77777777" w:rsidR="007630FD" w:rsidRPr="007630FD" w:rsidRDefault="007630FD" w:rsidP="00763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630FD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7630FD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7630FD">
              <w:rPr>
                <w:rFonts w:ascii="Courier New" w:hAnsi="Courier New" w:cs="Courier New"/>
                <w:lang w:val="en-US" w:eastAsia="de-DE"/>
              </w:rPr>
              <w:t xml:space="preserve"> CellIdentity v_CellIdentity_Cell1;</w:t>
            </w:r>
          </w:p>
          <w:p w14:paraId="230BB90A" w14:textId="77777777" w:rsidR="007630FD" w:rsidRPr="007630FD" w:rsidRDefault="007630FD" w:rsidP="00763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630FD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7630FD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7630FD">
              <w:rPr>
                <w:rFonts w:ascii="Courier New" w:hAnsi="Courier New" w:cs="Courier New"/>
                <w:lang w:val="en-US" w:eastAsia="de-DE"/>
              </w:rPr>
              <w:t xml:space="preserve"> PLMN_Identity v_PLMN_Identity_Cell1;</w:t>
            </w:r>
          </w:p>
          <w:p w14:paraId="13C68209" w14:textId="77777777" w:rsidR="007630FD" w:rsidRPr="007630FD" w:rsidRDefault="007630FD" w:rsidP="00763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630FD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7630FD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7630FD">
              <w:rPr>
                <w:rFonts w:ascii="Courier New" w:hAnsi="Courier New" w:cs="Courier New"/>
                <w:lang w:val="en-US" w:eastAsia="de-DE"/>
              </w:rPr>
              <w:t xml:space="preserve"> T_ReselectionEutran_Type v_T_Reselection := 7;</w:t>
            </w:r>
          </w:p>
          <w:p w14:paraId="41775F19" w14:textId="77777777" w:rsidR="007630FD" w:rsidRPr="007630FD" w:rsidRDefault="007630FD" w:rsidP="00763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630FD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7630FD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7630FD">
              <w:rPr>
                <w:rFonts w:ascii="Courier New" w:hAnsi="Courier New" w:cs="Courier New"/>
                <w:lang w:val="en-US" w:eastAsia="de-DE"/>
              </w:rPr>
              <w:t xml:space="preserve"> SRB_COMMON_IND v_SRB_COMMON_IND;</w:t>
            </w:r>
          </w:p>
          <w:p w14:paraId="1B881508" w14:textId="77777777" w:rsidR="007630FD" w:rsidRPr="007630FD" w:rsidRDefault="007630FD" w:rsidP="00763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630FD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7630FD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7630FD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r w:rsidRPr="007630FD">
              <w:rPr>
                <w:rFonts w:ascii="Courier New" w:hAnsi="Courier New" w:cs="Courier New"/>
                <w:b/>
                <w:bCs/>
                <w:shd w:val="clear" w:color="auto" w:fill="FFFF00"/>
                <w:lang w:val="en-US" w:eastAsia="de-DE"/>
              </w:rPr>
              <w:t xml:space="preserve">template </w:t>
            </w:r>
            <w:r w:rsidRPr="007630FD">
              <w:rPr>
                <w:rFonts w:ascii="Courier New" w:hAnsi="Courier New" w:cs="Courier New"/>
                <w:shd w:val="clear" w:color="auto" w:fill="FFFF00"/>
                <w:lang w:val="en-US" w:eastAsia="de-DE"/>
              </w:rPr>
              <w:t>(</w:t>
            </w:r>
            <w:r w:rsidRPr="007630FD">
              <w:rPr>
                <w:rFonts w:ascii="Courier New" w:hAnsi="Courier New" w:cs="Courier New"/>
                <w:b/>
                <w:bCs/>
                <w:shd w:val="clear" w:color="auto" w:fill="FFFF00"/>
                <w:lang w:val="en-US" w:eastAsia="de-DE"/>
              </w:rPr>
              <w:t>omit</w:t>
            </w:r>
            <w:r w:rsidRPr="007630FD">
              <w:rPr>
                <w:rFonts w:ascii="Courier New" w:hAnsi="Courier New" w:cs="Courier New"/>
                <w:shd w:val="clear" w:color="auto" w:fill="FFFF00"/>
                <w:lang w:val="en-US" w:eastAsia="de-DE"/>
              </w:rPr>
              <w:t xml:space="preserve">) </w:t>
            </w:r>
            <w:r w:rsidRPr="007630FD">
              <w:rPr>
                <w:rFonts w:ascii="Courier New" w:hAnsi="Courier New" w:cs="Courier New"/>
                <w:lang w:val="en-US" w:eastAsia="de-DE"/>
              </w:rPr>
              <w:t>LogMeasReport_LogMeasAvailable_Type v_LogMeasReport_LogMeasAvailable;</w:t>
            </w:r>
          </w:p>
          <w:p w14:paraId="4E9B8A4E" w14:textId="77777777" w:rsidR="007630FD" w:rsidRPr="007630FD" w:rsidRDefault="007630FD" w:rsidP="00763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de-DE"/>
              </w:rPr>
            </w:pPr>
            <w:r w:rsidRPr="007630FD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7630FD">
              <w:rPr>
                <w:rFonts w:ascii="Courier New" w:hAnsi="Courier New" w:cs="Courier New"/>
                <w:b/>
                <w:bCs/>
                <w:lang w:val="de-DE" w:eastAsia="de-DE"/>
              </w:rPr>
              <w:t>var</w:t>
            </w:r>
            <w:r w:rsidRPr="007630FD">
              <w:rPr>
                <w:rFonts w:ascii="Courier New" w:hAnsi="Courier New" w:cs="Courier New"/>
                <w:lang w:val="de-DE" w:eastAsia="de-DE"/>
              </w:rPr>
              <w:t xml:space="preserve"> B48_Type v_AbsoluteTimeInfo;</w:t>
            </w:r>
          </w:p>
          <w:p w14:paraId="4015A73B" w14:textId="77777777" w:rsidR="007630FD" w:rsidRPr="007630FD" w:rsidRDefault="007630FD" w:rsidP="00763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630FD">
              <w:rPr>
                <w:rFonts w:ascii="Courier New" w:hAnsi="Courier New" w:cs="Courier New"/>
                <w:lang w:val="de-DE" w:eastAsia="de-DE"/>
              </w:rPr>
              <w:t xml:space="preserve">    </w:t>
            </w:r>
            <w:r w:rsidRPr="007630FD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7630FD">
              <w:rPr>
                <w:rFonts w:ascii="Courier New" w:hAnsi="Courier New" w:cs="Courier New"/>
                <w:lang w:val="en-US" w:eastAsia="de-DE"/>
              </w:rPr>
              <w:t xml:space="preserve"> NAS_MSG_Indication_Type v_NasInd; //@sic R5s130566 sic@</w:t>
            </w:r>
          </w:p>
          <w:p w14:paraId="19BD548F" w14:textId="77777777" w:rsidR="00154DA1" w:rsidRPr="007630FD" w:rsidRDefault="007630FD" w:rsidP="007630FD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7630FD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0F61A86D" w14:textId="77777777" w:rsidR="00300C5B" w:rsidRPr="007630FD" w:rsidRDefault="00300C5B" w:rsidP="00154DA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7630FD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48F47415" w14:textId="77777777" w:rsidR="00300C5B" w:rsidRDefault="00300C5B" w:rsidP="00300C5B">
      <w:pPr>
        <w:rPr>
          <w:noProof/>
          <w:lang w:val="en-US"/>
        </w:rPr>
      </w:pPr>
    </w:p>
    <w:p w14:paraId="651626D6" w14:textId="77777777"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70ADE4" w14:textId="77777777" w:rsidR="00572D99" w:rsidRDefault="00572D99">
      <w:r>
        <w:separator/>
      </w:r>
    </w:p>
  </w:endnote>
  <w:endnote w:type="continuationSeparator" w:id="0">
    <w:p w14:paraId="1F7483CB" w14:textId="77777777" w:rsidR="00572D99" w:rsidRDefault="00572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DCDE73" w14:textId="77777777" w:rsidR="00572D99" w:rsidRDefault="00572D99">
      <w:r>
        <w:separator/>
      </w:r>
    </w:p>
  </w:footnote>
  <w:footnote w:type="continuationSeparator" w:id="0">
    <w:p w14:paraId="0BA3C612" w14:textId="77777777" w:rsidR="00572D99" w:rsidRDefault="00572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3A4FF5" w14:textId="77777777" w:rsidR="00B85627" w:rsidRDefault="00B856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FF153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A3D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8045E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SG" w:vendorID="64" w:dllVersion="131078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1DD"/>
    <w:rsid w:val="00063675"/>
    <w:rsid w:val="000914DA"/>
    <w:rsid w:val="000A1C38"/>
    <w:rsid w:val="000A3AC1"/>
    <w:rsid w:val="000A6394"/>
    <w:rsid w:val="000A73D5"/>
    <w:rsid w:val="000B7FED"/>
    <w:rsid w:val="000C038A"/>
    <w:rsid w:val="000C6598"/>
    <w:rsid w:val="000E40ED"/>
    <w:rsid w:val="00106C43"/>
    <w:rsid w:val="00145D43"/>
    <w:rsid w:val="00154DA1"/>
    <w:rsid w:val="00154EF6"/>
    <w:rsid w:val="00157804"/>
    <w:rsid w:val="00192C46"/>
    <w:rsid w:val="001A08B3"/>
    <w:rsid w:val="001A7B60"/>
    <w:rsid w:val="001B52F0"/>
    <w:rsid w:val="001B7A65"/>
    <w:rsid w:val="001C261A"/>
    <w:rsid w:val="001C4EB9"/>
    <w:rsid w:val="001E41F3"/>
    <w:rsid w:val="0026004D"/>
    <w:rsid w:val="002640DD"/>
    <w:rsid w:val="00275D12"/>
    <w:rsid w:val="00284C95"/>
    <w:rsid w:val="00284FEB"/>
    <w:rsid w:val="002860C4"/>
    <w:rsid w:val="002B5741"/>
    <w:rsid w:val="002D7390"/>
    <w:rsid w:val="00300C5B"/>
    <w:rsid w:val="00304F33"/>
    <w:rsid w:val="00305409"/>
    <w:rsid w:val="003609EF"/>
    <w:rsid w:val="0036231A"/>
    <w:rsid w:val="00374DD4"/>
    <w:rsid w:val="003E1A36"/>
    <w:rsid w:val="003E49B6"/>
    <w:rsid w:val="00410371"/>
    <w:rsid w:val="00416B5B"/>
    <w:rsid w:val="004242F1"/>
    <w:rsid w:val="00446488"/>
    <w:rsid w:val="00461F12"/>
    <w:rsid w:val="004B39C4"/>
    <w:rsid w:val="004B75B7"/>
    <w:rsid w:val="004D63AB"/>
    <w:rsid w:val="004E2639"/>
    <w:rsid w:val="004E709B"/>
    <w:rsid w:val="00501FBE"/>
    <w:rsid w:val="0051580D"/>
    <w:rsid w:val="0052248D"/>
    <w:rsid w:val="00547111"/>
    <w:rsid w:val="005603BC"/>
    <w:rsid w:val="00572D99"/>
    <w:rsid w:val="00592D74"/>
    <w:rsid w:val="005C576A"/>
    <w:rsid w:val="005E2C44"/>
    <w:rsid w:val="00617D68"/>
    <w:rsid w:val="00621188"/>
    <w:rsid w:val="006257ED"/>
    <w:rsid w:val="0064266A"/>
    <w:rsid w:val="00681541"/>
    <w:rsid w:val="00695808"/>
    <w:rsid w:val="006B46FB"/>
    <w:rsid w:val="006E21FB"/>
    <w:rsid w:val="0071206F"/>
    <w:rsid w:val="00757BDD"/>
    <w:rsid w:val="007630FD"/>
    <w:rsid w:val="00772610"/>
    <w:rsid w:val="0078796A"/>
    <w:rsid w:val="007918B7"/>
    <w:rsid w:val="00792342"/>
    <w:rsid w:val="007977A8"/>
    <w:rsid w:val="007B4BE6"/>
    <w:rsid w:val="007B512A"/>
    <w:rsid w:val="007C2097"/>
    <w:rsid w:val="007D6A07"/>
    <w:rsid w:val="007D6B14"/>
    <w:rsid w:val="007F7259"/>
    <w:rsid w:val="008040A8"/>
    <w:rsid w:val="00811A71"/>
    <w:rsid w:val="008279FA"/>
    <w:rsid w:val="00855B12"/>
    <w:rsid w:val="008626E7"/>
    <w:rsid w:val="00870EE7"/>
    <w:rsid w:val="008863B9"/>
    <w:rsid w:val="008A45A6"/>
    <w:rsid w:val="008F686C"/>
    <w:rsid w:val="009148DE"/>
    <w:rsid w:val="00941E30"/>
    <w:rsid w:val="009452AD"/>
    <w:rsid w:val="00954573"/>
    <w:rsid w:val="00966A61"/>
    <w:rsid w:val="00967237"/>
    <w:rsid w:val="009777D9"/>
    <w:rsid w:val="00991B88"/>
    <w:rsid w:val="009945D9"/>
    <w:rsid w:val="009A290B"/>
    <w:rsid w:val="009A5753"/>
    <w:rsid w:val="009A579D"/>
    <w:rsid w:val="009C7DE4"/>
    <w:rsid w:val="009E3297"/>
    <w:rsid w:val="009F734F"/>
    <w:rsid w:val="00A11FAC"/>
    <w:rsid w:val="00A246B6"/>
    <w:rsid w:val="00A47E70"/>
    <w:rsid w:val="00A50CF0"/>
    <w:rsid w:val="00A52F6F"/>
    <w:rsid w:val="00A7671C"/>
    <w:rsid w:val="00A82885"/>
    <w:rsid w:val="00A901B5"/>
    <w:rsid w:val="00AA2CBC"/>
    <w:rsid w:val="00AC5820"/>
    <w:rsid w:val="00AC77AD"/>
    <w:rsid w:val="00AD1CD8"/>
    <w:rsid w:val="00AF2172"/>
    <w:rsid w:val="00B258BB"/>
    <w:rsid w:val="00B43DB1"/>
    <w:rsid w:val="00B67B97"/>
    <w:rsid w:val="00B75E77"/>
    <w:rsid w:val="00B85627"/>
    <w:rsid w:val="00B968C8"/>
    <w:rsid w:val="00BA3EC5"/>
    <w:rsid w:val="00BA51D9"/>
    <w:rsid w:val="00BA6344"/>
    <w:rsid w:val="00BB5DFC"/>
    <w:rsid w:val="00BD279D"/>
    <w:rsid w:val="00BD6BB8"/>
    <w:rsid w:val="00BD7B89"/>
    <w:rsid w:val="00BF395A"/>
    <w:rsid w:val="00C259BF"/>
    <w:rsid w:val="00C452B3"/>
    <w:rsid w:val="00C51E37"/>
    <w:rsid w:val="00C6540F"/>
    <w:rsid w:val="00C66BA2"/>
    <w:rsid w:val="00C76694"/>
    <w:rsid w:val="00C95985"/>
    <w:rsid w:val="00C979AE"/>
    <w:rsid w:val="00CC5026"/>
    <w:rsid w:val="00CC68D0"/>
    <w:rsid w:val="00CE3B53"/>
    <w:rsid w:val="00D03F9A"/>
    <w:rsid w:val="00D06D51"/>
    <w:rsid w:val="00D24991"/>
    <w:rsid w:val="00D25980"/>
    <w:rsid w:val="00D27DD1"/>
    <w:rsid w:val="00D30E2E"/>
    <w:rsid w:val="00D50255"/>
    <w:rsid w:val="00D66520"/>
    <w:rsid w:val="00DC4BFF"/>
    <w:rsid w:val="00DD11FD"/>
    <w:rsid w:val="00DE34CF"/>
    <w:rsid w:val="00E13F3D"/>
    <w:rsid w:val="00E14D7D"/>
    <w:rsid w:val="00E34898"/>
    <w:rsid w:val="00E37029"/>
    <w:rsid w:val="00E615BE"/>
    <w:rsid w:val="00E87E94"/>
    <w:rsid w:val="00EB09B7"/>
    <w:rsid w:val="00EC55A5"/>
    <w:rsid w:val="00EE7D7C"/>
    <w:rsid w:val="00F124A3"/>
    <w:rsid w:val="00F25D98"/>
    <w:rsid w:val="00F300FB"/>
    <w:rsid w:val="00F86140"/>
    <w:rsid w:val="00F90DF6"/>
    <w:rsid w:val="00FB6386"/>
    <w:rsid w:val="00FD6988"/>
    <w:rsid w:val="00FE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F8CDC05"/>
  <w15:docId w15:val="{196EA9D3-6787-433B-9F97-F686D5F76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55A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27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9F5C5-CA36-43BC-AEFD-7FF14C8F5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749</Words>
  <Characters>4274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2021-02-09T09:33:00Z</dcterms:created>
  <dcterms:modified xsi:type="dcterms:W3CDTF">2021-02-09T09:33:00Z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