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66DD3" w14:textId="1262084D" w:rsidR="000824F5" w:rsidRDefault="000824F5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216</w:t>
      </w:r>
      <w:r>
        <w:rPr>
          <w:b/>
          <w:i/>
          <w:noProof/>
          <w:sz w:val="28"/>
        </w:rPr>
        <w:fldChar w:fldCharType="end"/>
      </w:r>
    </w:p>
    <w:p w14:paraId="3390097A" w14:textId="77777777" w:rsidR="000824F5" w:rsidRDefault="000824F5" w:rsidP="000824F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78C9" w14:paraId="12FD9820" w14:textId="77777777" w:rsidTr="00B34A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6AB12" w14:textId="77777777" w:rsidR="00D778C9" w:rsidRDefault="00D778C9" w:rsidP="00B34A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778C9" w14:paraId="14356B23" w14:textId="77777777" w:rsidTr="00B34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1BB26" w14:textId="77777777" w:rsidR="00D778C9" w:rsidRDefault="00D778C9" w:rsidP="00B34A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78C9" w14:paraId="3E890A0F" w14:textId="77777777" w:rsidTr="00B34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BD862" w14:textId="77777777" w:rsidR="00D778C9" w:rsidRDefault="00D778C9" w:rsidP="00B34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8C9" w14:paraId="4D5C20F7" w14:textId="77777777" w:rsidTr="00B34AC9">
        <w:tc>
          <w:tcPr>
            <w:tcW w:w="142" w:type="dxa"/>
            <w:tcBorders>
              <w:left w:val="single" w:sz="4" w:space="0" w:color="auto"/>
            </w:tcBorders>
          </w:tcPr>
          <w:p w14:paraId="2A53AEDA" w14:textId="77777777" w:rsidR="00D778C9" w:rsidRDefault="00D778C9" w:rsidP="00B34A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67AD05" w14:textId="77777777" w:rsidR="00D778C9" w:rsidRPr="00410371" w:rsidRDefault="00D778C9" w:rsidP="00B34A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F659221" w14:textId="77777777" w:rsidR="00D778C9" w:rsidRDefault="00D778C9" w:rsidP="00B34A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3B263" w14:textId="77777777" w:rsidR="00D778C9" w:rsidRPr="00410371" w:rsidRDefault="00D778C9" w:rsidP="00B34A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4558</w:t>
              </w:r>
            </w:fldSimple>
          </w:p>
        </w:tc>
        <w:tc>
          <w:tcPr>
            <w:tcW w:w="709" w:type="dxa"/>
          </w:tcPr>
          <w:p w14:paraId="10FF54DD" w14:textId="77777777" w:rsidR="00D778C9" w:rsidRDefault="00D778C9" w:rsidP="00B34A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674E0B" w14:textId="55AEDDDC" w:rsidR="00D778C9" w:rsidRPr="00410371" w:rsidRDefault="000824F5" w:rsidP="00B34A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C29D8D5" w14:textId="77777777" w:rsidR="00D778C9" w:rsidRDefault="00D778C9" w:rsidP="00B34A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03F3D" w14:textId="09D0C1F2" w:rsidR="00D778C9" w:rsidRPr="00410371" w:rsidRDefault="00D778C9" w:rsidP="00B34A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0824F5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36FB85" w14:textId="77777777" w:rsidR="00D778C9" w:rsidRDefault="00D778C9" w:rsidP="00B34AC9">
            <w:pPr>
              <w:pStyle w:val="CRCoverPage"/>
              <w:spacing w:after="0"/>
              <w:rPr>
                <w:noProof/>
              </w:rPr>
            </w:pPr>
          </w:p>
        </w:tc>
      </w:tr>
      <w:tr w:rsidR="00D778C9" w14:paraId="04D7D225" w14:textId="77777777" w:rsidTr="00B34A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9831D" w14:textId="77777777" w:rsidR="00D778C9" w:rsidRDefault="00D778C9" w:rsidP="00B34AC9">
            <w:pPr>
              <w:pStyle w:val="CRCoverPage"/>
              <w:spacing w:after="0"/>
              <w:rPr>
                <w:noProof/>
              </w:rPr>
            </w:pPr>
          </w:p>
        </w:tc>
      </w:tr>
      <w:tr w:rsidR="00D778C9" w14:paraId="77BBEE74" w14:textId="77777777" w:rsidTr="00B34A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58A6A" w14:textId="77777777" w:rsidR="00D778C9" w:rsidRPr="00F25D98" w:rsidRDefault="00D778C9" w:rsidP="00B34A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78C9" w14:paraId="4A07C452" w14:textId="77777777" w:rsidTr="00B34AC9">
        <w:tc>
          <w:tcPr>
            <w:tcW w:w="9641" w:type="dxa"/>
            <w:gridSpan w:val="9"/>
          </w:tcPr>
          <w:p w14:paraId="7FB7D232" w14:textId="77777777" w:rsidR="00D778C9" w:rsidRDefault="00D778C9" w:rsidP="00B34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356E1" w14:textId="77777777" w:rsidR="00D778C9" w:rsidRDefault="00D778C9" w:rsidP="00D778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78C9" w14:paraId="1FC694D0" w14:textId="77777777" w:rsidTr="00B34AC9">
        <w:tc>
          <w:tcPr>
            <w:tcW w:w="2835" w:type="dxa"/>
          </w:tcPr>
          <w:p w14:paraId="4628CE74" w14:textId="77777777" w:rsidR="00D778C9" w:rsidRDefault="00D778C9" w:rsidP="00B34A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851461" w14:textId="77777777" w:rsidR="00D778C9" w:rsidRDefault="00D778C9" w:rsidP="00B34A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6B97B7" w14:textId="77777777" w:rsidR="00D778C9" w:rsidRDefault="00D778C9" w:rsidP="00B34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A83672" w14:textId="77777777" w:rsidR="00D778C9" w:rsidRDefault="00D778C9" w:rsidP="00B34A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DB3FF" w14:textId="77777777" w:rsidR="00D778C9" w:rsidRDefault="00D778C9" w:rsidP="00B34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2EE56D" w14:textId="77777777" w:rsidR="00D778C9" w:rsidRDefault="00D778C9" w:rsidP="00B34A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244B62" w14:textId="77777777" w:rsidR="00D778C9" w:rsidRDefault="00D778C9" w:rsidP="00B34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6CBEB3" w14:textId="77777777" w:rsidR="00D778C9" w:rsidRDefault="00D778C9" w:rsidP="00B34A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CB989" w14:textId="77777777" w:rsidR="00D778C9" w:rsidRDefault="00D778C9" w:rsidP="00B34A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47B373" w14:textId="77777777" w:rsidR="00D778C9" w:rsidRDefault="00D778C9" w:rsidP="00D778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78C9" w14:paraId="3E2487C8" w14:textId="77777777" w:rsidTr="00B34AC9">
        <w:tc>
          <w:tcPr>
            <w:tcW w:w="9640" w:type="dxa"/>
            <w:gridSpan w:val="11"/>
          </w:tcPr>
          <w:p w14:paraId="79BC0BFB" w14:textId="77777777" w:rsidR="00D778C9" w:rsidRDefault="00D778C9" w:rsidP="00B34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8C9" w14:paraId="25B079C6" w14:textId="77777777" w:rsidTr="00B34A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9D734" w14:textId="77777777" w:rsidR="00D778C9" w:rsidRDefault="00D778C9" w:rsidP="00B34A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1ADAC" w14:textId="77777777" w:rsidR="00D778C9" w:rsidRDefault="00D778C9" w:rsidP="00B34A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LTE-GERAN test cases using Measurement reports</w:t>
              </w:r>
            </w:fldSimple>
          </w:p>
        </w:tc>
      </w:tr>
      <w:tr w:rsidR="00D778C9" w14:paraId="689B5383" w14:textId="77777777" w:rsidTr="00B34AC9">
        <w:tc>
          <w:tcPr>
            <w:tcW w:w="1843" w:type="dxa"/>
            <w:tcBorders>
              <w:left w:val="single" w:sz="4" w:space="0" w:color="auto"/>
            </w:tcBorders>
          </w:tcPr>
          <w:p w14:paraId="7E3C760B" w14:textId="77777777" w:rsidR="00D778C9" w:rsidRDefault="00D778C9" w:rsidP="00B34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99162" w14:textId="77777777" w:rsidR="00D778C9" w:rsidRDefault="00D778C9" w:rsidP="00B34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8C9" w14:paraId="3CD08C5F" w14:textId="77777777" w:rsidTr="00B34AC9">
        <w:tc>
          <w:tcPr>
            <w:tcW w:w="1843" w:type="dxa"/>
            <w:tcBorders>
              <w:left w:val="single" w:sz="4" w:space="0" w:color="auto"/>
            </w:tcBorders>
          </w:tcPr>
          <w:p w14:paraId="29DFAC9F" w14:textId="77777777" w:rsidR="00D778C9" w:rsidRDefault="00D778C9" w:rsidP="00B34A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E160C" w14:textId="77777777" w:rsidR="00D778C9" w:rsidRDefault="00D778C9" w:rsidP="00B34A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778C9" w14:paraId="27C5A81E" w14:textId="77777777" w:rsidTr="00B34AC9">
        <w:tc>
          <w:tcPr>
            <w:tcW w:w="1843" w:type="dxa"/>
            <w:tcBorders>
              <w:left w:val="single" w:sz="4" w:space="0" w:color="auto"/>
            </w:tcBorders>
          </w:tcPr>
          <w:p w14:paraId="27A5F354" w14:textId="77777777" w:rsidR="00D778C9" w:rsidRDefault="00D778C9" w:rsidP="00B34A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496B0" w14:textId="77777777" w:rsidR="00D778C9" w:rsidRDefault="00D778C9" w:rsidP="00B34AC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778C9" w14:paraId="3054D01C" w14:textId="77777777" w:rsidTr="00B34AC9">
        <w:tc>
          <w:tcPr>
            <w:tcW w:w="1843" w:type="dxa"/>
            <w:tcBorders>
              <w:left w:val="single" w:sz="4" w:space="0" w:color="auto"/>
            </w:tcBorders>
          </w:tcPr>
          <w:p w14:paraId="64CF59FE" w14:textId="77777777" w:rsidR="00D778C9" w:rsidRDefault="00D778C9" w:rsidP="00B34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C4FFA" w14:textId="77777777" w:rsidR="00D778C9" w:rsidRDefault="00D778C9" w:rsidP="00B34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8C9" w14:paraId="35048FC4" w14:textId="77777777" w:rsidTr="00B34AC9">
        <w:tc>
          <w:tcPr>
            <w:tcW w:w="1843" w:type="dxa"/>
            <w:tcBorders>
              <w:left w:val="single" w:sz="4" w:space="0" w:color="auto"/>
            </w:tcBorders>
          </w:tcPr>
          <w:p w14:paraId="40C0950C" w14:textId="77777777" w:rsidR="00D778C9" w:rsidRDefault="00D778C9" w:rsidP="00B34A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22B3CB" w14:textId="77777777" w:rsidR="00D778C9" w:rsidRDefault="00D778C9" w:rsidP="00B34A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95842B2" w14:textId="77777777" w:rsidR="00D778C9" w:rsidRDefault="00D778C9" w:rsidP="00B34A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03793C" w14:textId="77777777" w:rsidR="00D778C9" w:rsidRDefault="00D778C9" w:rsidP="00B34A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4ED314" w14:textId="77777777" w:rsidR="00D778C9" w:rsidRDefault="00D778C9" w:rsidP="00B34A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2020-11-30</w:t>
              </w:r>
            </w:fldSimple>
          </w:p>
        </w:tc>
      </w:tr>
      <w:tr w:rsidR="00D778C9" w14:paraId="7D9AA4EC" w14:textId="77777777" w:rsidTr="00B34AC9">
        <w:tc>
          <w:tcPr>
            <w:tcW w:w="1843" w:type="dxa"/>
            <w:tcBorders>
              <w:left w:val="single" w:sz="4" w:space="0" w:color="auto"/>
            </w:tcBorders>
          </w:tcPr>
          <w:p w14:paraId="0B0C2274" w14:textId="77777777" w:rsidR="00D778C9" w:rsidRDefault="00D778C9" w:rsidP="00B34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928438" w14:textId="77777777" w:rsidR="00D778C9" w:rsidRDefault="00D778C9" w:rsidP="00B34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74E81" w14:textId="77777777" w:rsidR="00D778C9" w:rsidRDefault="00D778C9" w:rsidP="00B34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B95F0" w14:textId="77777777" w:rsidR="00D778C9" w:rsidRDefault="00D778C9" w:rsidP="00B34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73E164" w14:textId="77777777" w:rsidR="00D778C9" w:rsidRDefault="00D778C9" w:rsidP="00B34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8C9" w14:paraId="39AEF35E" w14:textId="77777777" w:rsidTr="00B34A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B5EBA5" w14:textId="77777777" w:rsidR="00D778C9" w:rsidRDefault="00D778C9" w:rsidP="00B34A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1DE0CC" w14:textId="77777777" w:rsidR="00D778C9" w:rsidRDefault="00D778C9" w:rsidP="00B34A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5D35D" w14:textId="77777777" w:rsidR="00D778C9" w:rsidRDefault="00D778C9" w:rsidP="00B34A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A8E25" w14:textId="77777777" w:rsidR="00D778C9" w:rsidRDefault="00D778C9" w:rsidP="00B34A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C08EB" w14:textId="1FEDF358" w:rsidR="00D778C9" w:rsidRDefault="00D778C9" w:rsidP="00B34A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480A8E">
                <w:rPr>
                  <w:noProof/>
                </w:rPr>
                <w:t>6</w:t>
              </w:r>
            </w:fldSimple>
          </w:p>
        </w:tc>
      </w:tr>
      <w:tr w:rsidR="00D778C9" w14:paraId="4CE7F14B" w14:textId="77777777" w:rsidTr="00B34A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B2861" w14:textId="77777777" w:rsidR="00D778C9" w:rsidRDefault="00D778C9" w:rsidP="00B34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08D2CD" w14:textId="77777777" w:rsidR="00D778C9" w:rsidRDefault="00D778C9" w:rsidP="00B34A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8BD9D8" w14:textId="77777777" w:rsidR="00D778C9" w:rsidRDefault="00D778C9" w:rsidP="00B34A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0DF00" w14:textId="77777777" w:rsidR="00D778C9" w:rsidRPr="007C2097" w:rsidRDefault="00D778C9" w:rsidP="00B34A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778C9" w14:paraId="18D30B4F" w14:textId="77777777" w:rsidTr="00B34AC9">
        <w:tc>
          <w:tcPr>
            <w:tcW w:w="1843" w:type="dxa"/>
          </w:tcPr>
          <w:p w14:paraId="7920B278" w14:textId="77777777" w:rsidR="00D778C9" w:rsidRDefault="00D778C9" w:rsidP="00B34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6B98D5" w14:textId="77777777" w:rsidR="00D778C9" w:rsidRDefault="00D778C9" w:rsidP="00B34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8C9" w14:paraId="59D52A72" w14:textId="77777777" w:rsidTr="00B34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586C6" w14:textId="77777777" w:rsidR="00D778C9" w:rsidRDefault="00D778C9" w:rsidP="00D77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05929" w14:textId="77777777" w:rsidR="00D778C9" w:rsidRDefault="00D778C9" w:rsidP="00D778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During execution of different LTE-GERAN test cases a couple of issues were found:</w:t>
            </w:r>
          </w:p>
          <w:p w14:paraId="57993DDA" w14:textId="77777777" w:rsidR="00D778C9" w:rsidRDefault="00D778C9" w:rsidP="00D778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CE6CABC" w14:textId="77777777" w:rsidR="00D778C9" w:rsidRDefault="00D778C9" w:rsidP="00D778C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Pr="0084131B">
              <w:rPr>
                <w:noProof/>
                <w:lang w:val="en-US"/>
              </w:rPr>
              <w:t>cr_MeasurementReport_Geran_1Entry</w:t>
            </w:r>
            <w:r>
              <w:rPr>
                <w:noProof/>
                <w:lang w:val="en-US"/>
              </w:rPr>
              <w:t xml:space="preserve"> is defeined as:</w:t>
            </w:r>
          </w:p>
          <w:p w14:paraId="2CFC4F69" w14:textId="77777777" w:rsidR="00D778C9" w:rsidRDefault="00D778C9" w:rsidP="00D778C9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 w:rsidRPr="0084131B">
              <w:rPr>
                <w:noProof/>
                <w:lang w:val="en-US"/>
              </w:rPr>
              <w:t>cr_MeasurementReport(p_MeasId, ?, ?, cr_MeasResultNeighCells</w:t>
            </w:r>
            <w:r>
              <w:rPr>
                <w:noProof/>
                <w:lang w:val="en-US"/>
              </w:rPr>
              <w:t>_measResultListGERAN_1Entry(*, *</w:t>
            </w:r>
            <w:r w:rsidRPr="0084131B">
              <w:rPr>
                <w:noProof/>
                <w:lang w:val="en-US"/>
              </w:rPr>
              <w:t>, p_PhysCellId, omit, ? ));</w:t>
            </w:r>
          </w:p>
          <w:p w14:paraId="667F4310" w14:textId="77777777" w:rsidR="00D778C9" w:rsidRDefault="00D778C9" w:rsidP="00D778C9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</w:p>
          <w:p w14:paraId="3B3CA770" w14:textId="77777777" w:rsidR="00D778C9" w:rsidRDefault="00D778C9" w:rsidP="00D778C9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Where </w:t>
            </w:r>
            <w:r w:rsidRPr="0084131B">
              <w:rPr>
                <w:noProof/>
                <w:lang w:val="en-US"/>
              </w:rPr>
              <w:t>cr_MeasResultNeighCells_measResultListGERAN_1Entry</w:t>
            </w:r>
            <w:r>
              <w:rPr>
                <w:noProof/>
                <w:lang w:val="en-US"/>
              </w:rPr>
              <w:t xml:space="preserve"> two first input parameters are defined as mandatory ,</w:t>
            </w:r>
          </w:p>
          <w:p w14:paraId="20F0395F" w14:textId="77777777" w:rsidR="00D778C9" w:rsidRDefault="00D778C9" w:rsidP="00D778C9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</w:t>
            </w:r>
            <w:r w:rsidRPr="0084131B">
              <w:rPr>
                <w:noProof/>
                <w:lang w:val="en-US"/>
              </w:rPr>
              <w:t>r_MeasurementReport_Geran_1Entry</w:t>
            </w:r>
            <w:r>
              <w:rPr>
                <w:noProof/>
                <w:lang w:val="en-US"/>
              </w:rPr>
              <w:t xml:space="preserve"> uses “*” AnyValueOrOmit.</w:t>
            </w:r>
          </w:p>
          <w:p w14:paraId="3AD5C881" w14:textId="77777777" w:rsidR="00D778C9" w:rsidRDefault="00D778C9" w:rsidP="00D778C9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</w:p>
          <w:p w14:paraId="3679D248" w14:textId="77777777" w:rsidR="00D778C9" w:rsidRDefault="00D778C9" w:rsidP="00D778C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In template </w:t>
            </w:r>
            <w:r w:rsidRPr="0084131B">
              <w:rPr>
                <w:noProof/>
                <w:lang w:val="en-US"/>
              </w:rPr>
              <w:t>cr_MeasResultNeighCells_measResultListGERAN_1Entry</w:t>
            </w:r>
          </w:p>
          <w:p w14:paraId="7A84F0B0" w14:textId="77777777" w:rsidR="00D778C9" w:rsidRDefault="00D778C9" w:rsidP="00D778C9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4th input parameter,  </w:t>
            </w:r>
            <w:r w:rsidRPr="003E7EFD">
              <w:rPr>
                <w:noProof/>
                <w:lang w:val="en-US"/>
              </w:rPr>
              <w:t>MeasResultGERAN.cgi_Info p_Cgi_Info</w:t>
            </w:r>
            <w:r>
              <w:rPr>
                <w:noProof/>
                <w:lang w:val="en-US"/>
              </w:rPr>
              <w:t>, is declared as mandatory. According to ASN.1 definition it should be OPTIONAL:</w:t>
            </w:r>
          </w:p>
          <w:p w14:paraId="59129CA7" w14:textId="77777777" w:rsidR="00D778C9" w:rsidRDefault="00D778C9" w:rsidP="00D778C9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</w:p>
          <w:p w14:paraId="3A10914E" w14:textId="77777777" w:rsidR="00D778C9" w:rsidRPr="003E7EFD" w:rsidRDefault="00D778C9" w:rsidP="00D778C9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 w:rsidRPr="003E7EFD">
              <w:rPr>
                <w:noProof/>
                <w:lang w:val="en-US"/>
              </w:rPr>
              <w:tab/>
              <w:t>cgi-Info</w:t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  <w:t>SEQUENCE {</w:t>
            </w:r>
          </w:p>
          <w:p w14:paraId="28A320A0" w14:textId="77777777" w:rsidR="00D778C9" w:rsidRPr="003E7EFD" w:rsidRDefault="00D778C9" w:rsidP="00D778C9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  <w:t>cellGlobalId</w:t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  <w:t>CellGlobalIdGERAN,</w:t>
            </w:r>
          </w:p>
          <w:p w14:paraId="152751F3" w14:textId="77777777" w:rsidR="00D778C9" w:rsidRPr="003E7EFD" w:rsidRDefault="00D778C9" w:rsidP="00D778C9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  <w:t>routingAreaCode</w:t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  <w:t>BIT STRING (SIZE (8))</w:t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  <w:t>OPTIONAL</w:t>
            </w:r>
          </w:p>
          <w:p w14:paraId="207F971E" w14:textId="77777777" w:rsidR="00D778C9" w:rsidRPr="00FE70DA" w:rsidRDefault="00D778C9" w:rsidP="00D778C9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 w:rsidRPr="003E7EFD">
              <w:rPr>
                <w:noProof/>
                <w:lang w:val="en-US"/>
              </w:rPr>
              <w:tab/>
            </w:r>
          </w:p>
        </w:tc>
      </w:tr>
      <w:tr w:rsidR="00D778C9" w14:paraId="0F930D27" w14:textId="77777777" w:rsidTr="00B34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3B5E" w14:textId="77777777" w:rsidR="00D778C9" w:rsidRDefault="00D778C9" w:rsidP="00D77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46AD4" w14:textId="77777777" w:rsidR="00D778C9" w:rsidRDefault="00D778C9" w:rsidP="00D77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8C9" w14:paraId="4B4CFC72" w14:textId="77777777" w:rsidTr="00B34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C453F" w14:textId="77777777" w:rsidR="00D778C9" w:rsidRDefault="00D778C9" w:rsidP="00D77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A93E94" w14:textId="77777777" w:rsidR="00D778C9" w:rsidRDefault="00D778C9" w:rsidP="00D778C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Used “?” AnyValue as input paramter instead of “*” AnyValueOrOmit.</w:t>
            </w:r>
          </w:p>
          <w:p w14:paraId="0AD2928E" w14:textId="77777777" w:rsidR="00D778C9" w:rsidRPr="00300C5B" w:rsidRDefault="00D778C9" w:rsidP="00D778C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Declared 4</w:t>
            </w:r>
            <w:r w:rsidRPr="003E7EFD">
              <w:rPr>
                <w:noProof/>
                <w:vertAlign w:val="superscript"/>
                <w:lang w:val="en-US"/>
              </w:rPr>
              <w:t>th</w:t>
            </w:r>
            <w:r>
              <w:rPr>
                <w:noProof/>
                <w:lang w:val="en-US"/>
              </w:rPr>
              <w:t xml:space="preserve"> input parameter of template  </w:t>
            </w:r>
            <w:r w:rsidRPr="003E7EFD">
              <w:rPr>
                <w:noProof/>
                <w:lang w:val="en-US"/>
              </w:rPr>
              <w:t>cr_MeasResultNeighCells_measResultListGERAN_1Entry</w:t>
            </w:r>
            <w:r>
              <w:rPr>
                <w:noProof/>
                <w:lang w:val="en-US"/>
              </w:rPr>
              <w:t xml:space="preserve"> as template (omit) as MeasResultGERAN.cgi-</w:t>
            </w:r>
            <w:r w:rsidRPr="003E7EFD">
              <w:rPr>
                <w:noProof/>
                <w:lang w:val="en-US"/>
              </w:rPr>
              <w:t>Info</w:t>
            </w:r>
            <w:r>
              <w:rPr>
                <w:noProof/>
                <w:lang w:val="en-US"/>
              </w:rPr>
              <w:t xml:space="preserve"> is an OPTIONAL field.</w:t>
            </w:r>
          </w:p>
        </w:tc>
      </w:tr>
      <w:tr w:rsidR="00D778C9" w14:paraId="6B8ACD98" w14:textId="77777777" w:rsidTr="00B34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D775B" w14:textId="77777777" w:rsidR="00D778C9" w:rsidRDefault="00D778C9" w:rsidP="00D77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8C502" w14:textId="77777777" w:rsidR="00D778C9" w:rsidRDefault="00D778C9" w:rsidP="00D77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8C9" w14:paraId="3173350C" w14:textId="77777777" w:rsidTr="00B34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E2153" w14:textId="77777777" w:rsidR="00D778C9" w:rsidRDefault="00D778C9" w:rsidP="00D77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15694" w14:textId="77777777" w:rsidR="00D778C9" w:rsidRDefault="00D778C9" w:rsidP="00D778C9">
            <w:pPr>
              <w:pStyle w:val="CRCoverPage"/>
              <w:spacing w:after="0"/>
              <w:ind w:left="10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D778C9" w14:paraId="25AE72D1" w14:textId="77777777" w:rsidTr="00B34AC9">
        <w:tc>
          <w:tcPr>
            <w:tcW w:w="2694" w:type="dxa"/>
            <w:gridSpan w:val="2"/>
          </w:tcPr>
          <w:p w14:paraId="2BC6D990" w14:textId="77777777" w:rsidR="00D778C9" w:rsidRDefault="00D778C9" w:rsidP="00D77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9538BE" w14:textId="77777777" w:rsidR="00D778C9" w:rsidRDefault="00D778C9" w:rsidP="00D77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8C9" w14:paraId="153FE240" w14:textId="77777777" w:rsidTr="00B34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7792B2" w14:textId="77777777" w:rsidR="00D778C9" w:rsidRDefault="00D778C9" w:rsidP="00D77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3772D" w14:textId="77777777" w:rsidR="00D778C9" w:rsidRDefault="00D778C9" w:rsidP="00D77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Legacy LTE-GERAN Test cases where Measurement reports are used.</w:t>
            </w:r>
          </w:p>
        </w:tc>
      </w:tr>
      <w:tr w:rsidR="00D778C9" w14:paraId="04E4D44C" w14:textId="77777777" w:rsidTr="00B34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7701D" w14:textId="77777777" w:rsidR="00D778C9" w:rsidRDefault="00D778C9" w:rsidP="00D77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4F196" w14:textId="77777777" w:rsidR="00D778C9" w:rsidRDefault="00D778C9" w:rsidP="00D77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8C9" w14:paraId="1EDD5275" w14:textId="77777777" w:rsidTr="00B34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1220D" w14:textId="77777777" w:rsidR="00D778C9" w:rsidRDefault="00D778C9" w:rsidP="00D77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440A2" w14:textId="77777777" w:rsidR="00D778C9" w:rsidRDefault="00D778C9" w:rsidP="00D77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086FB" w14:textId="77777777" w:rsidR="00D778C9" w:rsidRDefault="00D778C9" w:rsidP="00D77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A7160B" w14:textId="77777777" w:rsidR="00D778C9" w:rsidRDefault="00D778C9" w:rsidP="00D778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0542B9" w14:textId="77777777" w:rsidR="00D778C9" w:rsidRDefault="00D778C9" w:rsidP="00D778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78C9" w14:paraId="3D7AA282" w14:textId="77777777" w:rsidTr="00B34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107AA" w14:textId="77777777" w:rsidR="00D778C9" w:rsidRDefault="00D778C9" w:rsidP="00D77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7FD5F1" w14:textId="77777777" w:rsidR="00D778C9" w:rsidRDefault="00D778C9" w:rsidP="00D77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F6430" w14:textId="77777777" w:rsidR="00D778C9" w:rsidRDefault="00D778C9" w:rsidP="00D77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381AA" w14:textId="77777777" w:rsidR="00D778C9" w:rsidRDefault="00D778C9" w:rsidP="00D778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25D1A" w14:textId="77777777" w:rsidR="00D778C9" w:rsidRDefault="00D778C9" w:rsidP="00D778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78C9" w14:paraId="585E3137" w14:textId="77777777" w:rsidTr="00B34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93CEE" w14:textId="77777777" w:rsidR="00D778C9" w:rsidRDefault="00D778C9" w:rsidP="00D778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338EB" w14:textId="77777777" w:rsidR="00D778C9" w:rsidRDefault="00D778C9" w:rsidP="00D77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B93FF" w14:textId="77777777" w:rsidR="00D778C9" w:rsidRDefault="00D778C9" w:rsidP="00D77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96498" w14:textId="77777777" w:rsidR="00D778C9" w:rsidRDefault="00D778C9" w:rsidP="00D778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4F594" w14:textId="77777777" w:rsidR="00D778C9" w:rsidRDefault="00D778C9" w:rsidP="00D778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78C9" w14:paraId="4675A319" w14:textId="77777777" w:rsidTr="00B34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2EDE3" w14:textId="77777777" w:rsidR="00D778C9" w:rsidRDefault="00D778C9" w:rsidP="00D778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CEE51" w14:textId="77777777" w:rsidR="00D778C9" w:rsidRDefault="00D778C9" w:rsidP="00D77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F4C86" w14:textId="77777777" w:rsidR="00D778C9" w:rsidRDefault="00D778C9" w:rsidP="00D778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7AC3D" w14:textId="77777777" w:rsidR="00D778C9" w:rsidRDefault="00D778C9" w:rsidP="00D778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767CB" w14:textId="77777777" w:rsidR="00D778C9" w:rsidRDefault="00D778C9" w:rsidP="00D778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78C9" w14:paraId="6A687A08" w14:textId="77777777" w:rsidTr="00B34A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ED372" w14:textId="77777777" w:rsidR="00D778C9" w:rsidRDefault="00D778C9" w:rsidP="00D778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27C54" w14:textId="77777777" w:rsidR="00D778C9" w:rsidRDefault="00D778C9" w:rsidP="00D778C9">
            <w:pPr>
              <w:pStyle w:val="CRCoverPage"/>
              <w:spacing w:after="0"/>
              <w:rPr>
                <w:noProof/>
              </w:rPr>
            </w:pPr>
          </w:p>
        </w:tc>
      </w:tr>
      <w:tr w:rsidR="00D778C9" w14:paraId="68220B17" w14:textId="77777777" w:rsidTr="00B34A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E64BD" w14:textId="77777777" w:rsidR="00D778C9" w:rsidRDefault="00D778C9" w:rsidP="00D77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B8CB7" w14:textId="77777777" w:rsidR="00D778C9" w:rsidRDefault="00D778C9" w:rsidP="00D77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78C9" w:rsidRPr="008863B9" w14:paraId="2CD4D86C" w14:textId="77777777" w:rsidTr="00D778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05D8C" w14:textId="77777777" w:rsidR="00D778C9" w:rsidRPr="008863B9" w:rsidRDefault="00D778C9" w:rsidP="00D77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E1CF26" w14:textId="77777777" w:rsidR="00D778C9" w:rsidRPr="008863B9" w:rsidRDefault="00D778C9" w:rsidP="00D778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78C9" w14:paraId="26170C9E" w14:textId="77777777" w:rsidTr="00B34A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F6532" w14:textId="77777777" w:rsidR="00D778C9" w:rsidRDefault="00D778C9" w:rsidP="00D77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A37AF" w14:textId="77777777" w:rsidR="00D778C9" w:rsidRDefault="00D778C9" w:rsidP="00D77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BCD48" w14:textId="77777777" w:rsidR="00D778C9" w:rsidRDefault="00D778C9" w:rsidP="00D778C9">
      <w:pPr>
        <w:pStyle w:val="CRCoverPage"/>
        <w:spacing w:after="0"/>
        <w:rPr>
          <w:noProof/>
          <w:sz w:val="8"/>
          <w:szCs w:val="8"/>
        </w:rPr>
      </w:pPr>
    </w:p>
    <w:p w14:paraId="400F32BA" w14:textId="77777777" w:rsidR="00D778C9" w:rsidRDefault="00D778C9" w:rsidP="00D778C9">
      <w:pPr>
        <w:rPr>
          <w:noProof/>
        </w:rPr>
        <w:sectPr w:rsidR="00D778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9CECE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764855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31F8861" w14:textId="77777777" w:rsidR="007773C9" w:rsidRPr="005A6147" w:rsidRDefault="00446488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73C9" w:rsidRPr="00D80969">
        <w:rPr>
          <w:rFonts w:ascii="Arial" w:hAnsi="Arial" w:cs="Arial"/>
          <w:iCs/>
        </w:rPr>
        <w:t>Table of Contents</w:t>
      </w:r>
      <w:r w:rsidR="007773C9">
        <w:tab/>
      </w:r>
      <w:r w:rsidR="007773C9">
        <w:fldChar w:fldCharType="begin"/>
      </w:r>
      <w:r w:rsidR="007773C9">
        <w:instrText xml:space="preserve"> PAGEREF _Toc57648550 \h </w:instrText>
      </w:r>
      <w:r w:rsidR="007773C9">
        <w:fldChar w:fldCharType="separate"/>
      </w:r>
      <w:r w:rsidR="007773C9">
        <w:t>3</w:t>
      </w:r>
      <w:r w:rsidR="007773C9">
        <w:fldChar w:fldCharType="end"/>
      </w:r>
    </w:p>
    <w:p w14:paraId="7BBFDF61" w14:textId="77777777" w:rsidR="007773C9" w:rsidRPr="005A6147" w:rsidRDefault="007773C9">
      <w:pPr>
        <w:pStyle w:val="TOC1"/>
        <w:rPr>
          <w:rFonts w:ascii="Calibri" w:hAnsi="Calibri"/>
          <w:szCs w:val="22"/>
          <w:lang w:eastAsia="en-GB"/>
        </w:rPr>
      </w:pPr>
      <w:r w:rsidRPr="00D80969">
        <w:rPr>
          <w:b/>
        </w:rPr>
        <w:t>1</w:t>
      </w:r>
      <w:r w:rsidRPr="005A6147">
        <w:rPr>
          <w:rFonts w:ascii="Calibri" w:hAnsi="Calibri"/>
          <w:szCs w:val="22"/>
          <w:lang w:eastAsia="en-GB"/>
        </w:rPr>
        <w:tab/>
      </w:r>
      <w:r w:rsidRPr="00D80969">
        <w:rPr>
          <w:b/>
        </w:rPr>
        <w:t>Corrections</w:t>
      </w:r>
      <w:r>
        <w:tab/>
      </w:r>
      <w:r>
        <w:fldChar w:fldCharType="begin"/>
      </w:r>
      <w:r>
        <w:instrText xml:space="preserve"> PAGEREF _Toc57648551 \h </w:instrText>
      </w:r>
      <w:r>
        <w:fldChar w:fldCharType="separate"/>
      </w:r>
      <w:r>
        <w:t>4</w:t>
      </w:r>
      <w:r>
        <w:fldChar w:fldCharType="end"/>
      </w:r>
    </w:p>
    <w:p w14:paraId="0AE98CE5" w14:textId="77777777" w:rsidR="007773C9" w:rsidRPr="005A6147" w:rsidRDefault="007773C9">
      <w:pPr>
        <w:pStyle w:val="TOC2"/>
        <w:rPr>
          <w:rFonts w:ascii="Calibri" w:hAnsi="Calibri"/>
          <w:sz w:val="22"/>
          <w:szCs w:val="22"/>
          <w:lang w:eastAsia="en-GB"/>
        </w:rPr>
      </w:pPr>
      <w:r w:rsidRPr="00D80969">
        <w:rPr>
          <w:b/>
          <w:lang w:val="pt-BR"/>
        </w:rPr>
        <w:t>1.1</w:t>
      </w:r>
      <w:r w:rsidRPr="005A6147">
        <w:rPr>
          <w:rFonts w:ascii="Calibri" w:hAnsi="Calibri"/>
          <w:sz w:val="22"/>
          <w:szCs w:val="22"/>
          <w:lang w:eastAsia="en-GB"/>
        </w:rPr>
        <w:tab/>
      </w:r>
      <w:r w:rsidRPr="00D80969">
        <w:rPr>
          <w:b/>
        </w:rPr>
        <w:t xml:space="preserve">Correction to template </w:t>
      </w:r>
      <w:r w:rsidRPr="00D80969">
        <w:rPr>
          <w:b/>
          <w:lang w:val="en-US"/>
        </w:rPr>
        <w:t>cr_MeasurementReport_Geran_1Entry</w:t>
      </w:r>
      <w:r>
        <w:tab/>
      </w:r>
      <w:r>
        <w:fldChar w:fldCharType="begin"/>
      </w:r>
      <w:r>
        <w:instrText xml:space="preserve"> PAGEREF _Toc57648552 \h </w:instrText>
      </w:r>
      <w:r>
        <w:fldChar w:fldCharType="separate"/>
      </w:r>
      <w:r>
        <w:t>4</w:t>
      </w:r>
      <w:r>
        <w:fldChar w:fldCharType="end"/>
      </w:r>
    </w:p>
    <w:p w14:paraId="3CCEDC06" w14:textId="77777777" w:rsidR="007773C9" w:rsidRPr="005A6147" w:rsidRDefault="007773C9">
      <w:pPr>
        <w:pStyle w:val="TOC2"/>
        <w:rPr>
          <w:rFonts w:ascii="Calibri" w:hAnsi="Calibri"/>
          <w:sz w:val="22"/>
          <w:szCs w:val="22"/>
          <w:lang w:eastAsia="en-GB"/>
        </w:rPr>
      </w:pPr>
      <w:r w:rsidRPr="00D80969">
        <w:rPr>
          <w:b/>
          <w:lang w:val="pt-BR"/>
        </w:rPr>
        <w:t>1.2</w:t>
      </w:r>
      <w:r w:rsidRPr="005A6147">
        <w:rPr>
          <w:rFonts w:ascii="Calibri" w:hAnsi="Calibri"/>
          <w:sz w:val="22"/>
          <w:szCs w:val="22"/>
          <w:lang w:eastAsia="en-GB"/>
        </w:rPr>
        <w:tab/>
      </w:r>
      <w:r w:rsidRPr="00D80969">
        <w:rPr>
          <w:b/>
        </w:rPr>
        <w:t>Correction to template cr_MeasResultNeighCells_measResultListGERAN_1Entry</w:t>
      </w:r>
      <w:r>
        <w:tab/>
      </w:r>
      <w:r>
        <w:fldChar w:fldCharType="begin"/>
      </w:r>
      <w:r>
        <w:instrText xml:space="preserve"> PAGEREF _Toc57648553 \h </w:instrText>
      </w:r>
      <w:r>
        <w:fldChar w:fldCharType="separate"/>
      </w:r>
      <w:r>
        <w:t>4</w:t>
      </w:r>
      <w:r>
        <w:fldChar w:fldCharType="end"/>
      </w:r>
    </w:p>
    <w:p w14:paraId="66DB99CF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1A88CEB" w14:textId="77777777" w:rsidR="00446488" w:rsidRDefault="00446488" w:rsidP="00446488"/>
    <w:p w14:paraId="0A32CA5F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57648551"/>
      <w:r w:rsidRPr="00854C55">
        <w:rPr>
          <w:b/>
        </w:rPr>
        <w:t>Corrections</w:t>
      </w:r>
      <w:bookmarkEnd w:id="1"/>
      <w:bookmarkEnd w:id="2"/>
      <w:bookmarkEnd w:id="3"/>
    </w:p>
    <w:p w14:paraId="598A5E6D" w14:textId="77777777" w:rsidR="009D70CC" w:rsidRDefault="009D70CC" w:rsidP="009D70C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57648552"/>
      <w:r>
        <w:rPr>
          <w:b/>
        </w:rPr>
        <w:t xml:space="preserve">Correction to template </w:t>
      </w:r>
      <w:r w:rsidRPr="009D70CC">
        <w:rPr>
          <w:b/>
          <w:lang w:val="en-US"/>
        </w:rPr>
        <w:t>cr_MeasurementReport_Geran_1Entry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D70CC" w14:paraId="38F17F34" w14:textId="77777777" w:rsidTr="00E13217">
        <w:trPr>
          <w:trHeight w:val="447"/>
        </w:trPr>
        <w:tc>
          <w:tcPr>
            <w:tcW w:w="1985" w:type="dxa"/>
          </w:tcPr>
          <w:p w14:paraId="2C55531E" w14:textId="77777777" w:rsidR="009D70CC" w:rsidRPr="00E751F5" w:rsidRDefault="009D70CC" w:rsidP="00E132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0625F5E" w14:textId="77777777" w:rsidR="009D70CC" w:rsidRDefault="009D70CC" w:rsidP="00E13217">
            <w:pPr>
              <w:pStyle w:val="CRCoverPage"/>
              <w:spacing w:after="0"/>
              <w:ind w:left="100"/>
              <w:rPr>
                <w:noProof/>
              </w:rPr>
            </w:pPr>
            <w:r w:rsidRPr="009D70CC">
              <w:t>cr_MeasurementReport_Geran_1Entry</w:t>
            </w:r>
          </w:p>
        </w:tc>
      </w:tr>
      <w:tr w:rsidR="009D70CC" w14:paraId="11401B66" w14:textId="77777777" w:rsidTr="00E13217">
        <w:trPr>
          <w:trHeight w:val="452"/>
        </w:trPr>
        <w:tc>
          <w:tcPr>
            <w:tcW w:w="1985" w:type="dxa"/>
          </w:tcPr>
          <w:p w14:paraId="23A9B081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E50AB2" w14:textId="77777777" w:rsidR="00DC5444" w:rsidRPr="00DC5444" w:rsidRDefault="00DC5444" w:rsidP="00DC544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C5444">
              <w:rPr>
                <w:lang w:val="en-US"/>
              </w:rPr>
              <w:t>MeasResultNeighCells_measResultListGERAN_1Entry two first input para</w:t>
            </w:r>
            <w:r w:rsidR="00720190">
              <w:rPr>
                <w:lang w:val="en-US"/>
              </w:rPr>
              <w:t>meters are defined as mandatory</w:t>
            </w:r>
            <w:r w:rsidRPr="00DC5444">
              <w:rPr>
                <w:lang w:val="en-US"/>
              </w:rPr>
              <w:t>,</w:t>
            </w:r>
          </w:p>
          <w:p w14:paraId="50D83397" w14:textId="77777777" w:rsidR="009D70CC" w:rsidRPr="005C576A" w:rsidRDefault="00DC5444" w:rsidP="00DC544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C5444">
              <w:rPr>
                <w:lang w:val="en-US"/>
              </w:rPr>
              <w:t>cr_MeasurementReport_Geran_1Entry uses “*” AnyValueOrOmit.</w:t>
            </w:r>
          </w:p>
        </w:tc>
      </w:tr>
      <w:tr w:rsidR="009D70CC" w14:paraId="56B5C9A0" w14:textId="77777777" w:rsidTr="00E13217">
        <w:tc>
          <w:tcPr>
            <w:tcW w:w="1985" w:type="dxa"/>
          </w:tcPr>
          <w:p w14:paraId="6367CEFA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07C2C22" w14:textId="77777777" w:rsidR="009D70CC" w:rsidRPr="00300C5B" w:rsidRDefault="00DC5444" w:rsidP="00E132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C5444">
              <w:rPr>
                <w:noProof/>
                <w:lang w:val="en-US"/>
              </w:rPr>
              <w:t>1.</w:t>
            </w:r>
            <w:r w:rsidRPr="00DC5444">
              <w:rPr>
                <w:noProof/>
                <w:lang w:val="en-US"/>
              </w:rPr>
              <w:tab/>
              <w:t>Used “?” AnyValue as input paramter instead of “*” AnyValueOrOmit.</w:t>
            </w:r>
          </w:p>
        </w:tc>
      </w:tr>
      <w:tr w:rsidR="009D70CC" w14:paraId="7EBB479B" w14:textId="77777777" w:rsidTr="00E13217">
        <w:tc>
          <w:tcPr>
            <w:tcW w:w="1985" w:type="dxa"/>
          </w:tcPr>
          <w:p w14:paraId="1704DE96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0DBE3B4" w14:textId="77777777" w:rsidR="009D70CC" w:rsidRPr="00811A71" w:rsidRDefault="009D70CC" w:rsidP="00E13217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Pr="00811A71">
              <w:rPr>
                <w:rFonts w:ascii="Arial" w:hAnsi="Arial" w:cs="Arial"/>
                <w:noProof/>
                <w:lang w:val="en-US"/>
              </w:rPr>
              <w:t>/</w:t>
            </w:r>
            <w:r>
              <w:rPr>
                <w:rFonts w:ascii="Arial" w:hAnsi="Arial" w:cs="Arial"/>
                <w:noProof/>
                <w:lang w:val="en-US"/>
              </w:rPr>
              <w:t>EUTRA</w:t>
            </w:r>
            <w:r w:rsidRPr="00811A71">
              <w:rPr>
                <w:rFonts w:ascii="Arial" w:hAnsi="Arial" w:cs="Arial"/>
                <w:noProof/>
                <w:lang w:val="en-US"/>
              </w:rPr>
              <w:t>/</w:t>
            </w:r>
            <w:r w:rsidRPr="009D70CC">
              <w:rPr>
                <w:rFonts w:ascii="Arial" w:hAnsi="Arial" w:cs="Arial"/>
                <w:noProof/>
                <w:lang w:val="en-US"/>
              </w:rPr>
              <w:t>EUTRA_Measurement_Templates</w:t>
            </w:r>
            <w:r w:rsidRPr="00811A71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D70CC" w:rsidRPr="00E751F5" w14:paraId="2108AF9A" w14:textId="77777777" w:rsidTr="00E13217">
        <w:tc>
          <w:tcPr>
            <w:tcW w:w="1985" w:type="dxa"/>
          </w:tcPr>
          <w:p w14:paraId="71B6EFA1" w14:textId="77777777" w:rsidR="009D70CC" w:rsidRPr="00E751F5" w:rsidRDefault="009D70CC" w:rsidP="00E132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13EA1A" w14:textId="77777777" w:rsidR="009D70CC" w:rsidRPr="00E751F5" w:rsidRDefault="009D70CC" w:rsidP="00E13217">
            <w:pPr>
              <w:rPr>
                <w:rFonts w:ascii="Arial" w:hAnsi="Arial"/>
                <w:highlight w:val="cyan"/>
              </w:rPr>
            </w:pPr>
          </w:p>
        </w:tc>
      </w:tr>
    </w:tbl>
    <w:p w14:paraId="65457DB6" w14:textId="77777777" w:rsidR="009D70CC" w:rsidRDefault="009D70CC" w:rsidP="009D70CC">
      <w:pPr>
        <w:rPr>
          <w:noProof/>
          <w:lang w:val="en-US"/>
        </w:rPr>
      </w:pPr>
    </w:p>
    <w:p w14:paraId="35F495FF" w14:textId="77777777" w:rsidR="009D70CC" w:rsidRDefault="009D70CC" w:rsidP="009D70CC">
      <w:pPr>
        <w:rPr>
          <w:noProof/>
        </w:rPr>
      </w:pPr>
    </w:p>
    <w:p w14:paraId="032B1A2D" w14:textId="77777777" w:rsidR="009D70CC" w:rsidRDefault="009D70CC" w:rsidP="009D70C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D70CC" w:rsidRPr="007630FD" w14:paraId="7A97159B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2797EF37" w14:textId="77777777" w:rsidR="009D70CC" w:rsidRPr="007630FD" w:rsidRDefault="009D70CC" w:rsidP="00E1321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AC0D3AC" w14:textId="77777777" w:rsidR="00BB6025" w:rsidRPr="00BB6025" w:rsidRDefault="00BB6025" w:rsidP="00BB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BB602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template (present) UL_DCCH_Message cr_MeasurementReport_Geran_1Entry(template integer p_MeasId,</w:t>
            </w:r>
          </w:p>
          <w:p w14:paraId="22852AED" w14:textId="77777777" w:rsidR="00BB6025" w:rsidRPr="00BB6025" w:rsidRDefault="00BB6025" w:rsidP="00BB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BB602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template PhysCellIdGERAN p_PhysCellId) :=</w:t>
            </w:r>
          </w:p>
          <w:p w14:paraId="69CC9DD6" w14:textId="77777777" w:rsidR="00BB6025" w:rsidRPr="00BB6025" w:rsidRDefault="00BB6025" w:rsidP="00BB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BB602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/* @status    APPROVED (LTE_A_IRAT, LTE_IRAT) */</w:t>
            </w:r>
          </w:p>
          <w:p w14:paraId="69D00F7A" w14:textId="77777777" w:rsidR="00BB6025" w:rsidRDefault="00BB6025" w:rsidP="00BB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BB6025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cr_MeasurementReport(p_MeasId, ?, ?, cr_MeasResultNeighCells_measResultListGERAN_1Entry(*, *, p_PhysCellId, omit, ? ));</w:t>
            </w:r>
          </w:p>
          <w:p w14:paraId="6DEEBB5F" w14:textId="77777777" w:rsidR="009D70CC" w:rsidRPr="007630FD" w:rsidRDefault="009D70CC" w:rsidP="00BB60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9D70CC" w:rsidRPr="007630FD" w14:paraId="4F30F4E3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124E34E" w14:textId="77777777" w:rsidR="009D70CC" w:rsidRPr="007630FD" w:rsidRDefault="009D70CC" w:rsidP="00E13217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42F823B" w14:textId="77777777" w:rsidR="009D70CC" w:rsidRPr="007630FD" w:rsidRDefault="009D70CC" w:rsidP="009D70CC">
      <w:pPr>
        <w:spacing w:after="0"/>
        <w:rPr>
          <w:rFonts w:ascii="Arial" w:hAnsi="Arial"/>
          <w:b/>
          <w:lang w:eastAsia="en-GB"/>
        </w:rPr>
      </w:pPr>
    </w:p>
    <w:p w14:paraId="4DA3DC23" w14:textId="77777777" w:rsidR="009D70CC" w:rsidRPr="007630FD" w:rsidRDefault="009D70CC" w:rsidP="009D70CC">
      <w:pPr>
        <w:spacing w:after="0"/>
        <w:rPr>
          <w:rFonts w:ascii="Arial" w:hAnsi="Arial"/>
          <w:b/>
          <w:lang w:eastAsia="en-GB"/>
        </w:rPr>
      </w:pPr>
    </w:p>
    <w:p w14:paraId="2241083A" w14:textId="77777777" w:rsidR="009D70CC" w:rsidRPr="007630FD" w:rsidRDefault="009D70CC" w:rsidP="009D70CC">
      <w:pPr>
        <w:spacing w:after="0"/>
        <w:rPr>
          <w:rFonts w:ascii="Arial" w:hAnsi="Arial"/>
          <w:b/>
          <w:lang w:eastAsia="en-GB"/>
        </w:rPr>
      </w:pPr>
      <w:r w:rsidRPr="007630FD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D70CC" w:rsidRPr="007630FD" w14:paraId="5B1E74B8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  <w:shd w:val="clear" w:color="auto" w:fill="FFFFFF"/>
          </w:tcPr>
          <w:p w14:paraId="33E566EC" w14:textId="77777777" w:rsidR="009D70CC" w:rsidRPr="007630FD" w:rsidRDefault="009D70CC" w:rsidP="00E1321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2AA3B03" w14:textId="77777777" w:rsidR="00BB6025" w:rsidRPr="00BB6025" w:rsidRDefault="00BB6025" w:rsidP="00BB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B6025">
              <w:rPr>
                <w:rFonts w:ascii="Courier New" w:hAnsi="Courier New" w:cs="Courier New"/>
                <w:lang w:val="en-US" w:eastAsia="de-DE"/>
              </w:rPr>
              <w:t xml:space="preserve">  template (present) UL_DCCH_Message cr_MeasurementReport_Geran_1Entry(template integer p_MeasId,</w:t>
            </w:r>
          </w:p>
          <w:p w14:paraId="57A69C4F" w14:textId="77777777" w:rsidR="00BB6025" w:rsidRPr="00BB6025" w:rsidRDefault="00BB6025" w:rsidP="00BB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B6025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template PhysCellIdGERAN p_PhysCellId) :=</w:t>
            </w:r>
          </w:p>
          <w:p w14:paraId="2DC761B6" w14:textId="77777777" w:rsidR="00BB6025" w:rsidRPr="00BB6025" w:rsidRDefault="00BB6025" w:rsidP="00BB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B6025">
              <w:rPr>
                <w:rFonts w:ascii="Courier New" w:hAnsi="Courier New" w:cs="Courier New"/>
                <w:lang w:val="en-US" w:eastAsia="de-DE"/>
              </w:rPr>
              <w:t xml:space="preserve">    /* @status    APPROVED (LTE_A_IRAT, LTE_IRAT) */</w:t>
            </w:r>
          </w:p>
          <w:p w14:paraId="54FC59E2" w14:textId="77777777" w:rsidR="00BB6025" w:rsidRDefault="00BB6025" w:rsidP="00BB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B6025">
              <w:rPr>
                <w:rFonts w:ascii="Courier New" w:hAnsi="Courier New" w:cs="Courier New"/>
                <w:lang w:val="en-US" w:eastAsia="de-DE"/>
              </w:rPr>
              <w:t xml:space="preserve">    cr_MeasurementReport(p_MeasId, ?, ?, cr_MeasResultNeighCells_measResultListGERAN_1Entry</w:t>
            </w:r>
            <w:r w:rsidRPr="00E13217">
              <w:rPr>
                <w:rFonts w:ascii="Courier New" w:hAnsi="Courier New" w:cs="Courier New"/>
                <w:shd w:val="clear" w:color="auto" w:fill="FFFFFF"/>
                <w:lang w:val="en-US" w:eastAsia="de-DE"/>
              </w:rPr>
              <w:t>(</w:t>
            </w:r>
            <w:r w:rsidRPr="00BB6025">
              <w:rPr>
                <w:rFonts w:ascii="Courier New" w:hAnsi="Courier New" w:cs="Courier New"/>
                <w:shd w:val="clear" w:color="auto" w:fill="FFFF00"/>
                <w:lang w:val="en-US" w:eastAsia="de-DE"/>
              </w:rPr>
              <w:t>?, ?</w:t>
            </w:r>
            <w:r w:rsidRPr="00BB6025">
              <w:rPr>
                <w:rFonts w:ascii="Courier New" w:hAnsi="Courier New" w:cs="Courier New"/>
                <w:lang w:val="en-US" w:eastAsia="de-DE"/>
              </w:rPr>
              <w:t>, p_PhysCellId, omit, ? ));</w:t>
            </w:r>
          </w:p>
          <w:p w14:paraId="701119FA" w14:textId="77777777" w:rsidR="009D70CC" w:rsidRPr="007630FD" w:rsidRDefault="009D70CC" w:rsidP="00BB60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A709C13" w14:textId="77777777" w:rsidR="00300C5B" w:rsidRDefault="00300C5B" w:rsidP="00300C5B">
      <w:pPr>
        <w:rPr>
          <w:noProof/>
          <w:lang w:val="en-US"/>
        </w:rPr>
      </w:pPr>
    </w:p>
    <w:p w14:paraId="0D204798" w14:textId="77777777" w:rsidR="00DC5444" w:rsidRDefault="00DC5444" w:rsidP="00DC544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57648553"/>
      <w:r>
        <w:rPr>
          <w:b/>
        </w:rPr>
        <w:t xml:space="preserve">Correction to template </w:t>
      </w:r>
      <w:r w:rsidRPr="00F21214">
        <w:rPr>
          <w:b/>
        </w:rPr>
        <w:t>cr_MeasResultNeighCells_measResultListGERAN_1Entry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C5444" w14:paraId="6550B6A8" w14:textId="77777777" w:rsidTr="00E13217">
        <w:trPr>
          <w:trHeight w:val="447"/>
        </w:trPr>
        <w:tc>
          <w:tcPr>
            <w:tcW w:w="1985" w:type="dxa"/>
          </w:tcPr>
          <w:p w14:paraId="2A6738A9" w14:textId="77777777" w:rsidR="00DC5444" w:rsidRPr="00E751F5" w:rsidRDefault="00DC5444" w:rsidP="00E132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4F565D6" w14:textId="77777777" w:rsidR="00DC5444" w:rsidRDefault="00DC5444" w:rsidP="00E13217">
            <w:pPr>
              <w:pStyle w:val="CRCoverPage"/>
              <w:spacing w:after="0"/>
              <w:ind w:left="100"/>
              <w:rPr>
                <w:noProof/>
              </w:rPr>
            </w:pPr>
            <w:r w:rsidRPr="009D70CC">
              <w:t>cr_MeasResultNeighCells_measResultListGERAN_1Entry</w:t>
            </w:r>
          </w:p>
        </w:tc>
      </w:tr>
      <w:tr w:rsidR="00DC5444" w14:paraId="1DE8DBC1" w14:textId="77777777" w:rsidTr="00E13217">
        <w:trPr>
          <w:trHeight w:val="452"/>
        </w:trPr>
        <w:tc>
          <w:tcPr>
            <w:tcW w:w="1985" w:type="dxa"/>
          </w:tcPr>
          <w:p w14:paraId="647C24CB" w14:textId="77777777" w:rsidR="00DC5444" w:rsidRPr="00E751F5" w:rsidRDefault="00DC5444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9C70D1" w14:textId="77777777" w:rsidR="00DC5444" w:rsidRPr="00DC5444" w:rsidRDefault="00DC5444" w:rsidP="00DC544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C5444">
              <w:rPr>
                <w:lang w:val="en-US"/>
              </w:rPr>
              <w:t>cr_MeasResultNeighCells_measResultListGERAN_1Entry</w:t>
            </w:r>
          </w:p>
          <w:p w14:paraId="51A0B912" w14:textId="77777777" w:rsidR="00DC5444" w:rsidRPr="005C576A" w:rsidRDefault="00DC5444" w:rsidP="00DC5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4th</w:t>
            </w:r>
            <w:r w:rsidR="00B70AF7">
              <w:rPr>
                <w:lang w:val="en-US"/>
              </w:rPr>
              <w:t xml:space="preserve"> input parameter</w:t>
            </w:r>
            <w:r w:rsidRPr="00DC5444">
              <w:rPr>
                <w:lang w:val="en-US"/>
              </w:rPr>
              <w:t xml:space="preserve">  MeasResultGERAN.cgi_Info p_Cgi_Info, is declared as </w:t>
            </w:r>
            <w:r w:rsidRPr="00DC5444">
              <w:rPr>
                <w:lang w:val="en-US"/>
              </w:rPr>
              <w:lastRenderedPageBreak/>
              <w:t>mandatory. According to ASN.1 definition it should be OPTIONAL:</w:t>
            </w:r>
          </w:p>
        </w:tc>
      </w:tr>
      <w:tr w:rsidR="00DC5444" w14:paraId="3AAE11DE" w14:textId="77777777" w:rsidTr="00E13217">
        <w:tc>
          <w:tcPr>
            <w:tcW w:w="1985" w:type="dxa"/>
          </w:tcPr>
          <w:p w14:paraId="09434A64" w14:textId="77777777" w:rsidR="00DC5444" w:rsidRPr="00E751F5" w:rsidRDefault="00DC5444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7589988B" w14:textId="77777777" w:rsidR="00DC5444" w:rsidRPr="00300C5B" w:rsidRDefault="00DC5444" w:rsidP="00E132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C5444">
              <w:rPr>
                <w:noProof/>
                <w:lang w:val="en-US"/>
              </w:rPr>
              <w:t>Declared 4th input parameter of template  cr_MeasResultNeighCells_measResultListGERAN_1Entry as template (omit) as MeasResultGERAN.cgi-Info is an OPTIONAL field.</w:t>
            </w:r>
          </w:p>
        </w:tc>
      </w:tr>
      <w:tr w:rsidR="00DC5444" w14:paraId="3499F117" w14:textId="77777777" w:rsidTr="00E13217">
        <w:tc>
          <w:tcPr>
            <w:tcW w:w="1985" w:type="dxa"/>
          </w:tcPr>
          <w:p w14:paraId="42F057C7" w14:textId="77777777" w:rsidR="00DC5444" w:rsidRPr="00E751F5" w:rsidRDefault="00DC5444" w:rsidP="00E1321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96436E0" w14:textId="77777777" w:rsidR="00DC5444" w:rsidRPr="00811A71" w:rsidRDefault="00DC5444" w:rsidP="00E13217">
            <w:pPr>
              <w:spacing w:after="0"/>
              <w:rPr>
                <w:rFonts w:ascii="Arial" w:hAnsi="Arial" w:cs="Arial"/>
                <w:noProof/>
              </w:rPr>
            </w:pPr>
            <w:r w:rsidRPr="009D70CC">
              <w:rPr>
                <w:rFonts w:ascii="Arial" w:hAnsi="Arial" w:cs="Arial"/>
                <w:noProof/>
                <w:lang w:val="en-US"/>
              </w:rPr>
              <w:t>Common/EUTRA/EUTRA_Measurement_Templates.ttcn</w:t>
            </w:r>
          </w:p>
        </w:tc>
      </w:tr>
      <w:tr w:rsidR="00DC5444" w:rsidRPr="00E751F5" w14:paraId="3ABA8062" w14:textId="77777777" w:rsidTr="00E13217">
        <w:tc>
          <w:tcPr>
            <w:tcW w:w="1985" w:type="dxa"/>
          </w:tcPr>
          <w:p w14:paraId="10C2BE4C" w14:textId="77777777" w:rsidR="00DC5444" w:rsidRPr="00E751F5" w:rsidRDefault="00DC5444" w:rsidP="00E132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A0B3344" w14:textId="77777777" w:rsidR="00DC5444" w:rsidRPr="00E751F5" w:rsidRDefault="00DC5444" w:rsidP="00E13217">
            <w:pPr>
              <w:rPr>
                <w:rFonts w:ascii="Arial" w:hAnsi="Arial"/>
                <w:highlight w:val="cyan"/>
              </w:rPr>
            </w:pPr>
          </w:p>
        </w:tc>
      </w:tr>
    </w:tbl>
    <w:p w14:paraId="1FDC10C9" w14:textId="77777777" w:rsidR="00DC5444" w:rsidRDefault="00DC5444" w:rsidP="00DC5444">
      <w:pPr>
        <w:rPr>
          <w:noProof/>
          <w:lang w:val="en-US"/>
        </w:rPr>
      </w:pPr>
    </w:p>
    <w:p w14:paraId="587CB90C" w14:textId="77777777" w:rsidR="00DC5444" w:rsidRDefault="00DC5444" w:rsidP="00DC5444">
      <w:pPr>
        <w:rPr>
          <w:noProof/>
        </w:rPr>
      </w:pPr>
    </w:p>
    <w:p w14:paraId="43D3ECE2" w14:textId="77777777" w:rsidR="00DC5444" w:rsidRDefault="00DC5444" w:rsidP="00DC54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DC5444" w:rsidRPr="007630FD" w14:paraId="2E9C5FA8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343366AE" w14:textId="77777777" w:rsidR="00DC5444" w:rsidRPr="007630FD" w:rsidRDefault="00DC5444" w:rsidP="00E1321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2F6ED1D" w14:textId="77777777" w:rsidR="00DC5444" w:rsidRPr="00F21214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F21214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template (present) MeasResults.measResultNeighCells cr_MeasResultNeighCells_measResultListGERAN_1Entry(template integer p_ARFCN,</w:t>
            </w:r>
          </w:p>
          <w:p w14:paraId="45F34B73" w14:textId="77777777" w:rsidR="00DC5444" w:rsidRPr="00F21214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F21214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template BandIndicatorGERAN p_BandIndicator,</w:t>
            </w:r>
          </w:p>
          <w:p w14:paraId="21A2536B" w14:textId="77777777" w:rsidR="00DC5444" w:rsidRPr="00F21214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F21214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template PhysCellIdGERAN p_PhysCellId,</w:t>
            </w:r>
          </w:p>
          <w:p w14:paraId="6B670523" w14:textId="77777777" w:rsidR="00DC5444" w:rsidRPr="00F21214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F21214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template MeasResultGERAN.cgi_Info p_Cgi_Info,</w:t>
            </w:r>
          </w:p>
          <w:p w14:paraId="6A3D04AD" w14:textId="77777777" w:rsidR="00DC5444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de-DE"/>
              </w:rPr>
            </w:pPr>
            <w:r w:rsidRPr="00F21214">
              <w:rPr>
                <w:rFonts w:ascii="Courier New" w:hAnsi="Courier New" w:cs="Courier New"/>
                <w:color w:val="000000"/>
                <w:lang w:val="en-US" w:eastAsia="de-DE"/>
              </w:rPr>
              <w:t xml:space="preserve">                                                                                                         template RSSI_Range_Type p_RSSI) :=</w:t>
            </w:r>
          </w:p>
          <w:p w14:paraId="41E94F84" w14:textId="77777777" w:rsidR="00DC5444" w:rsidRPr="007630FD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DC5444" w:rsidRPr="007630FD" w14:paraId="0983F969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400E8EAA" w14:textId="77777777" w:rsidR="00DC5444" w:rsidRPr="007630FD" w:rsidRDefault="00DC5444" w:rsidP="00E13217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703E8F8" w14:textId="77777777" w:rsidR="00DC5444" w:rsidRPr="007630FD" w:rsidRDefault="00DC5444" w:rsidP="00DC5444">
      <w:pPr>
        <w:spacing w:after="0"/>
        <w:rPr>
          <w:rFonts w:ascii="Arial" w:hAnsi="Arial"/>
          <w:b/>
          <w:lang w:eastAsia="en-GB"/>
        </w:rPr>
      </w:pPr>
    </w:p>
    <w:p w14:paraId="5C0D31EE" w14:textId="77777777" w:rsidR="00DC5444" w:rsidRPr="007630FD" w:rsidRDefault="00DC5444" w:rsidP="00DC5444">
      <w:pPr>
        <w:spacing w:after="0"/>
        <w:rPr>
          <w:rFonts w:ascii="Arial" w:hAnsi="Arial"/>
          <w:b/>
          <w:lang w:eastAsia="en-GB"/>
        </w:rPr>
      </w:pPr>
    </w:p>
    <w:p w14:paraId="01416E60" w14:textId="77777777" w:rsidR="00DC5444" w:rsidRPr="007630FD" w:rsidRDefault="00DC5444" w:rsidP="00DC5444">
      <w:pPr>
        <w:spacing w:after="0"/>
        <w:rPr>
          <w:rFonts w:ascii="Arial" w:hAnsi="Arial"/>
          <w:b/>
          <w:lang w:eastAsia="en-GB"/>
        </w:rPr>
      </w:pPr>
      <w:r w:rsidRPr="007630FD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DC5444" w:rsidRPr="007630FD" w14:paraId="4E111F49" w14:textId="77777777" w:rsidTr="00E13217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46341677" w14:textId="77777777" w:rsidR="00DC5444" w:rsidRPr="007630FD" w:rsidRDefault="00DC5444" w:rsidP="00E1321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74EB8E9" w14:textId="77777777" w:rsidR="00DC5444" w:rsidRPr="00F21214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F21214">
              <w:rPr>
                <w:rFonts w:ascii="Courier New" w:hAnsi="Courier New" w:cs="Courier New"/>
                <w:lang w:val="en-US" w:eastAsia="de-DE"/>
              </w:rPr>
              <w:t xml:space="preserve">  template (present) MeasResults.measResultNeighCells cr_MeasResultNeighCells_measResultListGERAN_1Entry(template integer p_ARFCN,</w:t>
            </w:r>
          </w:p>
          <w:p w14:paraId="0218943F" w14:textId="77777777" w:rsidR="00DC5444" w:rsidRPr="00F21214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F21214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        template BandIndicatorGERAN p_BandIndicator,</w:t>
            </w:r>
          </w:p>
          <w:p w14:paraId="03FBE0F3" w14:textId="77777777" w:rsidR="00DC5444" w:rsidRPr="00F21214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F21214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        template PhysCellIdGERAN p_PhysCellId,</w:t>
            </w:r>
          </w:p>
          <w:p w14:paraId="70F17643" w14:textId="77777777" w:rsidR="00DC5444" w:rsidRPr="00F21214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F21214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        template </w:t>
            </w:r>
            <w:r w:rsidRPr="00F21214">
              <w:rPr>
                <w:rFonts w:ascii="Courier New" w:hAnsi="Courier New" w:cs="Courier New"/>
                <w:shd w:val="clear" w:color="auto" w:fill="FFFF00"/>
                <w:lang w:val="en-US" w:eastAsia="de-DE"/>
              </w:rPr>
              <w:t>(omit)</w:t>
            </w:r>
            <w:r w:rsidRPr="00F21214">
              <w:rPr>
                <w:rFonts w:ascii="Courier New" w:hAnsi="Courier New" w:cs="Courier New"/>
                <w:lang w:val="en-US" w:eastAsia="de-DE"/>
              </w:rPr>
              <w:t xml:space="preserve"> MeasResultGERAN.cgi_Info p_Cgi_Info,</w:t>
            </w:r>
          </w:p>
          <w:p w14:paraId="7A52CAB5" w14:textId="77777777" w:rsidR="00DC5444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F21214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                           template RSSI_Range_Type p_RSSI) :=</w:t>
            </w:r>
          </w:p>
          <w:p w14:paraId="553785B4" w14:textId="77777777" w:rsidR="00DC5444" w:rsidRPr="007630FD" w:rsidRDefault="00DC5444" w:rsidP="00E132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1EA05A5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E52706" w14:textId="77777777" w:rsidR="005A6147" w:rsidRDefault="005A6147">
      <w:r>
        <w:separator/>
      </w:r>
    </w:p>
  </w:endnote>
  <w:endnote w:type="continuationSeparator" w:id="0">
    <w:p w14:paraId="12CB0F79" w14:textId="77777777" w:rsidR="005A6147" w:rsidRDefault="005A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7416B" w14:textId="77777777" w:rsidR="005A6147" w:rsidRDefault="005A6147">
      <w:r>
        <w:separator/>
      </w:r>
    </w:p>
  </w:footnote>
  <w:footnote w:type="continuationSeparator" w:id="0">
    <w:p w14:paraId="394F3082" w14:textId="77777777" w:rsidR="005A6147" w:rsidRDefault="005A6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E27F3" w14:textId="77777777" w:rsidR="00D778C9" w:rsidRDefault="00D778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7ED3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8EA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1CC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01D1E1B"/>
    <w:multiLevelType w:val="hybridMultilevel"/>
    <w:tmpl w:val="A9245FA6"/>
    <w:lvl w:ilvl="0" w:tplc="AFC0E6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2000BA"/>
    <w:multiLevelType w:val="hybridMultilevel"/>
    <w:tmpl w:val="61A0AD08"/>
    <w:lvl w:ilvl="0" w:tplc="9CEA33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SG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DD"/>
    <w:rsid w:val="00063675"/>
    <w:rsid w:val="000824F5"/>
    <w:rsid w:val="000914DA"/>
    <w:rsid w:val="000A1C38"/>
    <w:rsid w:val="000A3AC1"/>
    <w:rsid w:val="000A6394"/>
    <w:rsid w:val="000A73D5"/>
    <w:rsid w:val="000B7FED"/>
    <w:rsid w:val="000C038A"/>
    <w:rsid w:val="000C6598"/>
    <w:rsid w:val="000E40ED"/>
    <w:rsid w:val="00106C43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41F3"/>
    <w:rsid w:val="001F65F7"/>
    <w:rsid w:val="0026004D"/>
    <w:rsid w:val="002640DD"/>
    <w:rsid w:val="00275D12"/>
    <w:rsid w:val="00284C95"/>
    <w:rsid w:val="00284FEB"/>
    <w:rsid w:val="002860C4"/>
    <w:rsid w:val="002B5741"/>
    <w:rsid w:val="002D7390"/>
    <w:rsid w:val="00300C5B"/>
    <w:rsid w:val="00304F33"/>
    <w:rsid w:val="00305409"/>
    <w:rsid w:val="003609EF"/>
    <w:rsid w:val="0036231A"/>
    <w:rsid w:val="00374DD4"/>
    <w:rsid w:val="003E1A36"/>
    <w:rsid w:val="003E49B6"/>
    <w:rsid w:val="003E7EFD"/>
    <w:rsid w:val="003F572E"/>
    <w:rsid w:val="00410371"/>
    <w:rsid w:val="00416B5B"/>
    <w:rsid w:val="004242F1"/>
    <w:rsid w:val="00446488"/>
    <w:rsid w:val="00461F12"/>
    <w:rsid w:val="00480A8E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92D74"/>
    <w:rsid w:val="005A6147"/>
    <w:rsid w:val="005C576A"/>
    <w:rsid w:val="005E2C44"/>
    <w:rsid w:val="00617D68"/>
    <w:rsid w:val="00621188"/>
    <w:rsid w:val="006257ED"/>
    <w:rsid w:val="00681541"/>
    <w:rsid w:val="00695808"/>
    <w:rsid w:val="006B46FB"/>
    <w:rsid w:val="006E21FB"/>
    <w:rsid w:val="0071206F"/>
    <w:rsid w:val="00720190"/>
    <w:rsid w:val="00757BDD"/>
    <w:rsid w:val="007630FD"/>
    <w:rsid w:val="00772610"/>
    <w:rsid w:val="007773C9"/>
    <w:rsid w:val="0078796A"/>
    <w:rsid w:val="007918B7"/>
    <w:rsid w:val="00792342"/>
    <w:rsid w:val="007977A8"/>
    <w:rsid w:val="007B4BE6"/>
    <w:rsid w:val="007B512A"/>
    <w:rsid w:val="007C2097"/>
    <w:rsid w:val="007C6A70"/>
    <w:rsid w:val="007D6A07"/>
    <w:rsid w:val="007D6B14"/>
    <w:rsid w:val="007F7259"/>
    <w:rsid w:val="008040A8"/>
    <w:rsid w:val="00811A71"/>
    <w:rsid w:val="008279FA"/>
    <w:rsid w:val="0084131B"/>
    <w:rsid w:val="00855B12"/>
    <w:rsid w:val="008626E7"/>
    <w:rsid w:val="00870EE7"/>
    <w:rsid w:val="008863B9"/>
    <w:rsid w:val="008A45A6"/>
    <w:rsid w:val="008F686C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D70CC"/>
    <w:rsid w:val="009E3297"/>
    <w:rsid w:val="009F734F"/>
    <w:rsid w:val="00A11FAC"/>
    <w:rsid w:val="00A246B6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34AC9"/>
    <w:rsid w:val="00B43DB1"/>
    <w:rsid w:val="00B67B97"/>
    <w:rsid w:val="00B70AF7"/>
    <w:rsid w:val="00B75E77"/>
    <w:rsid w:val="00B87E81"/>
    <w:rsid w:val="00B968C8"/>
    <w:rsid w:val="00BA3EC5"/>
    <w:rsid w:val="00BA51D9"/>
    <w:rsid w:val="00BA6344"/>
    <w:rsid w:val="00BB5DFC"/>
    <w:rsid w:val="00BB6025"/>
    <w:rsid w:val="00BD279D"/>
    <w:rsid w:val="00BD6BB8"/>
    <w:rsid w:val="00BD7B89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78C9"/>
    <w:rsid w:val="00DC4BFF"/>
    <w:rsid w:val="00DC5444"/>
    <w:rsid w:val="00DD11FD"/>
    <w:rsid w:val="00DE34CF"/>
    <w:rsid w:val="00E13217"/>
    <w:rsid w:val="00E13F3D"/>
    <w:rsid w:val="00E14D7D"/>
    <w:rsid w:val="00E34898"/>
    <w:rsid w:val="00E37029"/>
    <w:rsid w:val="00E615BE"/>
    <w:rsid w:val="00E87E94"/>
    <w:rsid w:val="00EB09B7"/>
    <w:rsid w:val="00EC55A5"/>
    <w:rsid w:val="00EE7D7C"/>
    <w:rsid w:val="00F124A3"/>
    <w:rsid w:val="00F21214"/>
    <w:rsid w:val="00F25D98"/>
    <w:rsid w:val="00F300FB"/>
    <w:rsid w:val="00F86140"/>
    <w:rsid w:val="00F90DF6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20901A6"/>
  <w15:docId w15:val="{8C2ED434-761A-4932-BCE7-B2671BA8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9DD7A-1FAA-4238-93B5-44BE164D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1056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2021-02-08T20:30:00Z</dcterms:created>
  <dcterms:modified xsi:type="dcterms:W3CDTF">2021-02-08T20:30:00Z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