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14F2E" w14:textId="77777777" w:rsidR="007673C6" w:rsidRDefault="007673C6" w:rsidP="000B1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R5s210204</w:t>
        </w:r>
      </w:fldSimple>
    </w:p>
    <w:p w14:paraId="54678A80" w14:textId="77777777" w:rsidR="007673C6" w:rsidRDefault="007673C6" w:rsidP="00767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0B52" w14:paraId="64AC8B2B" w14:textId="77777777" w:rsidTr="00D125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934D5" w14:textId="77777777" w:rsidR="008C0B52" w:rsidRDefault="008C0B52" w:rsidP="00D125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0B52" w14:paraId="76CFE3AF" w14:textId="77777777" w:rsidTr="00D125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3EEE0" w14:textId="77777777" w:rsidR="008C0B52" w:rsidRDefault="008C0B52" w:rsidP="00D125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0B52" w14:paraId="6A6EA286" w14:textId="77777777" w:rsidTr="00D125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EA863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B52" w14:paraId="03DE7A97" w14:textId="77777777" w:rsidTr="00D12519">
        <w:tc>
          <w:tcPr>
            <w:tcW w:w="142" w:type="dxa"/>
            <w:tcBorders>
              <w:left w:val="single" w:sz="4" w:space="0" w:color="auto"/>
            </w:tcBorders>
          </w:tcPr>
          <w:p w14:paraId="315DD03D" w14:textId="77777777" w:rsidR="008C0B52" w:rsidRDefault="008C0B52" w:rsidP="00D125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0A7AAA" w14:textId="77777777" w:rsidR="008C0B52" w:rsidRPr="00410371" w:rsidRDefault="008C0B52" w:rsidP="00D125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810C909" w14:textId="77777777" w:rsidR="008C0B52" w:rsidRDefault="008C0B52" w:rsidP="00D125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D5315" w14:textId="77777777" w:rsidR="008C0B52" w:rsidRPr="00410371" w:rsidRDefault="008C0B52" w:rsidP="00D125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1438</w:t>
              </w:r>
            </w:fldSimple>
          </w:p>
        </w:tc>
        <w:tc>
          <w:tcPr>
            <w:tcW w:w="709" w:type="dxa"/>
          </w:tcPr>
          <w:p w14:paraId="1F692D4A" w14:textId="77777777" w:rsidR="008C0B52" w:rsidRDefault="008C0B52" w:rsidP="00D125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B2F80" w14:textId="77777777" w:rsidR="008C0B52" w:rsidRPr="00410371" w:rsidRDefault="007673C6" w:rsidP="00D125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F59FD24" w14:textId="77777777" w:rsidR="008C0B52" w:rsidRDefault="008C0B52" w:rsidP="00D125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13E66" w14:textId="77777777" w:rsidR="008C0B52" w:rsidRPr="00410371" w:rsidRDefault="008C0B52" w:rsidP="00D12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673C6">
                <w:rPr>
                  <w:b/>
                  <w:noProof/>
                  <w:sz w:val="28"/>
                </w:rPr>
                <w:t>6.0.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8D3F" w14:textId="77777777" w:rsidR="008C0B52" w:rsidRDefault="008C0B52" w:rsidP="00D12519">
            <w:pPr>
              <w:pStyle w:val="CRCoverPage"/>
              <w:spacing w:after="0"/>
              <w:rPr>
                <w:noProof/>
              </w:rPr>
            </w:pPr>
          </w:p>
        </w:tc>
      </w:tr>
      <w:tr w:rsidR="008C0B52" w14:paraId="0301D542" w14:textId="77777777" w:rsidTr="00D125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19806" w14:textId="77777777" w:rsidR="008C0B52" w:rsidRDefault="008C0B52" w:rsidP="00D12519">
            <w:pPr>
              <w:pStyle w:val="CRCoverPage"/>
              <w:spacing w:after="0"/>
              <w:rPr>
                <w:noProof/>
              </w:rPr>
            </w:pPr>
          </w:p>
        </w:tc>
      </w:tr>
      <w:tr w:rsidR="008C0B52" w14:paraId="6B970C88" w14:textId="77777777" w:rsidTr="00D125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5EE57E" w14:textId="77777777" w:rsidR="008C0B52" w:rsidRPr="00F25D98" w:rsidRDefault="008C0B52" w:rsidP="00D125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0B52" w14:paraId="5AC5EAF0" w14:textId="77777777" w:rsidTr="00D12519">
        <w:tc>
          <w:tcPr>
            <w:tcW w:w="9641" w:type="dxa"/>
            <w:gridSpan w:val="9"/>
          </w:tcPr>
          <w:p w14:paraId="1CC8B49F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2D559" w14:textId="77777777" w:rsidR="008C0B52" w:rsidRDefault="008C0B52" w:rsidP="008C0B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0B52" w14:paraId="6FE9B985" w14:textId="77777777" w:rsidTr="00D12519">
        <w:tc>
          <w:tcPr>
            <w:tcW w:w="2835" w:type="dxa"/>
          </w:tcPr>
          <w:p w14:paraId="344FA135" w14:textId="77777777" w:rsidR="008C0B52" w:rsidRDefault="008C0B52" w:rsidP="00D125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E83B0E" w14:textId="77777777" w:rsidR="008C0B52" w:rsidRDefault="008C0B52" w:rsidP="00D125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E68E6" w14:textId="77777777" w:rsidR="008C0B52" w:rsidRDefault="008C0B52" w:rsidP="00D12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AE6BD" w14:textId="77777777" w:rsidR="008C0B52" w:rsidRDefault="008C0B52" w:rsidP="00D125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2E0CA" w14:textId="77777777" w:rsidR="008C0B52" w:rsidRDefault="008C0B52" w:rsidP="00D12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A67BA1" w14:textId="77777777" w:rsidR="008C0B52" w:rsidRDefault="008C0B52" w:rsidP="00D125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E18597" w14:textId="77777777" w:rsidR="008C0B52" w:rsidRDefault="008C0B52" w:rsidP="00D12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CEAAE0" w14:textId="77777777" w:rsidR="008C0B52" w:rsidRDefault="008C0B52" w:rsidP="00D125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E35FB" w14:textId="77777777" w:rsidR="008C0B52" w:rsidRDefault="008C0B52" w:rsidP="00D125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7F0D43" w14:textId="77777777" w:rsidR="008C0B52" w:rsidRDefault="008C0B52" w:rsidP="008C0B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0B52" w14:paraId="54708797" w14:textId="77777777" w:rsidTr="00D12519">
        <w:tc>
          <w:tcPr>
            <w:tcW w:w="9640" w:type="dxa"/>
            <w:gridSpan w:val="11"/>
          </w:tcPr>
          <w:p w14:paraId="492CBD8C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B52" w14:paraId="1075E2F1" w14:textId="77777777" w:rsidTr="00D125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7CA0" w14:textId="77777777" w:rsidR="008C0B52" w:rsidRDefault="008C0B52" w:rsidP="00D12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FFEFC" w14:textId="77777777" w:rsidR="008C0B52" w:rsidRDefault="008C0B52" w:rsidP="00D1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f_Check_NG_PDUSessionModificationReq in 20wk43 IWD</w:t>
              </w:r>
            </w:fldSimple>
          </w:p>
        </w:tc>
      </w:tr>
      <w:tr w:rsidR="008C0B52" w14:paraId="3CEF2351" w14:textId="77777777" w:rsidTr="00D12519">
        <w:tc>
          <w:tcPr>
            <w:tcW w:w="1843" w:type="dxa"/>
            <w:tcBorders>
              <w:left w:val="single" w:sz="4" w:space="0" w:color="auto"/>
            </w:tcBorders>
          </w:tcPr>
          <w:p w14:paraId="158FDF6A" w14:textId="77777777" w:rsidR="008C0B52" w:rsidRDefault="008C0B52" w:rsidP="00D125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AB143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B52" w14:paraId="34092BFD" w14:textId="77777777" w:rsidTr="00D12519">
        <w:tc>
          <w:tcPr>
            <w:tcW w:w="1843" w:type="dxa"/>
            <w:tcBorders>
              <w:left w:val="single" w:sz="4" w:space="0" w:color="auto"/>
            </w:tcBorders>
          </w:tcPr>
          <w:p w14:paraId="3D2ABB4F" w14:textId="77777777" w:rsidR="008C0B52" w:rsidRDefault="008C0B52" w:rsidP="00D12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09A38" w14:textId="77777777" w:rsidR="008C0B52" w:rsidRDefault="008C0B52" w:rsidP="00D1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C0B52" w14:paraId="3A0B592A" w14:textId="77777777" w:rsidTr="00D12519">
        <w:tc>
          <w:tcPr>
            <w:tcW w:w="1843" w:type="dxa"/>
            <w:tcBorders>
              <w:left w:val="single" w:sz="4" w:space="0" w:color="auto"/>
            </w:tcBorders>
          </w:tcPr>
          <w:p w14:paraId="5EE953FD" w14:textId="77777777" w:rsidR="008C0B52" w:rsidRDefault="008C0B52" w:rsidP="00D12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7EAE6" w14:textId="77777777" w:rsidR="008C0B52" w:rsidRDefault="001C6EB2" w:rsidP="00D1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C0B52" w14:paraId="47BFE430" w14:textId="77777777" w:rsidTr="00D12519">
        <w:tc>
          <w:tcPr>
            <w:tcW w:w="1843" w:type="dxa"/>
            <w:tcBorders>
              <w:left w:val="single" w:sz="4" w:space="0" w:color="auto"/>
            </w:tcBorders>
          </w:tcPr>
          <w:p w14:paraId="60687167" w14:textId="77777777" w:rsidR="008C0B52" w:rsidRDefault="008C0B52" w:rsidP="00D125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71C2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B52" w14:paraId="265D859A" w14:textId="77777777" w:rsidTr="00D12519">
        <w:tc>
          <w:tcPr>
            <w:tcW w:w="1843" w:type="dxa"/>
            <w:tcBorders>
              <w:left w:val="single" w:sz="4" w:space="0" w:color="auto"/>
            </w:tcBorders>
          </w:tcPr>
          <w:p w14:paraId="27A1CE92" w14:textId="77777777" w:rsidR="008C0B52" w:rsidRDefault="008C0B52" w:rsidP="00D12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7E754F" w14:textId="77777777" w:rsidR="008C0B52" w:rsidRDefault="008C0B52" w:rsidP="00D1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670900" w14:textId="77777777" w:rsidR="008C0B52" w:rsidRDefault="008C0B52" w:rsidP="00D125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132C6" w14:textId="77777777" w:rsidR="008C0B52" w:rsidRDefault="008C0B52" w:rsidP="00D125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58D61" w14:textId="77777777" w:rsidR="008C0B52" w:rsidRDefault="008C0B52" w:rsidP="00D1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2020-11-18</w:t>
              </w:r>
            </w:fldSimple>
          </w:p>
        </w:tc>
      </w:tr>
      <w:tr w:rsidR="008C0B52" w14:paraId="4726A810" w14:textId="77777777" w:rsidTr="00D12519">
        <w:tc>
          <w:tcPr>
            <w:tcW w:w="1843" w:type="dxa"/>
            <w:tcBorders>
              <w:left w:val="single" w:sz="4" w:space="0" w:color="auto"/>
            </w:tcBorders>
          </w:tcPr>
          <w:p w14:paraId="6CDB23BC" w14:textId="77777777" w:rsidR="008C0B52" w:rsidRDefault="008C0B52" w:rsidP="00D125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F6C561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EEB3C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34433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C257A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B52" w14:paraId="28598C3C" w14:textId="77777777" w:rsidTr="00D125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0A597C" w14:textId="77777777" w:rsidR="008C0B52" w:rsidRDefault="008C0B52" w:rsidP="00D12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7C48F" w14:textId="77777777" w:rsidR="008C0B52" w:rsidRDefault="008C0B52" w:rsidP="00D125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DC8BF9" w14:textId="77777777" w:rsidR="008C0B52" w:rsidRDefault="008C0B52" w:rsidP="00D125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F2AA32" w14:textId="77777777" w:rsidR="008C0B52" w:rsidRDefault="008C0B52" w:rsidP="00D125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818BA" w14:textId="77777777" w:rsidR="008C0B52" w:rsidRDefault="008C0B52" w:rsidP="00D1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673C6">
                <w:rPr>
                  <w:noProof/>
                </w:rPr>
                <w:t>6</w:t>
              </w:r>
            </w:fldSimple>
          </w:p>
        </w:tc>
      </w:tr>
      <w:tr w:rsidR="008C0B52" w14:paraId="64D85F76" w14:textId="77777777" w:rsidTr="00D125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65AC85" w14:textId="77777777" w:rsidR="008C0B52" w:rsidRDefault="008C0B52" w:rsidP="00D125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98322C" w14:textId="77777777" w:rsidR="008C0B52" w:rsidRDefault="008C0B52" w:rsidP="00D125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C9A33F" w14:textId="77777777" w:rsidR="008C0B52" w:rsidRDefault="008C0B52" w:rsidP="00D125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8852AD" w14:textId="77777777" w:rsidR="008C0B52" w:rsidRPr="007C2097" w:rsidRDefault="008C0B52" w:rsidP="00D125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0B52" w14:paraId="3A4ED511" w14:textId="77777777" w:rsidTr="00D12519">
        <w:tc>
          <w:tcPr>
            <w:tcW w:w="1843" w:type="dxa"/>
          </w:tcPr>
          <w:p w14:paraId="5BD30D92" w14:textId="77777777" w:rsidR="008C0B52" w:rsidRDefault="008C0B52" w:rsidP="00D125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C712E" w14:textId="77777777" w:rsidR="008C0B52" w:rsidRDefault="008C0B52" w:rsidP="00D125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701" w14:paraId="28790FAD" w14:textId="77777777" w:rsidTr="00D125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0C177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FFB3" w14:textId="77777777" w:rsidR="00096701" w:rsidRDefault="00096701" w:rsidP="000967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3C3D28">
              <w:rPr>
                <w:rFonts w:ascii="Arial" w:hAnsi="Arial" w:cs="Arial"/>
              </w:rPr>
              <w:t>The fields EPS_Bearer</w:t>
            </w:r>
            <w:r>
              <w:rPr>
                <w:rFonts w:ascii="Arial" w:hAnsi="Arial" w:cs="Arial"/>
              </w:rPr>
              <w:t xml:space="preserve">, </w:t>
            </w:r>
            <w:r w:rsidRPr="003C3D28">
              <w:rPr>
                <w:rFonts w:ascii="Arial" w:hAnsi="Arial" w:cs="Arial"/>
              </w:rPr>
              <w:t>PdnIndex</w:t>
            </w:r>
            <w:r>
              <w:rPr>
                <w:rFonts w:ascii="Arial" w:hAnsi="Arial" w:cs="Arial"/>
              </w:rPr>
              <w:t xml:space="preserve"> and Emergency</w:t>
            </w:r>
            <w:r w:rsidRPr="003C3D28">
              <w:rPr>
                <w:rFonts w:ascii="Arial" w:hAnsi="Arial" w:cs="Arial"/>
              </w:rPr>
              <w:t xml:space="preserve"> have been added in type GSM_MobilityInfo_Type</w:t>
            </w:r>
            <w:r>
              <w:rPr>
                <w:rFonts w:ascii="Arial" w:hAnsi="Arial" w:cs="Arial"/>
              </w:rPr>
              <w:t>. Out of these, EPS_Bearer and PdnIndex are now being set to OMIT as a result of R5s201533 (Change 1).</w:t>
            </w:r>
          </w:p>
          <w:p w14:paraId="0CD0271C" w14:textId="77777777" w:rsidR="00096701" w:rsidRPr="00CF39F2" w:rsidRDefault="00096701" w:rsidP="00096701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However, the IE Emergency is still uninitialized. This leads to a run time error and needs to </w:t>
            </w:r>
            <w:r w:rsidRPr="00CF39F2">
              <w:rPr>
                <w:rFonts w:ascii="Arial" w:eastAsia="Calibri" w:hAnsi="Arial" w:cs="Arial"/>
                <w:color w:val="000000"/>
              </w:rPr>
              <w:t>be corrected.</w:t>
            </w:r>
          </w:p>
        </w:tc>
      </w:tr>
      <w:tr w:rsidR="00096701" w14:paraId="0B7E2C36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B23A8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3CCA2" w14:textId="77777777" w:rsidR="00096701" w:rsidRPr="00CF39F2" w:rsidRDefault="00096701" w:rsidP="000967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96701" w14:paraId="21361405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2C06E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CE0E8" w14:textId="77777777" w:rsidR="00096701" w:rsidRDefault="00096701" w:rsidP="00096701">
            <w:pPr>
              <w:pStyle w:val="CRCoverPage"/>
              <w:spacing w:after="0"/>
              <w:rPr>
                <w:lang w:eastAsia="en-GB"/>
              </w:rPr>
            </w:pPr>
            <w:r w:rsidRPr="003C3D28">
              <w:rPr>
                <w:lang w:val="en-SG" w:eastAsia="en-GB"/>
              </w:rPr>
              <w:t>Initiali</w:t>
            </w:r>
            <w:r>
              <w:rPr>
                <w:lang w:val="en-SG" w:eastAsia="en-GB"/>
              </w:rPr>
              <w:t>s</w:t>
            </w:r>
            <w:r w:rsidRPr="003C3D28">
              <w:rPr>
                <w:lang w:val="en-SG" w:eastAsia="en-GB"/>
              </w:rPr>
              <w:t xml:space="preserve">e </w:t>
            </w:r>
            <w:r>
              <w:rPr>
                <w:lang w:val="en-SG" w:eastAsia="en-GB"/>
              </w:rPr>
              <w:t xml:space="preserve">Emergency IE </w:t>
            </w:r>
            <w:r w:rsidRPr="003C3D28">
              <w:rPr>
                <w:rFonts w:cs="Arial"/>
              </w:rPr>
              <w:t>in</w:t>
            </w:r>
            <w:r w:rsidRPr="003C3D28">
              <w:rPr>
                <w:lang w:val="en-GB" w:eastAsia="en-GB"/>
              </w:rPr>
              <w:t xml:space="preserve"> p_GSM_MobilityInfo</w:t>
            </w:r>
            <w:r>
              <w:rPr>
                <w:lang w:eastAsia="en-GB"/>
              </w:rPr>
              <w:t>.</w:t>
            </w:r>
          </w:p>
          <w:p w14:paraId="2B5CC674" w14:textId="77777777" w:rsidR="00096701" w:rsidRPr="00CF39F2" w:rsidRDefault="00096701" w:rsidP="000967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096701" w14:paraId="21F09D4E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BDC6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F2EBB" w14:textId="77777777" w:rsidR="00096701" w:rsidRPr="00CF39F2" w:rsidRDefault="00096701" w:rsidP="000967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96701" w14:paraId="03671FE7" w14:textId="77777777" w:rsidTr="00D125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F8192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756A" w14:textId="77777777" w:rsidR="00096701" w:rsidRPr="00CF39F2" w:rsidRDefault="00096701" w:rsidP="000967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Runtime errors will occur causing the testcase to fail a conformant UE unfairly</w:t>
            </w:r>
          </w:p>
        </w:tc>
      </w:tr>
      <w:tr w:rsidR="00096701" w14:paraId="3EC4F2F9" w14:textId="77777777" w:rsidTr="00D12519">
        <w:tc>
          <w:tcPr>
            <w:tcW w:w="2694" w:type="dxa"/>
            <w:gridSpan w:val="2"/>
          </w:tcPr>
          <w:p w14:paraId="263FA3D5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7CF4B7" w14:textId="77777777" w:rsidR="00096701" w:rsidRPr="00CF39F2" w:rsidRDefault="00096701" w:rsidP="000967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96701" w14:paraId="4303AD75" w14:textId="77777777" w:rsidTr="00D125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AA1EA3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2770" w14:textId="77777777" w:rsidR="00096701" w:rsidRPr="00CF39F2" w:rsidRDefault="00096701" w:rsidP="000967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10.1.5.1.NR5GC</w:t>
            </w:r>
          </w:p>
        </w:tc>
      </w:tr>
      <w:tr w:rsidR="00096701" w14:paraId="5480A087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3D10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D8DAA" w14:textId="77777777" w:rsidR="00096701" w:rsidRDefault="00096701" w:rsidP="0009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701" w14:paraId="39A9BC46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38DA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0ECEC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DD886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86EC2" w14:textId="77777777" w:rsidR="00096701" w:rsidRDefault="00096701" w:rsidP="00096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DDFFC4" w14:textId="77777777" w:rsidR="00096701" w:rsidRDefault="00096701" w:rsidP="00096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701" w14:paraId="0B8B33D5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9A81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C0EDF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49D8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4AC3A" w14:textId="77777777" w:rsidR="00096701" w:rsidRDefault="00096701" w:rsidP="00096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FEEDB" w14:textId="77777777" w:rsidR="00096701" w:rsidRDefault="00096701" w:rsidP="00096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701" w14:paraId="76277DFF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037FC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0B4EE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A0E5D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5E205" w14:textId="77777777" w:rsidR="00096701" w:rsidRDefault="00096701" w:rsidP="00096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CCAA8" w14:textId="77777777" w:rsidR="00096701" w:rsidRDefault="00096701" w:rsidP="00096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701" w14:paraId="4E9F3BDB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9A049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70C14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22E5" w14:textId="77777777" w:rsidR="00096701" w:rsidRDefault="00096701" w:rsidP="0009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29DE9" w14:textId="77777777" w:rsidR="00096701" w:rsidRDefault="00096701" w:rsidP="00096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0AAA4" w14:textId="77777777" w:rsidR="00096701" w:rsidRDefault="00096701" w:rsidP="00096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701" w14:paraId="7901C259" w14:textId="77777777" w:rsidTr="00D12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81813" w14:textId="77777777" w:rsidR="00096701" w:rsidRDefault="00096701" w:rsidP="0009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70BD" w14:textId="77777777" w:rsidR="00096701" w:rsidRDefault="00096701" w:rsidP="00096701">
            <w:pPr>
              <w:pStyle w:val="CRCoverPage"/>
              <w:spacing w:after="0"/>
              <w:rPr>
                <w:noProof/>
              </w:rPr>
            </w:pPr>
          </w:p>
        </w:tc>
      </w:tr>
      <w:tr w:rsidR="00096701" w14:paraId="65F41334" w14:textId="77777777" w:rsidTr="00D125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B94E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D19B" w14:textId="77777777" w:rsidR="00096701" w:rsidRDefault="00096701" w:rsidP="0009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6701" w:rsidRPr="008863B9" w14:paraId="4A007235" w14:textId="77777777" w:rsidTr="008C0B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1A14F" w14:textId="77777777" w:rsidR="00096701" w:rsidRPr="008863B9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E6315B" w14:textId="77777777" w:rsidR="00096701" w:rsidRPr="008863B9" w:rsidRDefault="00096701" w:rsidP="00096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6701" w14:paraId="0F235413" w14:textId="77777777" w:rsidTr="00D125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A48BA" w14:textId="77777777" w:rsidR="00096701" w:rsidRDefault="00096701" w:rsidP="0009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4C983" w14:textId="77777777" w:rsidR="00096701" w:rsidRDefault="00096701" w:rsidP="0009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5D1A31" w14:textId="77777777" w:rsidR="008C0B52" w:rsidRDefault="008C0B52" w:rsidP="008C0B52">
      <w:pPr>
        <w:rPr>
          <w:noProof/>
        </w:rPr>
      </w:pPr>
    </w:p>
    <w:p w14:paraId="63C2B9F7" w14:textId="77777777" w:rsidR="009478EE" w:rsidRDefault="009478EE" w:rsidP="009478EE">
      <w:pPr>
        <w:pStyle w:val="CRCoverPage"/>
        <w:spacing w:after="0"/>
        <w:rPr>
          <w:noProof/>
          <w:sz w:val="8"/>
          <w:szCs w:val="8"/>
        </w:rPr>
      </w:pPr>
    </w:p>
    <w:p w14:paraId="406535B6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A6010" w14:textId="77777777" w:rsidR="009478EE" w:rsidRDefault="009478EE" w:rsidP="009478EE">
      <w:pPr>
        <w:rPr>
          <w:noProof/>
        </w:rPr>
      </w:pPr>
    </w:p>
    <w:p w14:paraId="3FD3EA3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66276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FCD978D" w14:textId="77777777" w:rsidR="00277F9C" w:rsidRPr="000C3846" w:rsidRDefault="007A73E5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77F9C" w:rsidRPr="00120616">
        <w:rPr>
          <w:rFonts w:ascii="Arial" w:hAnsi="Arial" w:cs="Arial"/>
          <w:iCs/>
        </w:rPr>
        <w:t>Table of Contents</w:t>
      </w:r>
      <w:r w:rsidR="00277F9C">
        <w:tab/>
      </w:r>
      <w:r w:rsidR="00277F9C">
        <w:fldChar w:fldCharType="begin"/>
      </w:r>
      <w:r w:rsidR="00277F9C">
        <w:instrText xml:space="preserve"> PAGEREF _Toc56627622 \h </w:instrText>
      </w:r>
      <w:r w:rsidR="00277F9C">
        <w:fldChar w:fldCharType="separate"/>
      </w:r>
      <w:r w:rsidR="00277F9C">
        <w:t>2</w:t>
      </w:r>
      <w:r w:rsidR="00277F9C">
        <w:fldChar w:fldCharType="end"/>
      </w:r>
    </w:p>
    <w:p w14:paraId="4D3BC5F4" w14:textId="77777777" w:rsidR="00277F9C" w:rsidRPr="000C3846" w:rsidRDefault="00277F9C">
      <w:pPr>
        <w:pStyle w:val="TOC1"/>
        <w:rPr>
          <w:rFonts w:ascii="Calibri" w:eastAsia="Times New Roman" w:hAnsi="Calibri"/>
          <w:szCs w:val="22"/>
          <w:lang w:eastAsia="en-GB"/>
        </w:rPr>
      </w:pPr>
      <w:r w:rsidRPr="00120616">
        <w:rPr>
          <w:b/>
        </w:rPr>
        <w:t>1</w:t>
      </w:r>
      <w:r w:rsidRPr="000C3846">
        <w:rPr>
          <w:rFonts w:ascii="Calibri" w:eastAsia="Times New Roman" w:hAnsi="Calibri"/>
          <w:szCs w:val="22"/>
          <w:lang w:eastAsia="en-GB"/>
        </w:rPr>
        <w:tab/>
      </w:r>
      <w:r w:rsidRPr="0012061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_Toc56627623 \h </w:instrText>
      </w:r>
      <w:r>
        <w:fldChar w:fldCharType="separate"/>
      </w:r>
      <w:r>
        <w:t>3</w:t>
      </w:r>
      <w:r>
        <w:fldChar w:fldCharType="end"/>
      </w:r>
    </w:p>
    <w:p w14:paraId="0925F14B" w14:textId="77777777" w:rsidR="00277F9C" w:rsidRPr="000C3846" w:rsidRDefault="00277F9C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20616">
        <w:rPr>
          <w:rFonts w:cs="Arial"/>
          <w:b/>
          <w:lang w:eastAsia="en-GB"/>
        </w:rPr>
        <w:t>1.1</w:t>
      </w:r>
      <w:r w:rsidRPr="000C3846">
        <w:rPr>
          <w:rFonts w:ascii="Calibri" w:eastAsia="Times New Roman" w:hAnsi="Calibri"/>
          <w:sz w:val="22"/>
          <w:szCs w:val="22"/>
          <w:lang w:eastAsia="en-GB"/>
        </w:rPr>
        <w:tab/>
      </w:r>
      <w:r w:rsidRPr="00120616">
        <w:rPr>
          <w:rFonts w:cs="Arial"/>
          <w:b/>
          <w:color w:val="000000"/>
          <w:lang w:eastAsia="en-GB"/>
        </w:rPr>
        <w:t>Correction to f_Check_NG_PDUSessionModificationReq</w:t>
      </w:r>
      <w:r>
        <w:tab/>
      </w:r>
      <w:r>
        <w:fldChar w:fldCharType="begin"/>
      </w:r>
      <w:r>
        <w:instrText xml:space="preserve"> PAGEREF _Toc56627624 \h </w:instrText>
      </w:r>
      <w:r>
        <w:fldChar w:fldCharType="separate"/>
      </w:r>
      <w:r>
        <w:t>3</w:t>
      </w:r>
      <w:r>
        <w:fldChar w:fldCharType="end"/>
      </w:r>
    </w:p>
    <w:p w14:paraId="0FA680F2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1AD8E52" w14:textId="77777777" w:rsidR="007A73E5" w:rsidRDefault="007A73E5" w:rsidP="004717EA"/>
    <w:p w14:paraId="7A39A16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6627623"/>
      <w:r w:rsidRPr="00854C55">
        <w:rPr>
          <w:b/>
        </w:rPr>
        <w:t>Corrections required</w:t>
      </w:r>
      <w:bookmarkEnd w:id="2"/>
      <w:bookmarkEnd w:id="3"/>
      <w:bookmarkEnd w:id="4"/>
    </w:p>
    <w:p w14:paraId="0FF2B0F0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37249095"/>
      <w:bookmarkStart w:id="12" w:name="_Toc566276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2711A9">
        <w:rPr>
          <w:rFonts w:cs="Arial"/>
          <w:b/>
          <w:color w:val="000000"/>
          <w:lang w:eastAsia="en-GB"/>
        </w:rPr>
        <w:t>f_</w:t>
      </w:r>
      <w:r w:rsidR="00442895">
        <w:rPr>
          <w:rFonts w:cs="Arial"/>
          <w:b/>
          <w:color w:val="000000"/>
          <w:lang w:eastAsia="en-GB"/>
        </w:rPr>
        <w:t>Check_NG_PDUSessionModificationReq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2145E264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A59A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A8D" w14:textId="77777777" w:rsidR="00BF1721" w:rsidRPr="00CC39F9" w:rsidRDefault="002711A9" w:rsidP="0044289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f_</w:t>
            </w:r>
            <w:r w:rsidR="00442895">
              <w:rPr>
                <w:rFonts w:ascii="Arial" w:hAnsi="Arial" w:cs="Arial"/>
                <w:lang w:eastAsia="en-GB"/>
              </w:rPr>
              <w:t>Check_NG_PDUSessionModifictionReq</w:t>
            </w:r>
          </w:p>
        </w:tc>
      </w:tr>
      <w:tr w:rsidR="007656FE" w14:paraId="659DD965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CE87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D5C" w14:textId="77777777" w:rsidR="00442895" w:rsidRDefault="00442895" w:rsidP="0044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3C3D28">
              <w:rPr>
                <w:rFonts w:ascii="Arial" w:hAnsi="Arial" w:cs="Arial"/>
              </w:rPr>
              <w:t>The fields EPS_Bearer</w:t>
            </w:r>
            <w:r>
              <w:rPr>
                <w:rFonts w:ascii="Arial" w:hAnsi="Arial" w:cs="Arial"/>
              </w:rPr>
              <w:t xml:space="preserve">, </w:t>
            </w:r>
            <w:r w:rsidRPr="003C3D28">
              <w:rPr>
                <w:rFonts w:ascii="Arial" w:hAnsi="Arial" w:cs="Arial"/>
              </w:rPr>
              <w:t>PdnIndex</w:t>
            </w:r>
            <w:r>
              <w:rPr>
                <w:rFonts w:ascii="Arial" w:hAnsi="Arial" w:cs="Arial"/>
              </w:rPr>
              <w:t xml:space="preserve"> and Emergency</w:t>
            </w:r>
            <w:r w:rsidRPr="003C3D28">
              <w:rPr>
                <w:rFonts w:ascii="Arial" w:hAnsi="Arial" w:cs="Arial"/>
              </w:rPr>
              <w:t xml:space="preserve"> have been added in type GSM_MobilityInfo_Type</w:t>
            </w:r>
            <w:r>
              <w:rPr>
                <w:rFonts w:ascii="Arial" w:hAnsi="Arial" w:cs="Arial"/>
              </w:rPr>
              <w:t>. Out of these, EPS_Bearer and PdnIndex are now being set to OMIT as a result of R5s201533.</w:t>
            </w:r>
          </w:p>
          <w:p w14:paraId="685024BA" w14:textId="77777777" w:rsidR="007656FE" w:rsidRPr="009B0B50" w:rsidRDefault="00442895" w:rsidP="0044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However, the IE Emergency is still uninitialized. This leads to a run time error and needs to </w:t>
            </w:r>
            <w:r w:rsidRPr="00CF39F2">
              <w:rPr>
                <w:rFonts w:ascii="Arial" w:eastAsia="Calibri" w:hAnsi="Arial" w:cs="Arial"/>
                <w:color w:val="000000"/>
              </w:rPr>
              <w:t>be corrected.</w:t>
            </w:r>
          </w:p>
        </w:tc>
      </w:tr>
      <w:tr w:rsidR="007656FE" w14:paraId="71F7BB54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F21F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87D2" w14:textId="77777777" w:rsidR="00442895" w:rsidRDefault="00442895" w:rsidP="00442895">
            <w:pPr>
              <w:pStyle w:val="CRCoverPage"/>
              <w:spacing w:after="0"/>
              <w:rPr>
                <w:lang w:eastAsia="en-GB"/>
              </w:rPr>
            </w:pPr>
            <w:r w:rsidRPr="003C3D28">
              <w:rPr>
                <w:lang w:val="en-SG" w:eastAsia="en-GB"/>
              </w:rPr>
              <w:t>Initiali</w:t>
            </w:r>
            <w:r>
              <w:rPr>
                <w:lang w:val="en-SG" w:eastAsia="en-GB"/>
              </w:rPr>
              <w:t>s</w:t>
            </w:r>
            <w:r w:rsidRPr="003C3D28">
              <w:rPr>
                <w:lang w:val="en-SG" w:eastAsia="en-GB"/>
              </w:rPr>
              <w:t xml:space="preserve">e </w:t>
            </w:r>
            <w:r>
              <w:rPr>
                <w:lang w:val="en-SG" w:eastAsia="en-GB"/>
              </w:rPr>
              <w:t xml:space="preserve">Emergency IE </w:t>
            </w:r>
            <w:r w:rsidRPr="003C3D28">
              <w:rPr>
                <w:rFonts w:cs="Arial"/>
              </w:rPr>
              <w:t>in</w:t>
            </w:r>
            <w:r w:rsidRPr="003C3D28">
              <w:rPr>
                <w:lang w:val="en-GB" w:eastAsia="en-GB"/>
              </w:rPr>
              <w:t xml:space="preserve"> p_GSM_MobilityInfo</w:t>
            </w:r>
            <w:r>
              <w:rPr>
                <w:lang w:eastAsia="en-GB"/>
              </w:rPr>
              <w:t>.</w:t>
            </w:r>
          </w:p>
          <w:p w14:paraId="63F9672B" w14:textId="77777777" w:rsidR="007656FE" w:rsidRPr="00A72665" w:rsidRDefault="00442895" w:rsidP="004428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7656FE" w14:paraId="583538F4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7622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D07E" w14:textId="77777777" w:rsidR="007656FE" w:rsidRPr="00CC39F9" w:rsidRDefault="00175A86" w:rsidP="0044289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Common\</w:t>
            </w:r>
            <w:r w:rsidR="00442895">
              <w:rPr>
                <w:rFonts w:ascii="Arial" w:hAnsi="Arial" w:cs="Arial"/>
                <w:lang w:eastAsia="en-GB"/>
              </w:rPr>
              <w:t>NG_NAS</w:t>
            </w:r>
            <w:r w:rsidR="007656FE">
              <w:rPr>
                <w:rFonts w:ascii="Arial" w:hAnsi="Arial" w:cs="Arial"/>
                <w:lang w:eastAsia="en-GB"/>
              </w:rPr>
              <w:t>\</w:t>
            </w:r>
            <w:r w:rsidR="00442895">
              <w:rPr>
                <w:rFonts w:ascii="Arial" w:hAnsi="Arial" w:cs="Arial"/>
                <w:lang w:eastAsia="en-GB"/>
              </w:rPr>
              <w:t>NG_NASTemplateFunctions.ttcn</w:t>
            </w:r>
          </w:p>
        </w:tc>
      </w:tr>
      <w:tr w:rsidR="007656FE" w14:paraId="2B775B2E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D7EA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55F" w14:textId="77777777" w:rsidR="007656FE" w:rsidRDefault="007656FE" w:rsidP="007656F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CF1B9FF" w14:textId="77777777" w:rsidR="000A12E0" w:rsidRDefault="000A12E0" w:rsidP="000A30FB">
      <w:pPr>
        <w:spacing w:after="0"/>
        <w:rPr>
          <w:rFonts w:ascii="Arial" w:hAnsi="Arial"/>
          <w:b/>
          <w:lang w:eastAsia="en-GB"/>
        </w:rPr>
      </w:pPr>
    </w:p>
    <w:p w14:paraId="00792DA7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14:paraId="6AED0670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41E" w14:textId="77777777" w:rsidR="009C1018" w:rsidRPr="00BD08E4" w:rsidRDefault="00597C14" w:rsidP="00BC3DB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lang w:val="en-US" w:eastAsia="de-DE"/>
              </w:rPr>
            </w:pPr>
            <w:r w:rsidRPr="00BD08E4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14:paraId="79E5A26E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(ispresent (v_GSMMsg.pdu_Session_Modification_Request.extdProtocolConfigurationOptions)) {</w:t>
            </w:r>
          </w:p>
          <w:p w14:paraId="799551F7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  p_GSM_MobilityInfo.PCO := v_GSMMsg.pdu_Session_Modification_Request.extdProtocolConfigurationOptions;</w:t>
            </w:r>
          </w:p>
          <w:p w14:paraId="7076623F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08A3EBEC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  p_GSM_MobilityInfo.PCO :=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39E78E8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1910A4A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p_GSM_MobilityInfo.EPS_Bearer :=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BD08E4">
              <w:rPr>
                <w:rFonts w:ascii="Courier New" w:hAnsi="Courier New" w:cs="Courier New"/>
                <w:color w:val="3F7F5F"/>
                <w:lang w:eastAsia="en-GB"/>
              </w:rPr>
              <w:t>//WA#R5s201533</w:t>
            </w:r>
          </w:p>
          <w:p w14:paraId="74448096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p_GSM_MobilityInfo.PdnIndex :=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BD08E4">
              <w:rPr>
                <w:rFonts w:ascii="Courier New" w:hAnsi="Courier New" w:cs="Courier New"/>
                <w:color w:val="3F7F5F"/>
                <w:lang w:eastAsia="en-GB"/>
              </w:rPr>
              <w:t>//WA#R5s201533</w:t>
            </w:r>
          </w:p>
          <w:p w14:paraId="0305F42E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</w:p>
          <w:p w14:paraId="16753B97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v_Result;</w:t>
            </w:r>
          </w:p>
          <w:p w14:paraId="2A7BD026" w14:textId="77777777" w:rsidR="00597C14" w:rsidRPr="00BD08E4" w:rsidRDefault="00BD08E4" w:rsidP="00BD08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 w:hint="eastAsia"/>
                <w:b/>
                <w:lang w:val="en-US" w:eastAsia="de-DE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221CDF37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48AC0371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0A0CE450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14:paraId="5A06A2F9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97DF" w14:textId="77777777" w:rsidR="00597C14" w:rsidRPr="00BD08E4" w:rsidRDefault="00597C14" w:rsidP="00597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BD08E4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14:paraId="24921271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(ispresent (v_GSMMsg.pdu_Session_Modification_Request.extdProtocolConfigurationOptions)) {</w:t>
            </w:r>
          </w:p>
          <w:p w14:paraId="12DA3705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  p_GSM_MobilityInfo.PCO := v_GSMMsg.pdu_Session_Modification_Request.extdProtocolConfigurationOptions;</w:t>
            </w:r>
          </w:p>
          <w:p w14:paraId="587D769C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603C1690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  p_GSM_MobilityInfo.PCO :=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C3A6E9F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8B2C192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p_GSM_MobilityInfo.EPS_Bearer :=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BD08E4">
              <w:rPr>
                <w:rFonts w:ascii="Courier New" w:hAnsi="Courier New" w:cs="Courier New"/>
                <w:color w:val="3F7F5F"/>
                <w:lang w:eastAsia="en-GB"/>
              </w:rPr>
              <w:t>//WA#R5s201533</w:t>
            </w:r>
          </w:p>
          <w:p w14:paraId="2CB8E8F7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p_GSM_MobilityInfo.PdnIndex :=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BD08E4">
              <w:rPr>
                <w:rFonts w:ascii="Courier New" w:hAnsi="Courier New" w:cs="Courier New"/>
                <w:color w:val="3F7F5F"/>
                <w:lang w:eastAsia="en-GB"/>
              </w:rPr>
              <w:t>//WA#R5s201533</w:t>
            </w:r>
          </w:p>
          <w:p w14:paraId="4CCE06EC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BD08E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p_GSM_MobilityInfo.Emergency :=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BD08E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; </w:t>
            </w:r>
            <w:r w:rsidRPr="00BD08E4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//WA#IRAT_Batch2</w:t>
            </w:r>
          </w:p>
          <w:p w14:paraId="16EC789C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08DBA93B" w14:textId="77777777" w:rsidR="00BD08E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BD08E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v_Result;</w:t>
            </w:r>
          </w:p>
          <w:p w14:paraId="6DF7E485" w14:textId="77777777" w:rsidR="00597C14" w:rsidRPr="00BD08E4" w:rsidRDefault="00BD08E4" w:rsidP="00BD08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D08E4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4BA71095" w14:textId="77777777" w:rsidR="00BF1721" w:rsidRPr="00BF1721" w:rsidRDefault="00BF1721" w:rsidP="00BF1721">
      <w:pPr>
        <w:rPr>
          <w:lang w:eastAsia="en-GB"/>
        </w:rPr>
      </w:pPr>
    </w:p>
    <w:sectPr w:rsidR="00BF1721" w:rsidRPr="00BF17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D9C06" w14:textId="77777777" w:rsidR="000B12E0" w:rsidRDefault="000B12E0">
      <w:r>
        <w:separator/>
      </w:r>
    </w:p>
  </w:endnote>
  <w:endnote w:type="continuationSeparator" w:id="0">
    <w:p w14:paraId="04743B54" w14:textId="77777777" w:rsidR="000B12E0" w:rsidRDefault="000B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41412" w14:textId="77777777" w:rsidR="000B12E0" w:rsidRDefault="000B12E0">
      <w:r>
        <w:separator/>
      </w:r>
    </w:p>
  </w:footnote>
  <w:footnote w:type="continuationSeparator" w:id="0">
    <w:p w14:paraId="03531258" w14:textId="77777777" w:rsidR="000B12E0" w:rsidRDefault="000B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FBA01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98A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09E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6410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7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4"/>
  </w:num>
  <w:num w:numId="9">
    <w:abstractNumId w:val="10"/>
  </w:num>
  <w:num w:numId="10">
    <w:abstractNumId w:val="18"/>
  </w:num>
  <w:num w:numId="11">
    <w:abstractNumId w:val="8"/>
  </w:num>
  <w:num w:numId="12">
    <w:abstractNumId w:val="13"/>
  </w:num>
  <w:num w:numId="13">
    <w:abstractNumId w:val="2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3"/>
  </w:num>
  <w:num w:numId="18">
    <w:abstractNumId w:val="14"/>
  </w:num>
  <w:num w:numId="19">
    <w:abstractNumId w:val="17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CC"/>
    <w:rsid w:val="00001833"/>
    <w:rsid w:val="00011C14"/>
    <w:rsid w:val="00022E4A"/>
    <w:rsid w:val="00024866"/>
    <w:rsid w:val="0003629C"/>
    <w:rsid w:val="0005636A"/>
    <w:rsid w:val="00057DBD"/>
    <w:rsid w:val="000614B3"/>
    <w:rsid w:val="000749BF"/>
    <w:rsid w:val="0009581D"/>
    <w:rsid w:val="00096701"/>
    <w:rsid w:val="00096F61"/>
    <w:rsid w:val="000A12E0"/>
    <w:rsid w:val="000A1C38"/>
    <w:rsid w:val="000A30FB"/>
    <w:rsid w:val="000A4903"/>
    <w:rsid w:val="000A6394"/>
    <w:rsid w:val="000B12E0"/>
    <w:rsid w:val="000B7FED"/>
    <w:rsid w:val="000C038A"/>
    <w:rsid w:val="000C3846"/>
    <w:rsid w:val="000C6598"/>
    <w:rsid w:val="000D40AB"/>
    <w:rsid w:val="000F119F"/>
    <w:rsid w:val="000F34D6"/>
    <w:rsid w:val="001109AC"/>
    <w:rsid w:val="0011415B"/>
    <w:rsid w:val="0012136E"/>
    <w:rsid w:val="00126237"/>
    <w:rsid w:val="001302CE"/>
    <w:rsid w:val="00145D43"/>
    <w:rsid w:val="00146DCF"/>
    <w:rsid w:val="00175A86"/>
    <w:rsid w:val="001901A2"/>
    <w:rsid w:val="00192C46"/>
    <w:rsid w:val="001A08B3"/>
    <w:rsid w:val="001A0D31"/>
    <w:rsid w:val="001A709A"/>
    <w:rsid w:val="001A7B60"/>
    <w:rsid w:val="001B52F0"/>
    <w:rsid w:val="001B7A65"/>
    <w:rsid w:val="001C6EB2"/>
    <w:rsid w:val="001E130D"/>
    <w:rsid w:val="001E41F3"/>
    <w:rsid w:val="001F1817"/>
    <w:rsid w:val="001F406A"/>
    <w:rsid w:val="00202636"/>
    <w:rsid w:val="002040A1"/>
    <w:rsid w:val="00221C5A"/>
    <w:rsid w:val="00245CA4"/>
    <w:rsid w:val="002564C6"/>
    <w:rsid w:val="0026004D"/>
    <w:rsid w:val="00263668"/>
    <w:rsid w:val="002640DD"/>
    <w:rsid w:val="002711A9"/>
    <w:rsid w:val="00275D12"/>
    <w:rsid w:val="00277F9C"/>
    <w:rsid w:val="00284FEB"/>
    <w:rsid w:val="002860C4"/>
    <w:rsid w:val="002B5741"/>
    <w:rsid w:val="002C7E01"/>
    <w:rsid w:val="002F45F1"/>
    <w:rsid w:val="002F7D40"/>
    <w:rsid w:val="00305409"/>
    <w:rsid w:val="00310217"/>
    <w:rsid w:val="0031061D"/>
    <w:rsid w:val="00322D46"/>
    <w:rsid w:val="0033294A"/>
    <w:rsid w:val="00341F6F"/>
    <w:rsid w:val="00342D98"/>
    <w:rsid w:val="00343CD7"/>
    <w:rsid w:val="00345383"/>
    <w:rsid w:val="003556DC"/>
    <w:rsid w:val="003609EF"/>
    <w:rsid w:val="0036231A"/>
    <w:rsid w:val="00374DD4"/>
    <w:rsid w:val="00375BB0"/>
    <w:rsid w:val="003806A7"/>
    <w:rsid w:val="00383C3D"/>
    <w:rsid w:val="003858C9"/>
    <w:rsid w:val="00387792"/>
    <w:rsid w:val="003904E3"/>
    <w:rsid w:val="00393BCA"/>
    <w:rsid w:val="003C2766"/>
    <w:rsid w:val="003E1A36"/>
    <w:rsid w:val="003E51C2"/>
    <w:rsid w:val="003F3287"/>
    <w:rsid w:val="00410371"/>
    <w:rsid w:val="00412379"/>
    <w:rsid w:val="004242F1"/>
    <w:rsid w:val="0043163D"/>
    <w:rsid w:val="00433730"/>
    <w:rsid w:val="00442895"/>
    <w:rsid w:val="00446488"/>
    <w:rsid w:val="00461F12"/>
    <w:rsid w:val="004635E5"/>
    <w:rsid w:val="004717EA"/>
    <w:rsid w:val="00495060"/>
    <w:rsid w:val="004B01A5"/>
    <w:rsid w:val="004B75B7"/>
    <w:rsid w:val="004D455F"/>
    <w:rsid w:val="004F661B"/>
    <w:rsid w:val="005045C7"/>
    <w:rsid w:val="0051196A"/>
    <w:rsid w:val="005135A1"/>
    <w:rsid w:val="0051580D"/>
    <w:rsid w:val="005279F5"/>
    <w:rsid w:val="00545C53"/>
    <w:rsid w:val="00547111"/>
    <w:rsid w:val="00550D59"/>
    <w:rsid w:val="00564EDF"/>
    <w:rsid w:val="0056673A"/>
    <w:rsid w:val="00566F6F"/>
    <w:rsid w:val="0058240F"/>
    <w:rsid w:val="00592D74"/>
    <w:rsid w:val="00596753"/>
    <w:rsid w:val="00597C14"/>
    <w:rsid w:val="005E18C6"/>
    <w:rsid w:val="005E2C44"/>
    <w:rsid w:val="005E42FB"/>
    <w:rsid w:val="005F391D"/>
    <w:rsid w:val="00610C5B"/>
    <w:rsid w:val="00613D6B"/>
    <w:rsid w:val="00617D68"/>
    <w:rsid w:val="00620F69"/>
    <w:rsid w:val="00621188"/>
    <w:rsid w:val="006257ED"/>
    <w:rsid w:val="00625935"/>
    <w:rsid w:val="00644586"/>
    <w:rsid w:val="00652A36"/>
    <w:rsid w:val="0065364E"/>
    <w:rsid w:val="006537B5"/>
    <w:rsid w:val="00661E2C"/>
    <w:rsid w:val="00667016"/>
    <w:rsid w:val="00695808"/>
    <w:rsid w:val="006A6982"/>
    <w:rsid w:val="006A737E"/>
    <w:rsid w:val="006B46FB"/>
    <w:rsid w:val="006E21FB"/>
    <w:rsid w:val="006E5627"/>
    <w:rsid w:val="006F6B99"/>
    <w:rsid w:val="006F7B09"/>
    <w:rsid w:val="007147CC"/>
    <w:rsid w:val="0072522A"/>
    <w:rsid w:val="0073208D"/>
    <w:rsid w:val="0073742E"/>
    <w:rsid w:val="0073773F"/>
    <w:rsid w:val="00755C92"/>
    <w:rsid w:val="00755E11"/>
    <w:rsid w:val="00762213"/>
    <w:rsid w:val="00763BA2"/>
    <w:rsid w:val="007656FE"/>
    <w:rsid w:val="007673C6"/>
    <w:rsid w:val="00792342"/>
    <w:rsid w:val="007977A8"/>
    <w:rsid w:val="007A73E5"/>
    <w:rsid w:val="007B512A"/>
    <w:rsid w:val="007C2097"/>
    <w:rsid w:val="007C28A7"/>
    <w:rsid w:val="007D6A07"/>
    <w:rsid w:val="007D7566"/>
    <w:rsid w:val="007F0389"/>
    <w:rsid w:val="007F3701"/>
    <w:rsid w:val="007F7259"/>
    <w:rsid w:val="00800A71"/>
    <w:rsid w:val="00800D0D"/>
    <w:rsid w:val="00801CF0"/>
    <w:rsid w:val="008040A8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C0B52"/>
    <w:rsid w:val="008E6B1F"/>
    <w:rsid w:val="008F686C"/>
    <w:rsid w:val="0090404D"/>
    <w:rsid w:val="00904EBA"/>
    <w:rsid w:val="0091261A"/>
    <w:rsid w:val="00913E0B"/>
    <w:rsid w:val="009148DE"/>
    <w:rsid w:val="00916386"/>
    <w:rsid w:val="00930336"/>
    <w:rsid w:val="0093694C"/>
    <w:rsid w:val="00941E30"/>
    <w:rsid w:val="00943B96"/>
    <w:rsid w:val="00946424"/>
    <w:rsid w:val="009478EE"/>
    <w:rsid w:val="0095139C"/>
    <w:rsid w:val="00956A50"/>
    <w:rsid w:val="00973015"/>
    <w:rsid w:val="009777D9"/>
    <w:rsid w:val="00986821"/>
    <w:rsid w:val="00991B88"/>
    <w:rsid w:val="009A4E0F"/>
    <w:rsid w:val="009A5753"/>
    <w:rsid w:val="009A579D"/>
    <w:rsid w:val="009B0B50"/>
    <w:rsid w:val="009C1018"/>
    <w:rsid w:val="009C47DD"/>
    <w:rsid w:val="009D7147"/>
    <w:rsid w:val="009E24DE"/>
    <w:rsid w:val="009E3297"/>
    <w:rsid w:val="009F734F"/>
    <w:rsid w:val="009F7D81"/>
    <w:rsid w:val="00A00487"/>
    <w:rsid w:val="00A230E4"/>
    <w:rsid w:val="00A246B6"/>
    <w:rsid w:val="00A47E70"/>
    <w:rsid w:val="00A50CF0"/>
    <w:rsid w:val="00A52F6F"/>
    <w:rsid w:val="00A66C63"/>
    <w:rsid w:val="00A70BC7"/>
    <w:rsid w:val="00A72665"/>
    <w:rsid w:val="00A7671C"/>
    <w:rsid w:val="00A84550"/>
    <w:rsid w:val="00A90724"/>
    <w:rsid w:val="00AA0376"/>
    <w:rsid w:val="00AA2CBC"/>
    <w:rsid w:val="00AA49EB"/>
    <w:rsid w:val="00AB4631"/>
    <w:rsid w:val="00AB6981"/>
    <w:rsid w:val="00AC5820"/>
    <w:rsid w:val="00AD1CD8"/>
    <w:rsid w:val="00AD5BCE"/>
    <w:rsid w:val="00B05D84"/>
    <w:rsid w:val="00B10E9C"/>
    <w:rsid w:val="00B258BB"/>
    <w:rsid w:val="00B3074E"/>
    <w:rsid w:val="00B41AF9"/>
    <w:rsid w:val="00B51BA6"/>
    <w:rsid w:val="00B52828"/>
    <w:rsid w:val="00B5725C"/>
    <w:rsid w:val="00B67B97"/>
    <w:rsid w:val="00B7315D"/>
    <w:rsid w:val="00B75E77"/>
    <w:rsid w:val="00B9335B"/>
    <w:rsid w:val="00B968C8"/>
    <w:rsid w:val="00BA048E"/>
    <w:rsid w:val="00BA2CD7"/>
    <w:rsid w:val="00BA3EC5"/>
    <w:rsid w:val="00BA51D9"/>
    <w:rsid w:val="00BB1BF6"/>
    <w:rsid w:val="00BB5DFC"/>
    <w:rsid w:val="00BC3DB9"/>
    <w:rsid w:val="00BC40B1"/>
    <w:rsid w:val="00BD08E4"/>
    <w:rsid w:val="00BD279D"/>
    <w:rsid w:val="00BD5479"/>
    <w:rsid w:val="00BD6BB8"/>
    <w:rsid w:val="00BE4DD2"/>
    <w:rsid w:val="00BF1721"/>
    <w:rsid w:val="00BF517E"/>
    <w:rsid w:val="00C01A4C"/>
    <w:rsid w:val="00C10D23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95985"/>
    <w:rsid w:val="00C9778B"/>
    <w:rsid w:val="00C979AE"/>
    <w:rsid w:val="00CA3559"/>
    <w:rsid w:val="00CC1C39"/>
    <w:rsid w:val="00CC39F9"/>
    <w:rsid w:val="00CC4988"/>
    <w:rsid w:val="00CC5026"/>
    <w:rsid w:val="00CC63D6"/>
    <w:rsid w:val="00CC68D0"/>
    <w:rsid w:val="00CE0B19"/>
    <w:rsid w:val="00CE3B53"/>
    <w:rsid w:val="00CE7AF9"/>
    <w:rsid w:val="00CF1024"/>
    <w:rsid w:val="00CF39F2"/>
    <w:rsid w:val="00D00537"/>
    <w:rsid w:val="00D03582"/>
    <w:rsid w:val="00D03F9A"/>
    <w:rsid w:val="00D05437"/>
    <w:rsid w:val="00D06D51"/>
    <w:rsid w:val="00D12519"/>
    <w:rsid w:val="00D17487"/>
    <w:rsid w:val="00D235D8"/>
    <w:rsid w:val="00D24991"/>
    <w:rsid w:val="00D25A5F"/>
    <w:rsid w:val="00D34E67"/>
    <w:rsid w:val="00D45DAF"/>
    <w:rsid w:val="00D50255"/>
    <w:rsid w:val="00D52BD7"/>
    <w:rsid w:val="00D66520"/>
    <w:rsid w:val="00D7237E"/>
    <w:rsid w:val="00D86DC8"/>
    <w:rsid w:val="00DA0394"/>
    <w:rsid w:val="00DB3570"/>
    <w:rsid w:val="00DD0F43"/>
    <w:rsid w:val="00DD11FD"/>
    <w:rsid w:val="00DD53E1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336F3"/>
    <w:rsid w:val="00E34898"/>
    <w:rsid w:val="00E37029"/>
    <w:rsid w:val="00E716C1"/>
    <w:rsid w:val="00E717C5"/>
    <w:rsid w:val="00E77B87"/>
    <w:rsid w:val="00E814FE"/>
    <w:rsid w:val="00E83DFE"/>
    <w:rsid w:val="00E8742B"/>
    <w:rsid w:val="00E928D2"/>
    <w:rsid w:val="00E9504A"/>
    <w:rsid w:val="00EA6BD9"/>
    <w:rsid w:val="00EA7E97"/>
    <w:rsid w:val="00EB09B7"/>
    <w:rsid w:val="00EB40F5"/>
    <w:rsid w:val="00EC34D8"/>
    <w:rsid w:val="00EC51B2"/>
    <w:rsid w:val="00EE16C4"/>
    <w:rsid w:val="00EE7D7C"/>
    <w:rsid w:val="00F0098D"/>
    <w:rsid w:val="00F112F7"/>
    <w:rsid w:val="00F11469"/>
    <w:rsid w:val="00F173A4"/>
    <w:rsid w:val="00F25D98"/>
    <w:rsid w:val="00F300FB"/>
    <w:rsid w:val="00F637A3"/>
    <w:rsid w:val="00F73479"/>
    <w:rsid w:val="00F75DFD"/>
    <w:rsid w:val="00F76F15"/>
    <w:rsid w:val="00FA2C28"/>
    <w:rsid w:val="00FB4454"/>
    <w:rsid w:val="00FB6386"/>
    <w:rsid w:val="00FC18C8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FF84C0E"/>
  <w15:docId w15:val="{D9246F28-50CD-45C6-8F18-E52EDA99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8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23B96-34D2-4A40-92B0-62CCCAD2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2021-02-08T17:15:00Z</dcterms:created>
  <dcterms:modified xsi:type="dcterms:W3CDTF">2021-02-08T17:15:00Z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