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6A8732" w14:textId="7D215D09" w:rsidR="00467CE5" w:rsidRDefault="00467CE5" w:rsidP="002419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R5s210</w:t>
      </w:r>
      <w:r>
        <w:rPr>
          <w:b/>
          <w:i/>
          <w:noProof/>
          <w:sz w:val="28"/>
        </w:rPr>
        <w:t>202</w:t>
      </w:r>
      <w:r>
        <w:rPr>
          <w:b/>
          <w:i/>
          <w:noProof/>
          <w:sz w:val="28"/>
        </w:rPr>
        <w:fldChar w:fldCharType="end"/>
      </w:r>
    </w:p>
    <w:p w14:paraId="25D1506C" w14:textId="77777777" w:rsidR="00467CE5" w:rsidRDefault="00467CE5" w:rsidP="00467CE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7</w:t>
      </w:r>
      <w:r w:rsidRPr="00BA51D9">
        <w:rPr>
          <w:b/>
          <w:noProof/>
          <w:sz w:val="24"/>
        </w:rPr>
        <w:t>th Dec 20</w:t>
      </w:r>
      <w:r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C91500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6E6E7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2F5E5C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B90E1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D5207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0F73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2DCFF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C4A672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64A779" w14:textId="77777777" w:rsidR="001E41F3" w:rsidRPr="00410371" w:rsidRDefault="006E0519" w:rsidP="006E051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979B8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A43364" w14:textId="77777777" w:rsidR="001E41F3" w:rsidRPr="00410371" w:rsidRDefault="006E05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8D2DE4">
              <w:rPr>
                <w:b/>
                <w:noProof/>
                <w:sz w:val="28"/>
              </w:rPr>
              <w:t>4</w:t>
            </w:r>
            <w:r w:rsidR="00E145DE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2F54536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115D1B" w14:textId="529D4231" w:rsidR="001E41F3" w:rsidRPr="00A1055C" w:rsidRDefault="00467CE5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222DACD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4CEB14" w14:textId="2F3D41C3" w:rsidR="001E41F3" w:rsidRPr="00410371" w:rsidRDefault="006E0519" w:rsidP="006E0519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67CE5">
              <w:rPr>
                <w:b/>
                <w:noProof/>
                <w:sz w:val="28"/>
              </w:rPr>
              <w:t>6.0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E34D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2646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907D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1C905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7BF2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5E7E8A" w14:textId="77777777" w:rsidTr="00547111">
        <w:tc>
          <w:tcPr>
            <w:tcW w:w="9641" w:type="dxa"/>
            <w:gridSpan w:val="9"/>
          </w:tcPr>
          <w:p w14:paraId="02DB5B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293DE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7C1AE4" w14:textId="77777777" w:rsidTr="00A7671C">
        <w:tc>
          <w:tcPr>
            <w:tcW w:w="2835" w:type="dxa"/>
          </w:tcPr>
          <w:p w14:paraId="51389DD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40D59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2112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CA6F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2A02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AC08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D320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9510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AB9B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020510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CE16F59" w14:textId="77777777" w:rsidTr="00686F70">
        <w:trPr>
          <w:trHeight w:val="139"/>
        </w:trPr>
        <w:tc>
          <w:tcPr>
            <w:tcW w:w="9640" w:type="dxa"/>
            <w:gridSpan w:val="11"/>
          </w:tcPr>
          <w:p w14:paraId="42D267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DD1C9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796A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F28B77" w14:textId="77777777" w:rsidR="001E41F3" w:rsidRDefault="00E145DE" w:rsidP="006E0519">
            <w:pPr>
              <w:pStyle w:val="CRCoverPage"/>
              <w:spacing w:after="0"/>
              <w:rPr>
                <w:noProof/>
              </w:rPr>
            </w:pPr>
            <w:r w:rsidRPr="00E145DE">
              <w:t>Correction for 5GMM test case 9.1.4.1</w:t>
            </w:r>
          </w:p>
        </w:tc>
      </w:tr>
      <w:tr w:rsidR="001E41F3" w14:paraId="24DE32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9F78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D8A2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244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4C24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1DEE78" w14:textId="77777777" w:rsidR="001E41F3" w:rsidRDefault="006E0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</w:t>
            </w:r>
          </w:p>
        </w:tc>
      </w:tr>
      <w:tr w:rsidR="001E41F3" w14:paraId="55FDB8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0AFF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FF30BE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05E006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AB1B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3DB1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69B3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7783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EB5D58" w14:textId="77777777" w:rsidR="001E41F3" w:rsidRDefault="006E0519">
            <w:pPr>
              <w:pStyle w:val="CRCoverPage"/>
              <w:spacing w:after="0"/>
              <w:ind w:left="100"/>
              <w:rPr>
                <w:noProof/>
              </w:rPr>
            </w:pPr>
            <w:r w:rsidRPr="006E0519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568C7B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C2B40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80AC95" w14:textId="77777777" w:rsidR="001E41F3" w:rsidRDefault="00317F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E0519">
                <w:rPr>
                  <w:noProof/>
                </w:rPr>
                <w:t>2020</w:t>
              </w:r>
              <w:r w:rsidR="002160BA">
                <w:rPr>
                  <w:noProof/>
                </w:rPr>
                <w:t>-</w:t>
              </w:r>
              <w:r w:rsidR="006E0519">
                <w:rPr>
                  <w:noProof/>
                </w:rPr>
                <w:t>11</w:t>
              </w:r>
              <w:r w:rsidR="002160BA">
                <w:rPr>
                  <w:noProof/>
                </w:rPr>
                <w:t>-</w:t>
              </w:r>
              <w:r w:rsidR="00E1524F">
                <w:rPr>
                  <w:noProof/>
                </w:rPr>
                <w:t>24</w:t>
              </w:r>
            </w:fldSimple>
          </w:p>
        </w:tc>
      </w:tr>
      <w:tr w:rsidR="001E41F3" w14:paraId="390603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2010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13BE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7671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48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1F40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7E784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1031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71914F" w14:textId="77777777" w:rsidR="001E41F3" w:rsidRDefault="006E05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E03D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A0204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036D21" w14:textId="061104D2" w:rsidR="001E41F3" w:rsidRDefault="006E05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67CE5">
              <w:t>6</w:t>
            </w:r>
          </w:p>
        </w:tc>
      </w:tr>
      <w:tr w:rsidR="001E41F3" w14:paraId="0F5F07F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DA49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31C6E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A8487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F0A7B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22C9F6F" w14:textId="77777777" w:rsidTr="00547111">
        <w:tc>
          <w:tcPr>
            <w:tcW w:w="1843" w:type="dxa"/>
          </w:tcPr>
          <w:p w14:paraId="4BC0C1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C87B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24F" w14:paraId="3A42C7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ED6215" w14:textId="77777777" w:rsidR="00E1524F" w:rsidRDefault="00E1524F" w:rsidP="00E15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883BE" w14:textId="77777777" w:rsidR="00E1524F" w:rsidRDefault="00E1524F" w:rsidP="00E1524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>Incorrect USIM configuration number is mentioned in the MMI prompt</w:t>
            </w:r>
          </w:p>
        </w:tc>
      </w:tr>
      <w:tr w:rsidR="00E1524F" w14:paraId="00B4E8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6AFCD" w14:textId="77777777" w:rsidR="00E1524F" w:rsidRDefault="00E1524F" w:rsidP="00E152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C32024" w14:textId="77777777" w:rsidR="00E1524F" w:rsidRDefault="00E1524F" w:rsidP="00E152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24F" w14:paraId="144EF4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E5E3B" w14:textId="77777777" w:rsidR="00E1524F" w:rsidRDefault="00E1524F" w:rsidP="00E15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81D82C" w14:textId="77777777" w:rsidR="00E1524F" w:rsidRDefault="00E1524F" w:rsidP="00E1524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333333"/>
              </w:rPr>
              <w:t>Correct the MMI text</w:t>
            </w:r>
          </w:p>
        </w:tc>
      </w:tr>
      <w:tr w:rsidR="00E1524F" w14:paraId="3FD8404C" w14:textId="77777777" w:rsidTr="00DC457A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F403BD" w14:textId="77777777" w:rsidR="00E1524F" w:rsidRDefault="00E1524F" w:rsidP="00E152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02BAC" w14:textId="77777777" w:rsidR="00E1524F" w:rsidRDefault="00E1524F" w:rsidP="00E152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24F" w14:paraId="472862D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278324" w14:textId="77777777" w:rsidR="00E1524F" w:rsidRDefault="00E1524F" w:rsidP="00E15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DEECA0" w14:textId="77777777" w:rsidR="00E1524F" w:rsidRDefault="00E1524F" w:rsidP="00E152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operator may use incorrect USIM for this test case</w:t>
            </w:r>
          </w:p>
        </w:tc>
      </w:tr>
      <w:tr w:rsidR="00E1524F" w14:paraId="6591696F" w14:textId="77777777" w:rsidTr="00547111">
        <w:tc>
          <w:tcPr>
            <w:tcW w:w="2694" w:type="dxa"/>
            <w:gridSpan w:val="2"/>
          </w:tcPr>
          <w:p w14:paraId="73655641" w14:textId="77777777" w:rsidR="00E1524F" w:rsidRDefault="00E1524F" w:rsidP="00E152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AAEEA2" w14:textId="77777777" w:rsidR="00E1524F" w:rsidRDefault="00E1524F" w:rsidP="00E152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24F" w14:paraId="47953A9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86A417" w14:textId="77777777" w:rsidR="00E1524F" w:rsidRDefault="00E1524F" w:rsidP="00E15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1B4E3" w14:textId="77777777" w:rsidR="00E1524F" w:rsidRDefault="00E1524F" w:rsidP="00E1524F">
            <w:pPr>
              <w:pStyle w:val="CRCoverPage"/>
              <w:spacing w:after="0"/>
              <w:rPr>
                <w:noProof/>
              </w:rPr>
            </w:pPr>
            <w:r>
              <w:t>9.1.4.1.NR5GC</w:t>
            </w:r>
          </w:p>
        </w:tc>
      </w:tr>
      <w:tr w:rsidR="00E1524F" w14:paraId="527A32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56954" w14:textId="77777777" w:rsidR="00E1524F" w:rsidRDefault="00E1524F" w:rsidP="00E152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69760" w14:textId="77777777" w:rsidR="00E1524F" w:rsidRDefault="00E1524F" w:rsidP="00E152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24F" w14:paraId="225593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2B5F" w14:textId="77777777" w:rsidR="00E1524F" w:rsidRDefault="00E1524F" w:rsidP="00E15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1AB3D9" w14:textId="77777777" w:rsidR="00E1524F" w:rsidRDefault="00E1524F" w:rsidP="00E15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7291F5" w14:textId="77777777" w:rsidR="00E1524F" w:rsidRDefault="00E1524F" w:rsidP="00E15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561CE0" w14:textId="77777777" w:rsidR="00E1524F" w:rsidRDefault="00E1524F" w:rsidP="00E152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9E920C" w14:textId="77777777" w:rsidR="00E1524F" w:rsidRDefault="00E1524F" w:rsidP="00E152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524F" w14:paraId="076FC6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B579A" w14:textId="77777777" w:rsidR="00E1524F" w:rsidRDefault="00E1524F" w:rsidP="00E15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2C89AE" w14:textId="77777777" w:rsidR="00E1524F" w:rsidRDefault="00E1524F" w:rsidP="00E15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AD724" w14:textId="77777777" w:rsidR="00E1524F" w:rsidRDefault="00E1524F" w:rsidP="00E15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0C4E88" w14:textId="77777777" w:rsidR="00E1524F" w:rsidRDefault="00E1524F" w:rsidP="00E152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D71B3" w14:textId="77777777" w:rsidR="00E1524F" w:rsidRDefault="00E1524F" w:rsidP="00E152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24F" w14:paraId="64C7DB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BF65E" w14:textId="77777777" w:rsidR="00E1524F" w:rsidRDefault="00E1524F" w:rsidP="00E152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76477" w14:textId="77777777" w:rsidR="00E1524F" w:rsidRDefault="00E1524F" w:rsidP="00E15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60DC8" w14:textId="77777777" w:rsidR="00E1524F" w:rsidRDefault="00E1524F" w:rsidP="00E1524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DBA8DE" w14:textId="77777777" w:rsidR="00E1524F" w:rsidRDefault="00E1524F" w:rsidP="00E152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EA2630" w14:textId="77777777" w:rsidR="00E1524F" w:rsidRDefault="00E1524F" w:rsidP="00E1524F">
            <w:pPr>
              <w:pStyle w:val="CRCoverPage"/>
              <w:spacing w:after="0"/>
              <w:rPr>
                <w:noProof/>
              </w:rPr>
            </w:pPr>
          </w:p>
        </w:tc>
      </w:tr>
      <w:tr w:rsidR="00E1524F" w14:paraId="41473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406674" w14:textId="77777777" w:rsidR="00E1524F" w:rsidRDefault="00E1524F" w:rsidP="00E152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A7633B" w14:textId="77777777" w:rsidR="00E1524F" w:rsidRDefault="00E1524F" w:rsidP="00E15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96A846" w14:textId="77777777" w:rsidR="00E1524F" w:rsidRDefault="00E1524F" w:rsidP="00E15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C2571B" w14:textId="77777777" w:rsidR="00E1524F" w:rsidRDefault="00E1524F" w:rsidP="00E152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459D5" w14:textId="77777777" w:rsidR="00E1524F" w:rsidRDefault="00E1524F" w:rsidP="00E152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24F" w14:paraId="7EA0571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7D9D8" w14:textId="77777777" w:rsidR="00E1524F" w:rsidRDefault="00E1524F" w:rsidP="00E152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FD25D0" w14:textId="77777777" w:rsidR="00E1524F" w:rsidRDefault="00E1524F" w:rsidP="00E1524F">
            <w:pPr>
              <w:pStyle w:val="CRCoverPage"/>
              <w:spacing w:after="0"/>
              <w:rPr>
                <w:noProof/>
              </w:rPr>
            </w:pPr>
          </w:p>
        </w:tc>
      </w:tr>
      <w:tr w:rsidR="00E1524F" w14:paraId="341A0ED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399525" w14:textId="77777777" w:rsidR="00E1524F" w:rsidRDefault="00E1524F" w:rsidP="00E15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BA874" w14:textId="77777777" w:rsidR="00E1524F" w:rsidRDefault="00E1524F" w:rsidP="00E152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524F" w:rsidRPr="008863B9" w14:paraId="095387B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B8C18C" w14:textId="77777777" w:rsidR="00E1524F" w:rsidRPr="008863B9" w:rsidRDefault="00E1524F" w:rsidP="00E15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8E5F777" w14:textId="77777777" w:rsidR="00E1524F" w:rsidRPr="008863B9" w:rsidRDefault="00E1524F" w:rsidP="00E152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524F" w14:paraId="0E8E6E4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8B52FF" w14:textId="77777777" w:rsidR="00E1524F" w:rsidRDefault="00E1524F" w:rsidP="00E15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BEBB5" w14:textId="77777777" w:rsidR="00E1524F" w:rsidRDefault="00E1524F" w:rsidP="00E152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284B8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9E5DE9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9A412B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714744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2C2EC6E" w14:textId="77777777" w:rsidR="00E1524F" w:rsidRPr="00D950A2" w:rsidRDefault="003A22C0">
      <w:pPr>
        <w:pStyle w:val="TOC1"/>
        <w:rPr>
          <w:rFonts w:ascii="Calibri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1524F" w:rsidRPr="0023555C">
        <w:rPr>
          <w:rFonts w:cs="Arial"/>
          <w:iCs/>
        </w:rPr>
        <w:t>Table of Contents</w:t>
      </w:r>
      <w:r w:rsidR="00E1524F">
        <w:tab/>
      </w:r>
      <w:r w:rsidR="00E1524F">
        <w:fldChar w:fldCharType="begin"/>
      </w:r>
      <w:r w:rsidR="00E1524F">
        <w:instrText xml:space="preserve"> PAGEREF _Toc57147447 \h </w:instrText>
      </w:r>
      <w:r w:rsidR="00E1524F">
        <w:fldChar w:fldCharType="separate"/>
      </w:r>
      <w:r w:rsidR="00E1524F">
        <w:t>2</w:t>
      </w:r>
      <w:r w:rsidR="00E1524F">
        <w:fldChar w:fldCharType="end"/>
      </w:r>
    </w:p>
    <w:p w14:paraId="6AF521AF" w14:textId="77777777" w:rsidR="00E1524F" w:rsidRPr="00D950A2" w:rsidRDefault="00E1524F">
      <w:pPr>
        <w:pStyle w:val="TOC1"/>
        <w:rPr>
          <w:rFonts w:ascii="Calibri" w:hAnsi="Calibri"/>
          <w:szCs w:val="22"/>
          <w:lang w:val="en-US"/>
        </w:rPr>
      </w:pPr>
      <w:r w:rsidRPr="0023555C">
        <w:rPr>
          <w:b/>
          <w:lang w:eastAsia="ja-JP"/>
        </w:rPr>
        <w:t>1</w:t>
      </w:r>
      <w:r w:rsidRPr="00D950A2">
        <w:rPr>
          <w:rFonts w:ascii="Calibri" w:hAnsi="Calibri"/>
          <w:szCs w:val="22"/>
          <w:lang w:val="en-US"/>
        </w:rPr>
        <w:tab/>
      </w:r>
      <w:r w:rsidRPr="0023555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_Toc57147448 \h </w:instrText>
      </w:r>
      <w:r>
        <w:fldChar w:fldCharType="separate"/>
      </w:r>
      <w:r>
        <w:t>3</w:t>
      </w:r>
      <w:r>
        <w:fldChar w:fldCharType="end"/>
      </w:r>
    </w:p>
    <w:p w14:paraId="591A1BBA" w14:textId="77777777" w:rsidR="00E1524F" w:rsidRPr="00D950A2" w:rsidRDefault="00E1524F">
      <w:pPr>
        <w:pStyle w:val="TOC1"/>
        <w:rPr>
          <w:rFonts w:ascii="Calibri" w:hAnsi="Calibri"/>
          <w:szCs w:val="22"/>
          <w:lang w:val="en-US"/>
        </w:rPr>
      </w:pPr>
      <w:r w:rsidRPr="0023555C">
        <w:rPr>
          <w:b/>
        </w:rPr>
        <w:t>2</w:t>
      </w:r>
      <w:r w:rsidRPr="00D950A2">
        <w:rPr>
          <w:rFonts w:ascii="Calibri" w:hAnsi="Calibri"/>
          <w:szCs w:val="22"/>
          <w:lang w:val="en-US"/>
        </w:rPr>
        <w:tab/>
      </w:r>
      <w:r w:rsidRPr="0023555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_Toc57147449 \h </w:instrText>
      </w:r>
      <w:r>
        <w:fldChar w:fldCharType="separate"/>
      </w:r>
      <w:r>
        <w:t>3</w:t>
      </w:r>
      <w:r>
        <w:fldChar w:fldCharType="end"/>
      </w:r>
    </w:p>
    <w:p w14:paraId="59A690CD" w14:textId="77777777" w:rsidR="00E1524F" w:rsidRPr="00D950A2" w:rsidRDefault="00E1524F">
      <w:pPr>
        <w:pStyle w:val="TOC2"/>
        <w:rPr>
          <w:rFonts w:ascii="Calibri" w:hAnsi="Calibri"/>
          <w:sz w:val="22"/>
          <w:szCs w:val="22"/>
          <w:lang w:val="en-US"/>
        </w:rPr>
      </w:pPr>
      <w:r>
        <w:t>2.1</w:t>
      </w:r>
      <w:r w:rsidRPr="0023555C">
        <w:rPr>
          <w:b/>
          <w:lang w:val="pt-BR"/>
        </w:rPr>
        <w:t xml:space="preserve"> Change </w:t>
      </w:r>
      <w:r w:rsidRPr="0023555C">
        <w:rPr>
          <w:b/>
          <w:lang w:val="pt-BR" w:eastAsia="zh-CN"/>
        </w:rPr>
        <w:t>1</w:t>
      </w:r>
      <w:r>
        <w:tab/>
      </w:r>
      <w:r>
        <w:fldChar w:fldCharType="begin"/>
      </w:r>
      <w:r>
        <w:instrText xml:space="preserve"> PAGEREF _Toc57147450 \h </w:instrText>
      </w:r>
      <w:r>
        <w:fldChar w:fldCharType="separate"/>
      </w:r>
      <w:r>
        <w:t>3</w:t>
      </w:r>
      <w:r>
        <w:fldChar w:fldCharType="end"/>
      </w:r>
    </w:p>
    <w:p w14:paraId="660DE754" w14:textId="7777777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3E708012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7147448"/>
      <w:r>
        <w:rPr>
          <w:b/>
          <w:lang w:eastAsia="ja-JP"/>
        </w:rPr>
        <w:t>Overview</w:t>
      </w:r>
      <w:bookmarkEnd w:id="2"/>
      <w:bookmarkEnd w:id="3"/>
    </w:p>
    <w:p w14:paraId="7CEE045B" w14:textId="77777777" w:rsidR="00E769B0" w:rsidRDefault="00E769B0" w:rsidP="00E769B0">
      <w:pPr>
        <w:rPr>
          <w:lang w:eastAsia="ja-JP"/>
        </w:rPr>
      </w:pPr>
    </w:p>
    <w:p w14:paraId="522A24BF" w14:textId="77777777" w:rsidR="00E769B0" w:rsidRDefault="00E769B0" w:rsidP="00E769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iwd-TTCN3-B2019-06_D</w:t>
      </w:r>
      <w:r>
        <w:rPr>
          <w:rFonts w:cs="Arial"/>
        </w:rPr>
        <w:t>20</w:t>
      </w:r>
      <w:r w:rsidRPr="00883A39">
        <w:rPr>
          <w:rFonts w:cs="Arial"/>
        </w:rPr>
        <w:t>wk</w:t>
      </w:r>
      <w:r>
        <w:rPr>
          <w:rFonts w:cs="Arial"/>
        </w:rPr>
        <w:t>38 related to the title of this CR.</w:t>
      </w:r>
    </w:p>
    <w:p w14:paraId="35D09FCF" w14:textId="77777777" w:rsidR="00E769B0" w:rsidRDefault="00E769B0" w:rsidP="00E769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E769B0">
        <w:rPr>
          <w:rFonts w:cs="Arial"/>
          <w:sz w:val="24"/>
          <w:lang w:eastAsia="ja-JP"/>
        </w:rPr>
        <w:t>Shaun Harry</w:t>
      </w:r>
      <w:r w:rsidRPr="00E769B0">
        <w:rPr>
          <w:rFonts w:cs="Arial"/>
          <w:sz w:val="24"/>
          <w:lang w:eastAsia="ja-JP"/>
        </w:rPr>
        <w:br/>
      </w:r>
      <w:r w:rsidRPr="00E769B0">
        <w:rPr>
          <w:rFonts w:cs="Arial"/>
          <w:b/>
          <w:lang w:eastAsia="ja-JP"/>
        </w:rPr>
        <w:tab/>
      </w:r>
      <w:r w:rsidRPr="00E769B0">
        <w:rPr>
          <w:rFonts w:cs="Arial"/>
          <w:lang w:eastAsia="ja-JP"/>
        </w:rPr>
        <w:t>shaun.harry@keysight.com</w:t>
      </w:r>
    </w:p>
    <w:p w14:paraId="1F8F9BAC" w14:textId="77777777" w:rsidR="00E769B0" w:rsidRPr="00E769B0" w:rsidRDefault="00E769B0" w:rsidP="00E769B0">
      <w:pPr>
        <w:rPr>
          <w:lang w:eastAsia="ja-JP"/>
        </w:rPr>
      </w:pPr>
    </w:p>
    <w:p w14:paraId="6353D64C" w14:textId="77777777" w:rsidR="00D13B10" w:rsidRDefault="003A22C0" w:rsidP="00D13B1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7147449"/>
      <w:r w:rsidRPr="00854C55">
        <w:rPr>
          <w:b/>
        </w:rPr>
        <w:t>Corrections required</w:t>
      </w:r>
      <w:bookmarkEnd w:id="4"/>
      <w:bookmarkEnd w:id="5"/>
      <w:bookmarkEnd w:id="6"/>
    </w:p>
    <w:p w14:paraId="22510005" w14:textId="77777777" w:rsidR="00E145DE" w:rsidRDefault="008D2DE4" w:rsidP="00E145DE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57147450"/>
      <w:r>
        <w:t>2.1</w:t>
      </w:r>
      <w:bookmarkStart w:id="8" w:name="_Toc42503965"/>
      <w:bookmarkStart w:id="9" w:name="_Toc5563"/>
      <w:bookmarkStart w:id="10" w:name="_Toc122434493"/>
      <w:bookmarkStart w:id="11" w:name="_Toc295288970"/>
      <w:bookmarkStart w:id="12" w:name="_Toc325725665"/>
      <w:bookmarkStart w:id="13" w:name="_Toc56525950"/>
      <w:r w:rsidR="00E145DE" w:rsidRPr="00E145DE">
        <w:rPr>
          <w:b/>
          <w:lang w:val="pt-BR"/>
        </w:rPr>
        <w:t xml:space="preserve"> </w:t>
      </w:r>
      <w:r w:rsidR="00E145DE">
        <w:rPr>
          <w:b/>
          <w:lang w:val="pt-BR"/>
        </w:rPr>
        <w:t xml:space="preserve">Change </w:t>
      </w:r>
      <w:r w:rsidR="00E145DE">
        <w:rPr>
          <w:rFonts w:hint="eastAsia"/>
          <w:b/>
          <w:lang w:val="pt-BR" w:eastAsia="zh-CN"/>
        </w:rPr>
        <w:t>1</w:t>
      </w:r>
      <w:bookmarkEnd w:id="7"/>
      <w:bookmarkEnd w:id="8"/>
      <w:bookmarkEnd w:id="9"/>
      <w:bookmarkEnd w:id="13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145DE" w14:paraId="332C1937" w14:textId="77777777" w:rsidTr="00D950A2">
        <w:trPr>
          <w:trHeight w:val="447"/>
        </w:trPr>
        <w:tc>
          <w:tcPr>
            <w:tcW w:w="1985" w:type="dxa"/>
          </w:tcPr>
          <w:p w14:paraId="187A9490" w14:textId="77777777" w:rsidR="00E145DE" w:rsidRDefault="00E145DE" w:rsidP="00D950A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1A21C80" w14:textId="77777777" w:rsidR="00E145DE" w:rsidRDefault="00E145DE" w:rsidP="00D950A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80491E">
              <w:rPr>
                <w:rFonts w:ascii="Arial" w:hAnsi="Arial" w:cs="Arial"/>
                <w:lang w:eastAsia="zh-CN"/>
              </w:rPr>
              <w:t>f_TC_9_1_4_1_NR5GC</w:t>
            </w:r>
            <w:r>
              <w:rPr>
                <w:rFonts w:ascii="Arial" w:hAnsi="Arial" w:cs="Arial"/>
                <w:lang w:val="en-US" w:eastAsia="zh-CN"/>
              </w:rPr>
              <w:t>()</w:t>
            </w:r>
          </w:p>
        </w:tc>
      </w:tr>
      <w:tr w:rsidR="00E145DE" w14:paraId="6CB9CFE5" w14:textId="77777777" w:rsidTr="00D950A2">
        <w:trPr>
          <w:trHeight w:val="452"/>
        </w:trPr>
        <w:tc>
          <w:tcPr>
            <w:tcW w:w="1985" w:type="dxa"/>
          </w:tcPr>
          <w:p w14:paraId="3DD02E18" w14:textId="77777777" w:rsidR="00E145DE" w:rsidRDefault="00E145DE" w:rsidP="00D950A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68523C2" w14:textId="77777777" w:rsidR="00E145DE" w:rsidRDefault="00E145DE" w:rsidP="00D950A2">
            <w:pPr>
              <w:pStyle w:val="NormalWeb"/>
              <w:wordWrap w:val="0"/>
              <w:spacing w:after="0"/>
              <w:rPr>
                <w:rFonts w:ascii="Arial" w:hAnsi="Arial" w:cs="Arial"/>
                <w:sz w:val="20"/>
                <w:lang w:eastAsia="zh-CN"/>
              </w:rPr>
            </w:pPr>
            <w:r>
              <w:rPr>
                <w:rFonts w:ascii="Arial" w:hAnsi="Arial" w:cs="Arial"/>
                <w:sz w:val="20"/>
                <w:lang w:eastAsia="zh-CN"/>
              </w:rPr>
              <w:t>Incorrect USIM configuration number is mentioned in the MMI prompt</w:t>
            </w:r>
          </w:p>
        </w:tc>
      </w:tr>
      <w:tr w:rsidR="00E145DE" w14:paraId="6C15D07A" w14:textId="77777777" w:rsidTr="00D950A2">
        <w:trPr>
          <w:trHeight w:val="90"/>
        </w:trPr>
        <w:tc>
          <w:tcPr>
            <w:tcW w:w="1985" w:type="dxa"/>
          </w:tcPr>
          <w:p w14:paraId="2F697F4D" w14:textId="77777777" w:rsidR="00E145DE" w:rsidRDefault="00E145DE" w:rsidP="00D950A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D45713B" w14:textId="77777777" w:rsidR="00E145DE" w:rsidRDefault="00E145DE" w:rsidP="00D950A2">
            <w:pPr>
              <w:pStyle w:val="NormalWeb"/>
              <w:wordWrap w:val="0"/>
              <w:spacing w:after="0"/>
              <w:rPr>
                <w:rFonts w:ascii="Arial" w:hAnsi="Arial" w:cs="Arial" w:hint="eastAsia"/>
                <w:sz w:val="20"/>
                <w:lang w:eastAsia="zh-CN"/>
              </w:rPr>
            </w:pPr>
            <w:r>
              <w:rPr>
                <w:rFonts w:ascii="Arial" w:hAnsi="Arial" w:cs="Arial"/>
                <w:color w:val="333333"/>
                <w:sz w:val="20"/>
              </w:rPr>
              <w:t>Correct the MMI text</w:t>
            </w:r>
          </w:p>
        </w:tc>
      </w:tr>
      <w:tr w:rsidR="00E145DE" w14:paraId="08F277E5" w14:textId="77777777" w:rsidTr="00D950A2">
        <w:trPr>
          <w:trHeight w:val="239"/>
        </w:trPr>
        <w:tc>
          <w:tcPr>
            <w:tcW w:w="1985" w:type="dxa"/>
          </w:tcPr>
          <w:p w14:paraId="1BEBD5D4" w14:textId="77777777" w:rsidR="00E145DE" w:rsidRDefault="00E145DE" w:rsidP="00D950A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176E315" w14:textId="77777777" w:rsidR="00E145DE" w:rsidRDefault="00E145DE" w:rsidP="00D950A2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80491E">
              <w:rPr>
                <w:rFonts w:ascii="Arial" w:hAnsi="Arial" w:cs="Arial"/>
                <w:lang w:val="en-US" w:eastAsia="zh-CN"/>
              </w:rPr>
              <w:t>ConfigurationUpdate_NR5GC.ttcn</w:t>
            </w:r>
          </w:p>
        </w:tc>
      </w:tr>
      <w:tr w:rsidR="00E145DE" w14:paraId="73093FCB" w14:textId="77777777" w:rsidTr="00D950A2">
        <w:tc>
          <w:tcPr>
            <w:tcW w:w="1985" w:type="dxa"/>
          </w:tcPr>
          <w:p w14:paraId="58EE48CF" w14:textId="77777777" w:rsidR="00E145DE" w:rsidRDefault="00E145DE" w:rsidP="00D950A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86C0504" w14:textId="77777777" w:rsidR="00E145DE" w:rsidRDefault="00E145DE" w:rsidP="00D950A2">
            <w:pPr>
              <w:rPr>
                <w:rFonts w:ascii="Arial" w:hAnsi="Arial"/>
                <w:highlight w:val="cyan"/>
              </w:rPr>
            </w:pPr>
          </w:p>
        </w:tc>
      </w:tr>
    </w:tbl>
    <w:p w14:paraId="44E14AAD" w14:textId="77777777" w:rsidR="00E145DE" w:rsidRDefault="00E145DE" w:rsidP="00E145DE">
      <w:pPr>
        <w:rPr>
          <w:lang w:val="en-US" w:eastAsia="zh-CN"/>
        </w:rPr>
      </w:pPr>
    </w:p>
    <w:p w14:paraId="11FAB979" w14:textId="77777777" w:rsidR="00E145DE" w:rsidRDefault="00E145DE" w:rsidP="00E145D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</w:t>
      </w:r>
    </w:p>
    <w:p w14:paraId="5AAA1CA4" w14:textId="77777777" w:rsidR="00E145DE" w:rsidRPr="0080491E" w:rsidRDefault="00E145DE" w:rsidP="00E145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bCs/>
          <w:lang w:eastAsia="en-GB"/>
        </w:rPr>
      </w:pPr>
      <w:r>
        <w:rPr>
          <w:rFonts w:ascii="Arial" w:hAnsi="Arial" w:cs="Arial" w:hint="eastAsia"/>
          <w:bCs/>
          <w:lang w:eastAsia="en-GB"/>
        </w:rPr>
        <w:t xml:space="preserve">  </w:t>
      </w:r>
      <w:r w:rsidRPr="0080491E">
        <w:rPr>
          <w:rFonts w:ascii="Arial" w:hAnsi="Arial" w:cs="Arial"/>
          <w:bCs/>
          <w:lang w:eastAsia="en-GB"/>
        </w:rPr>
        <w:t xml:space="preserve">  function f_TC_9_1_4_1_NR5GC() runs on NR5GC_PTC</w:t>
      </w:r>
    </w:p>
    <w:p w14:paraId="4B199692" w14:textId="77777777" w:rsidR="00E145DE" w:rsidRPr="0080491E" w:rsidRDefault="00E145DE" w:rsidP="00E145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bCs/>
          <w:lang w:eastAsia="en-GB"/>
        </w:rPr>
      </w:pPr>
      <w:r w:rsidRPr="0080491E">
        <w:rPr>
          <w:rFonts w:ascii="Arial" w:hAnsi="Arial" w:cs="Arial"/>
          <w:bCs/>
          <w:lang w:eastAsia="en-GB"/>
        </w:rPr>
        <w:t xml:space="preserve">  { // Generic UE configuration update / New 5G-GUTI, NITZ, registration requested, Network slicing indication, New Allowed NSSAI /</w:t>
      </w:r>
    </w:p>
    <w:p w14:paraId="2FB23475" w14:textId="77777777" w:rsidR="00E145DE" w:rsidRPr="0080491E" w:rsidRDefault="00E145DE" w:rsidP="00E145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bCs/>
          <w:lang w:eastAsia="en-GB"/>
        </w:rPr>
      </w:pPr>
      <w:r w:rsidRPr="0080491E">
        <w:rPr>
          <w:rFonts w:ascii="Arial" w:hAnsi="Arial" w:cs="Arial"/>
          <w:bCs/>
          <w:lang w:eastAsia="en-GB"/>
        </w:rPr>
        <w:t xml:space="preserve">    // acknowledgement from the UE</w:t>
      </w:r>
    </w:p>
    <w:p w14:paraId="6293490A" w14:textId="77777777" w:rsidR="00E145DE" w:rsidRPr="0080491E" w:rsidRDefault="00E145DE" w:rsidP="00E145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bCs/>
          <w:lang w:eastAsia="en-GB"/>
        </w:rPr>
      </w:pPr>
      <w:r w:rsidRPr="0080491E">
        <w:rPr>
          <w:rFonts w:ascii="Arial" w:hAnsi="Arial" w:cs="Arial"/>
          <w:bCs/>
          <w:lang w:eastAsia="en-GB"/>
        </w:rPr>
        <w:t xml:space="preserve">    var NR_CellId_Type v_NGC_NASCellA := f_NR5GC_MapNASCell(ngc_CellA, NG_CellsOnDifferentPLMN);</w:t>
      </w:r>
    </w:p>
    <w:p w14:paraId="4765EAFC" w14:textId="77777777" w:rsidR="00E145DE" w:rsidRPr="0080491E" w:rsidRDefault="00E145DE" w:rsidP="00E145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bCs/>
          <w:lang w:eastAsia="en-GB"/>
        </w:rPr>
      </w:pPr>
      <w:r w:rsidRPr="0080491E">
        <w:rPr>
          <w:rFonts w:ascii="Arial" w:hAnsi="Arial" w:cs="Arial"/>
          <w:bCs/>
          <w:lang w:eastAsia="en-GB"/>
        </w:rPr>
        <w:t xml:space="preserve">    var NR_CellId_Type v_NGC_NASCellG := f_NR5GC_MapNASCell(ngc_CellG, NG_CellsOnDifferentPLMN);</w:t>
      </w:r>
    </w:p>
    <w:p w14:paraId="2BF4A408" w14:textId="77777777" w:rsidR="00E145DE" w:rsidRPr="0080491E" w:rsidRDefault="00E145DE" w:rsidP="00E145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bCs/>
          <w:lang w:eastAsia="en-GB"/>
        </w:rPr>
      </w:pPr>
      <w:r w:rsidRPr="0080491E">
        <w:rPr>
          <w:rFonts w:ascii="Arial" w:hAnsi="Arial" w:cs="Arial"/>
          <w:bCs/>
          <w:lang w:eastAsia="en-GB"/>
        </w:rPr>
        <w:t xml:space="preserve">    </w:t>
      </w:r>
    </w:p>
    <w:p w14:paraId="6345A29E" w14:textId="77777777" w:rsidR="00E145DE" w:rsidRPr="0080491E" w:rsidRDefault="00E145DE" w:rsidP="00E145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bCs/>
          <w:lang w:eastAsia="en-GB"/>
        </w:rPr>
      </w:pPr>
      <w:r w:rsidRPr="0080491E">
        <w:rPr>
          <w:rFonts w:ascii="Arial" w:hAnsi="Arial" w:cs="Arial"/>
          <w:bCs/>
          <w:lang w:eastAsia="en-GB"/>
        </w:rPr>
        <w:t xml:space="preserve">    f_NR5GC_Init_NAS(NR_4, NG_CellsOnDifferentPLMN);</w:t>
      </w:r>
    </w:p>
    <w:p w14:paraId="017C6DD4" w14:textId="77777777" w:rsidR="00E145DE" w:rsidRPr="0080491E" w:rsidRDefault="00E145DE" w:rsidP="00E145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bCs/>
          <w:lang w:eastAsia="en-GB"/>
        </w:rPr>
      </w:pPr>
    </w:p>
    <w:p w14:paraId="1D8E1D1C" w14:textId="77777777" w:rsidR="00E145DE" w:rsidRPr="0080491E" w:rsidRDefault="00E145DE" w:rsidP="00E145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bCs/>
          <w:lang w:eastAsia="en-GB"/>
        </w:rPr>
      </w:pPr>
      <w:r w:rsidRPr="0080491E">
        <w:rPr>
          <w:rFonts w:ascii="Arial" w:hAnsi="Arial" w:cs="Arial"/>
          <w:bCs/>
          <w:lang w:eastAsia="en-GB"/>
        </w:rPr>
        <w:t xml:space="preserve">    //Create and configure cell</w:t>
      </w:r>
    </w:p>
    <w:p w14:paraId="6FFF6C66" w14:textId="77777777" w:rsidR="00E145DE" w:rsidRPr="0080491E" w:rsidRDefault="00E145DE" w:rsidP="00E145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bCs/>
          <w:lang w:eastAsia="en-GB"/>
        </w:rPr>
      </w:pPr>
      <w:r w:rsidRPr="0080491E">
        <w:rPr>
          <w:rFonts w:ascii="Arial" w:hAnsi="Arial" w:cs="Arial"/>
          <w:bCs/>
          <w:lang w:eastAsia="en-GB"/>
        </w:rPr>
        <w:t xml:space="preserve">    f_NR_CellConfig_Def(v_NGC_NASCellA);</w:t>
      </w:r>
    </w:p>
    <w:p w14:paraId="34EE775C" w14:textId="77777777" w:rsidR="00E145DE" w:rsidRPr="0080491E" w:rsidRDefault="00E145DE" w:rsidP="00E145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bCs/>
          <w:lang w:eastAsia="en-GB"/>
        </w:rPr>
      </w:pPr>
      <w:r w:rsidRPr="0080491E">
        <w:rPr>
          <w:rFonts w:ascii="Arial" w:hAnsi="Arial" w:cs="Arial"/>
          <w:bCs/>
          <w:lang w:eastAsia="en-GB"/>
        </w:rPr>
        <w:t xml:space="preserve">    f_NR_CellConfig_Def(v_NGC_NASCellG);</w:t>
      </w:r>
    </w:p>
    <w:p w14:paraId="3B65CEAD" w14:textId="77777777" w:rsidR="00E145DE" w:rsidRPr="0080491E" w:rsidRDefault="00E145DE" w:rsidP="00E145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bCs/>
          <w:lang w:eastAsia="en-GB"/>
        </w:rPr>
      </w:pPr>
      <w:r w:rsidRPr="0080491E">
        <w:rPr>
          <w:rFonts w:ascii="Arial" w:hAnsi="Arial" w:cs="Arial"/>
          <w:bCs/>
          <w:lang w:eastAsia="en-GB"/>
        </w:rPr>
        <w:t xml:space="preserve">    </w:t>
      </w:r>
    </w:p>
    <w:p w14:paraId="4BB69CE9" w14:textId="77777777" w:rsidR="00E145DE" w:rsidRPr="0080491E" w:rsidRDefault="00E145DE" w:rsidP="00E145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bCs/>
          <w:lang w:eastAsia="en-GB"/>
        </w:rPr>
      </w:pPr>
      <w:r w:rsidRPr="0080491E">
        <w:rPr>
          <w:rFonts w:ascii="Arial" w:hAnsi="Arial" w:cs="Arial"/>
          <w:bCs/>
          <w:lang w:eastAsia="en-GB"/>
        </w:rPr>
        <w:t xml:space="preserve">    //The UE is equipped with a USIM configuration as defined in TS 38.508-1 [4] Table 6.4.1-22 @sic R5-203772 sic@</w:t>
      </w:r>
    </w:p>
    <w:p w14:paraId="37AE7D39" w14:textId="77777777" w:rsidR="00E145DE" w:rsidRPr="0080491E" w:rsidRDefault="00E145DE" w:rsidP="00E145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bCs/>
          <w:lang w:eastAsia="en-GB"/>
        </w:rPr>
      </w:pPr>
      <w:r w:rsidRPr="0080491E">
        <w:rPr>
          <w:rFonts w:ascii="Arial" w:hAnsi="Arial" w:cs="Arial"/>
          <w:bCs/>
          <w:lang w:eastAsia="en-GB"/>
        </w:rPr>
        <w:t xml:space="preserve">    f_UT_USIM_Insert (UT, "USIM Configuration </w:t>
      </w:r>
      <w:r w:rsidRPr="0080491E">
        <w:rPr>
          <w:rFonts w:ascii="Arial" w:hAnsi="Arial" w:cs="Arial"/>
          <w:bCs/>
          <w:highlight w:val="yellow"/>
          <w:lang w:eastAsia="en-GB"/>
        </w:rPr>
        <w:t>17</w:t>
      </w:r>
      <w:r w:rsidRPr="0080491E">
        <w:rPr>
          <w:rFonts w:ascii="Arial" w:hAnsi="Arial" w:cs="Arial"/>
          <w:bCs/>
          <w:lang w:eastAsia="en-GB"/>
        </w:rPr>
        <w:t xml:space="preserve"> specified in Table 6.4.1-22 TS 38.508-1");</w:t>
      </w:r>
    </w:p>
    <w:p w14:paraId="3C06C0BC" w14:textId="77777777" w:rsidR="00E145DE" w:rsidRPr="0080491E" w:rsidRDefault="00E145DE" w:rsidP="00E145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bCs/>
          <w:lang w:eastAsia="en-GB"/>
        </w:rPr>
      </w:pPr>
    </w:p>
    <w:p w14:paraId="6A1CBBA5" w14:textId="77777777" w:rsidR="00E145DE" w:rsidRPr="0080491E" w:rsidRDefault="00E145DE" w:rsidP="00E145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bCs/>
          <w:lang w:eastAsia="en-GB"/>
        </w:rPr>
      </w:pPr>
      <w:r w:rsidRPr="0080491E">
        <w:rPr>
          <w:rFonts w:ascii="Arial" w:hAnsi="Arial" w:cs="Arial"/>
          <w:bCs/>
          <w:lang w:eastAsia="en-GB"/>
        </w:rPr>
        <w:t xml:space="preserve">    f_NR5GC_Preamble (v_NGC_NASCellA, STATE_CONNECTED_3A);</w:t>
      </w:r>
    </w:p>
    <w:p w14:paraId="6B57907D" w14:textId="77777777" w:rsidR="00E145DE" w:rsidRPr="0080491E" w:rsidRDefault="00E145DE" w:rsidP="00E145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bCs/>
          <w:lang w:eastAsia="en-GB"/>
        </w:rPr>
      </w:pPr>
      <w:r w:rsidRPr="0080491E">
        <w:rPr>
          <w:rFonts w:ascii="Arial" w:hAnsi="Arial" w:cs="Arial"/>
          <w:bCs/>
          <w:lang w:eastAsia="en-GB"/>
        </w:rPr>
        <w:t xml:space="preserve">    f_NR_TestBody_Set(true);</w:t>
      </w:r>
    </w:p>
    <w:p w14:paraId="194F0CAA" w14:textId="77777777" w:rsidR="00E145DE" w:rsidRPr="0080491E" w:rsidRDefault="00E145DE" w:rsidP="00E145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bCs/>
          <w:lang w:eastAsia="en-GB"/>
        </w:rPr>
      </w:pPr>
      <w:r w:rsidRPr="0080491E">
        <w:rPr>
          <w:rFonts w:ascii="Arial" w:hAnsi="Arial" w:cs="Arial"/>
          <w:bCs/>
          <w:lang w:eastAsia="en-GB"/>
        </w:rPr>
        <w:t xml:space="preserve">    </w:t>
      </w:r>
    </w:p>
    <w:p w14:paraId="08A595FA" w14:textId="77777777" w:rsidR="00E145DE" w:rsidRPr="0080491E" w:rsidRDefault="00E145DE" w:rsidP="00E145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bCs/>
          <w:lang w:eastAsia="en-GB"/>
        </w:rPr>
      </w:pPr>
      <w:r w:rsidRPr="0080491E">
        <w:rPr>
          <w:rFonts w:ascii="Arial" w:hAnsi="Arial" w:cs="Arial"/>
          <w:bCs/>
          <w:lang w:eastAsia="en-GB"/>
        </w:rPr>
        <w:t xml:space="preserve">    fl_TC_9_1_4_1_TestBody();</w:t>
      </w:r>
    </w:p>
    <w:p w14:paraId="53773E7C" w14:textId="77777777" w:rsidR="00E145DE" w:rsidRPr="0080491E" w:rsidRDefault="00E145DE" w:rsidP="00E145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bCs/>
          <w:lang w:eastAsia="en-GB"/>
        </w:rPr>
      </w:pPr>
      <w:r w:rsidRPr="0080491E">
        <w:rPr>
          <w:rFonts w:ascii="Arial" w:hAnsi="Arial" w:cs="Arial"/>
          <w:bCs/>
          <w:lang w:eastAsia="en-GB"/>
        </w:rPr>
        <w:t xml:space="preserve">    </w:t>
      </w:r>
    </w:p>
    <w:p w14:paraId="20A4EA66" w14:textId="77777777" w:rsidR="00E145DE" w:rsidRPr="0080491E" w:rsidRDefault="00E145DE" w:rsidP="00E145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bCs/>
          <w:lang w:eastAsia="en-GB"/>
        </w:rPr>
      </w:pPr>
      <w:r w:rsidRPr="0080491E">
        <w:rPr>
          <w:rFonts w:ascii="Arial" w:hAnsi="Arial" w:cs="Arial"/>
          <w:bCs/>
          <w:lang w:eastAsia="en-GB"/>
        </w:rPr>
        <w:t xml:space="preserve">    f_NR_TestBody_Set(false);</w:t>
      </w:r>
    </w:p>
    <w:p w14:paraId="71C10C3D" w14:textId="77777777" w:rsidR="00E145DE" w:rsidRPr="0080491E" w:rsidRDefault="00E145DE" w:rsidP="00E145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bCs/>
          <w:lang w:eastAsia="en-GB"/>
        </w:rPr>
      </w:pPr>
      <w:r w:rsidRPr="0080491E">
        <w:rPr>
          <w:rFonts w:ascii="Arial" w:hAnsi="Arial" w:cs="Arial"/>
          <w:bCs/>
          <w:lang w:eastAsia="en-GB"/>
        </w:rPr>
        <w:t xml:space="preserve">    </w:t>
      </w:r>
    </w:p>
    <w:p w14:paraId="15FF816A" w14:textId="77777777" w:rsidR="00E145DE" w:rsidRPr="0080491E" w:rsidRDefault="00E145DE" w:rsidP="00E145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bCs/>
          <w:lang w:eastAsia="en-GB"/>
        </w:rPr>
      </w:pPr>
      <w:r w:rsidRPr="0080491E">
        <w:rPr>
          <w:rFonts w:ascii="Arial" w:hAnsi="Arial" w:cs="Arial"/>
          <w:bCs/>
          <w:lang w:eastAsia="en-GB"/>
        </w:rPr>
        <w:t xml:space="preserve">    // Delete Configured NSSAI to reset UE for next test case. @sic R5s1048 sic@</w:t>
      </w:r>
    </w:p>
    <w:p w14:paraId="06147FBA" w14:textId="77777777" w:rsidR="00E145DE" w:rsidRPr="0080491E" w:rsidRDefault="00E145DE" w:rsidP="00E145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bCs/>
          <w:lang w:eastAsia="en-GB"/>
        </w:rPr>
      </w:pPr>
      <w:r w:rsidRPr="0080491E">
        <w:rPr>
          <w:rFonts w:ascii="Arial" w:hAnsi="Arial" w:cs="Arial"/>
          <w:bCs/>
          <w:lang w:eastAsia="en-GB"/>
        </w:rPr>
        <w:lastRenderedPageBreak/>
        <w:t xml:space="preserve">    f_NR5GC_DeleteNSSAI (v_NGC_NASCellG, Delete_Configured, '000000'O);</w:t>
      </w:r>
    </w:p>
    <w:p w14:paraId="5B74A93B" w14:textId="77777777" w:rsidR="00E145DE" w:rsidRPr="0080491E" w:rsidRDefault="00E145DE" w:rsidP="00E145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bCs/>
          <w:lang w:eastAsia="en-GB"/>
        </w:rPr>
      </w:pPr>
      <w:r w:rsidRPr="0080491E">
        <w:rPr>
          <w:rFonts w:ascii="Arial" w:hAnsi="Arial" w:cs="Arial"/>
          <w:bCs/>
          <w:lang w:eastAsia="en-GB"/>
        </w:rPr>
        <w:t xml:space="preserve">    </w:t>
      </w:r>
    </w:p>
    <w:p w14:paraId="258D3226" w14:textId="77777777" w:rsidR="00E145DE" w:rsidRPr="0080491E" w:rsidRDefault="00E145DE" w:rsidP="00E145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bCs/>
          <w:lang w:eastAsia="en-GB"/>
        </w:rPr>
      </w:pPr>
      <w:r w:rsidRPr="0080491E">
        <w:rPr>
          <w:rFonts w:ascii="Arial" w:hAnsi="Arial" w:cs="Arial"/>
          <w:bCs/>
          <w:lang w:eastAsia="en-GB"/>
        </w:rPr>
        <w:t xml:space="preserve">    // Finish</w:t>
      </w:r>
    </w:p>
    <w:p w14:paraId="34C99CFE" w14:textId="77777777" w:rsidR="00E145DE" w:rsidRPr="0080491E" w:rsidRDefault="00E145DE" w:rsidP="00E145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bCs/>
          <w:lang w:eastAsia="en-GB"/>
        </w:rPr>
      </w:pPr>
      <w:r w:rsidRPr="0080491E">
        <w:rPr>
          <w:rFonts w:ascii="Arial" w:hAnsi="Arial" w:cs="Arial"/>
          <w:bCs/>
          <w:lang w:eastAsia="en-GB"/>
        </w:rPr>
        <w:t xml:space="preserve">    f_NR_Postamble(v_NGC_NASCellG, STATE_IDLE_1A);</w:t>
      </w:r>
    </w:p>
    <w:p w14:paraId="3598972A" w14:textId="77777777" w:rsidR="00E145DE" w:rsidRPr="0080491E" w:rsidRDefault="00E145DE" w:rsidP="00E145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bCs/>
          <w:lang w:eastAsia="en-GB"/>
        </w:rPr>
      </w:pPr>
    </w:p>
    <w:p w14:paraId="39EBE666" w14:textId="77777777" w:rsidR="00E145DE" w:rsidRDefault="00E145DE" w:rsidP="00E145D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bCs/>
          <w:lang w:val="en-US" w:eastAsia="zh-CN"/>
        </w:rPr>
      </w:pPr>
      <w:r w:rsidRPr="0080491E">
        <w:rPr>
          <w:rFonts w:ascii="Arial" w:hAnsi="Arial" w:cs="Arial"/>
          <w:bCs/>
          <w:lang w:eastAsia="en-GB"/>
        </w:rPr>
        <w:t xml:space="preserve">  }</w:t>
      </w:r>
    </w:p>
    <w:p w14:paraId="29F29D1D" w14:textId="77777777" w:rsidR="00E145DE" w:rsidRDefault="00E145DE" w:rsidP="00E145DE">
      <w:pPr>
        <w:spacing w:after="0"/>
        <w:rPr>
          <w:rFonts w:ascii="Arial" w:hAnsi="Arial"/>
          <w:b/>
          <w:lang w:eastAsia="en-GB"/>
        </w:rPr>
      </w:pPr>
    </w:p>
    <w:p w14:paraId="5B823501" w14:textId="77777777" w:rsidR="00E145DE" w:rsidRDefault="00E145DE" w:rsidP="00E145D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</w:t>
      </w:r>
    </w:p>
    <w:bookmarkEnd w:id="10"/>
    <w:bookmarkEnd w:id="11"/>
    <w:bookmarkEnd w:id="12"/>
    <w:p w14:paraId="2D384E8A" w14:textId="77777777" w:rsidR="00E145DE" w:rsidRPr="0080491E" w:rsidRDefault="00E145DE" w:rsidP="00E145DE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bCs/>
          <w:lang w:eastAsia="en-GB"/>
        </w:rPr>
      </w:pPr>
      <w:r>
        <w:rPr>
          <w:rFonts w:ascii="Arial" w:hAnsi="Arial" w:cs="Arial" w:hint="eastAsia"/>
          <w:bCs/>
          <w:lang w:eastAsia="en-GB"/>
        </w:rPr>
        <w:t xml:space="preserve">  </w:t>
      </w:r>
      <w:r w:rsidRPr="0080491E">
        <w:rPr>
          <w:rFonts w:ascii="Arial" w:hAnsi="Arial" w:cs="Arial"/>
          <w:bCs/>
          <w:lang w:eastAsia="en-GB"/>
        </w:rPr>
        <w:t xml:space="preserve">  function f_TC_9_1_4_1_NR5GC() runs on NR5GC_PTC</w:t>
      </w:r>
    </w:p>
    <w:p w14:paraId="6429E28A" w14:textId="77777777" w:rsidR="00E145DE" w:rsidRPr="0080491E" w:rsidRDefault="00E145DE" w:rsidP="00E145DE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bCs/>
          <w:lang w:eastAsia="en-GB"/>
        </w:rPr>
      </w:pPr>
      <w:r w:rsidRPr="0080491E">
        <w:rPr>
          <w:rFonts w:ascii="Arial" w:hAnsi="Arial" w:cs="Arial"/>
          <w:bCs/>
          <w:lang w:eastAsia="en-GB"/>
        </w:rPr>
        <w:t xml:space="preserve">  { // Generic UE configuration update / New 5G-GUTI, NITZ, registration requested, Network slicing indication, New Allowed NSSAI /</w:t>
      </w:r>
    </w:p>
    <w:p w14:paraId="35E4C33E" w14:textId="77777777" w:rsidR="00E145DE" w:rsidRPr="0080491E" w:rsidRDefault="00E145DE" w:rsidP="00E145DE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bCs/>
          <w:lang w:eastAsia="en-GB"/>
        </w:rPr>
      </w:pPr>
      <w:r w:rsidRPr="0080491E">
        <w:rPr>
          <w:rFonts w:ascii="Arial" w:hAnsi="Arial" w:cs="Arial"/>
          <w:bCs/>
          <w:lang w:eastAsia="en-GB"/>
        </w:rPr>
        <w:t xml:space="preserve">    // acknowledgement from the UE</w:t>
      </w:r>
    </w:p>
    <w:p w14:paraId="2422E5B6" w14:textId="77777777" w:rsidR="00E145DE" w:rsidRPr="0080491E" w:rsidRDefault="00E145DE" w:rsidP="00E145DE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bCs/>
          <w:lang w:eastAsia="en-GB"/>
        </w:rPr>
      </w:pPr>
      <w:r w:rsidRPr="0080491E">
        <w:rPr>
          <w:rFonts w:ascii="Arial" w:hAnsi="Arial" w:cs="Arial"/>
          <w:bCs/>
          <w:lang w:eastAsia="en-GB"/>
        </w:rPr>
        <w:t xml:space="preserve">    var NR_CellId_Type v_NGC_NASCellA := f_NR5GC_MapNASCell(ngc_CellA, NG_CellsOnDifferentPLMN);</w:t>
      </w:r>
    </w:p>
    <w:p w14:paraId="69D335D4" w14:textId="77777777" w:rsidR="00E145DE" w:rsidRPr="0080491E" w:rsidRDefault="00E145DE" w:rsidP="00E145DE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bCs/>
          <w:lang w:eastAsia="en-GB"/>
        </w:rPr>
      </w:pPr>
      <w:r w:rsidRPr="0080491E">
        <w:rPr>
          <w:rFonts w:ascii="Arial" w:hAnsi="Arial" w:cs="Arial"/>
          <w:bCs/>
          <w:lang w:eastAsia="en-GB"/>
        </w:rPr>
        <w:t xml:space="preserve">    var NR_CellId_Type v_NGC_NASCellG := f_NR5GC_MapNASCell(ngc_CellG, NG_CellsOnDifferentPLMN);</w:t>
      </w:r>
    </w:p>
    <w:p w14:paraId="66C5077D" w14:textId="77777777" w:rsidR="00E145DE" w:rsidRPr="0080491E" w:rsidRDefault="00E145DE" w:rsidP="00E145DE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bCs/>
          <w:lang w:eastAsia="en-GB"/>
        </w:rPr>
      </w:pPr>
      <w:r w:rsidRPr="0080491E">
        <w:rPr>
          <w:rFonts w:ascii="Arial" w:hAnsi="Arial" w:cs="Arial"/>
          <w:bCs/>
          <w:lang w:eastAsia="en-GB"/>
        </w:rPr>
        <w:t xml:space="preserve">    </w:t>
      </w:r>
    </w:p>
    <w:p w14:paraId="2FBD41D2" w14:textId="77777777" w:rsidR="00E145DE" w:rsidRPr="0080491E" w:rsidRDefault="00E145DE" w:rsidP="00E145DE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bCs/>
          <w:lang w:eastAsia="en-GB"/>
        </w:rPr>
      </w:pPr>
      <w:r w:rsidRPr="0080491E">
        <w:rPr>
          <w:rFonts w:ascii="Arial" w:hAnsi="Arial" w:cs="Arial"/>
          <w:bCs/>
          <w:lang w:eastAsia="en-GB"/>
        </w:rPr>
        <w:t xml:space="preserve">    f_NR5GC_Init_NAS(NR_4, NG_CellsOnDifferentPLMN);</w:t>
      </w:r>
    </w:p>
    <w:p w14:paraId="0A92CEFD" w14:textId="77777777" w:rsidR="00E145DE" w:rsidRPr="0080491E" w:rsidRDefault="00E145DE" w:rsidP="00E145DE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bCs/>
          <w:lang w:eastAsia="en-GB"/>
        </w:rPr>
      </w:pPr>
    </w:p>
    <w:p w14:paraId="3D1B6E24" w14:textId="77777777" w:rsidR="00E145DE" w:rsidRPr="0080491E" w:rsidRDefault="00E145DE" w:rsidP="00E145DE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bCs/>
          <w:lang w:eastAsia="en-GB"/>
        </w:rPr>
      </w:pPr>
      <w:r w:rsidRPr="0080491E">
        <w:rPr>
          <w:rFonts w:ascii="Arial" w:hAnsi="Arial" w:cs="Arial"/>
          <w:bCs/>
          <w:lang w:eastAsia="en-GB"/>
        </w:rPr>
        <w:t xml:space="preserve">    //Create and configure cell</w:t>
      </w:r>
    </w:p>
    <w:p w14:paraId="605D37B0" w14:textId="77777777" w:rsidR="00E145DE" w:rsidRPr="0080491E" w:rsidRDefault="00E145DE" w:rsidP="00E145DE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bCs/>
          <w:lang w:eastAsia="en-GB"/>
        </w:rPr>
      </w:pPr>
      <w:r w:rsidRPr="0080491E">
        <w:rPr>
          <w:rFonts w:ascii="Arial" w:hAnsi="Arial" w:cs="Arial"/>
          <w:bCs/>
          <w:lang w:eastAsia="en-GB"/>
        </w:rPr>
        <w:t xml:space="preserve">    f_NR_CellConfig_Def(v_NGC_NASCellA);</w:t>
      </w:r>
    </w:p>
    <w:p w14:paraId="732E4841" w14:textId="77777777" w:rsidR="00E145DE" w:rsidRPr="0080491E" w:rsidRDefault="00E145DE" w:rsidP="00E145DE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bCs/>
          <w:lang w:eastAsia="en-GB"/>
        </w:rPr>
      </w:pPr>
      <w:r w:rsidRPr="0080491E">
        <w:rPr>
          <w:rFonts w:ascii="Arial" w:hAnsi="Arial" w:cs="Arial"/>
          <w:bCs/>
          <w:lang w:eastAsia="en-GB"/>
        </w:rPr>
        <w:t xml:space="preserve">    f_NR_CellConfig_Def(v_NGC_NASCellG);</w:t>
      </w:r>
    </w:p>
    <w:p w14:paraId="5196E657" w14:textId="77777777" w:rsidR="00E145DE" w:rsidRPr="0080491E" w:rsidRDefault="00E145DE" w:rsidP="00E145DE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bCs/>
          <w:lang w:eastAsia="en-GB"/>
        </w:rPr>
      </w:pPr>
      <w:r w:rsidRPr="0080491E">
        <w:rPr>
          <w:rFonts w:ascii="Arial" w:hAnsi="Arial" w:cs="Arial"/>
          <w:bCs/>
          <w:lang w:eastAsia="en-GB"/>
        </w:rPr>
        <w:t xml:space="preserve">    </w:t>
      </w:r>
    </w:p>
    <w:p w14:paraId="250F73D8" w14:textId="77777777" w:rsidR="00E145DE" w:rsidRPr="0080491E" w:rsidRDefault="00E145DE" w:rsidP="00E145DE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bCs/>
          <w:lang w:eastAsia="en-GB"/>
        </w:rPr>
      </w:pPr>
      <w:r w:rsidRPr="0080491E">
        <w:rPr>
          <w:rFonts w:ascii="Arial" w:hAnsi="Arial" w:cs="Arial"/>
          <w:bCs/>
          <w:lang w:eastAsia="en-GB"/>
        </w:rPr>
        <w:t xml:space="preserve">    //The UE is equipped with a USIM configuration as defined in TS 38.508-1 [4] Table 6.4.1-22 @sic R5-203772 sic@</w:t>
      </w:r>
    </w:p>
    <w:p w14:paraId="5CDBEFF2" w14:textId="77777777" w:rsidR="00E145DE" w:rsidRPr="0080491E" w:rsidRDefault="00E145DE" w:rsidP="00E145DE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bCs/>
          <w:lang w:eastAsia="en-GB"/>
        </w:rPr>
      </w:pPr>
      <w:r w:rsidRPr="0080491E">
        <w:rPr>
          <w:rFonts w:ascii="Arial" w:hAnsi="Arial" w:cs="Arial"/>
          <w:bCs/>
          <w:lang w:eastAsia="en-GB"/>
        </w:rPr>
        <w:t xml:space="preserve">    f_UT_USIM_Insert (UT, "USIM Configuration </w:t>
      </w:r>
      <w:r w:rsidRPr="0080491E">
        <w:rPr>
          <w:rFonts w:ascii="Arial" w:hAnsi="Arial" w:cs="Arial"/>
          <w:bCs/>
          <w:highlight w:val="yellow"/>
          <w:lang w:eastAsia="en-GB"/>
        </w:rPr>
        <w:t>22</w:t>
      </w:r>
      <w:r w:rsidRPr="0080491E">
        <w:rPr>
          <w:rFonts w:ascii="Arial" w:hAnsi="Arial" w:cs="Arial"/>
          <w:bCs/>
          <w:lang w:eastAsia="en-GB"/>
        </w:rPr>
        <w:t xml:space="preserve"> specified in Table 6.4.1-22 TS 38.508-1");</w:t>
      </w:r>
    </w:p>
    <w:p w14:paraId="7C9105E1" w14:textId="77777777" w:rsidR="00E145DE" w:rsidRPr="0080491E" w:rsidRDefault="00E145DE" w:rsidP="00E145DE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bCs/>
          <w:lang w:eastAsia="en-GB"/>
        </w:rPr>
      </w:pPr>
    </w:p>
    <w:p w14:paraId="629B8950" w14:textId="77777777" w:rsidR="00E145DE" w:rsidRPr="0080491E" w:rsidRDefault="00E145DE" w:rsidP="00E145DE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bCs/>
          <w:lang w:eastAsia="en-GB"/>
        </w:rPr>
      </w:pPr>
      <w:r w:rsidRPr="0080491E">
        <w:rPr>
          <w:rFonts w:ascii="Arial" w:hAnsi="Arial" w:cs="Arial"/>
          <w:bCs/>
          <w:lang w:eastAsia="en-GB"/>
        </w:rPr>
        <w:t xml:space="preserve">    f_NR5GC_Preamble (v_NGC_NASCellA, STATE_CONNECTED_3A);</w:t>
      </w:r>
    </w:p>
    <w:p w14:paraId="03EFB694" w14:textId="77777777" w:rsidR="00E145DE" w:rsidRPr="0080491E" w:rsidRDefault="00E145DE" w:rsidP="00E145DE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bCs/>
          <w:lang w:eastAsia="en-GB"/>
        </w:rPr>
      </w:pPr>
      <w:r w:rsidRPr="0080491E">
        <w:rPr>
          <w:rFonts w:ascii="Arial" w:hAnsi="Arial" w:cs="Arial"/>
          <w:bCs/>
          <w:lang w:eastAsia="en-GB"/>
        </w:rPr>
        <w:t xml:space="preserve">    f_NR_TestBody_Set(true);</w:t>
      </w:r>
    </w:p>
    <w:p w14:paraId="1E3C108D" w14:textId="77777777" w:rsidR="00E145DE" w:rsidRPr="0080491E" w:rsidRDefault="00E145DE" w:rsidP="00E145DE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bCs/>
          <w:lang w:eastAsia="en-GB"/>
        </w:rPr>
      </w:pPr>
      <w:r w:rsidRPr="0080491E">
        <w:rPr>
          <w:rFonts w:ascii="Arial" w:hAnsi="Arial" w:cs="Arial"/>
          <w:bCs/>
          <w:lang w:eastAsia="en-GB"/>
        </w:rPr>
        <w:t xml:space="preserve">    </w:t>
      </w:r>
    </w:p>
    <w:p w14:paraId="0153C153" w14:textId="77777777" w:rsidR="00E145DE" w:rsidRPr="0080491E" w:rsidRDefault="00E145DE" w:rsidP="00E145DE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bCs/>
          <w:lang w:eastAsia="en-GB"/>
        </w:rPr>
      </w:pPr>
      <w:r w:rsidRPr="0080491E">
        <w:rPr>
          <w:rFonts w:ascii="Arial" w:hAnsi="Arial" w:cs="Arial"/>
          <w:bCs/>
          <w:lang w:eastAsia="en-GB"/>
        </w:rPr>
        <w:t xml:space="preserve">    fl_TC_9_1_4_1_TestBody();</w:t>
      </w:r>
    </w:p>
    <w:p w14:paraId="052C474D" w14:textId="77777777" w:rsidR="00E145DE" w:rsidRPr="0080491E" w:rsidRDefault="00E145DE" w:rsidP="00E145DE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bCs/>
          <w:lang w:eastAsia="en-GB"/>
        </w:rPr>
      </w:pPr>
      <w:r w:rsidRPr="0080491E">
        <w:rPr>
          <w:rFonts w:ascii="Arial" w:hAnsi="Arial" w:cs="Arial"/>
          <w:bCs/>
          <w:lang w:eastAsia="en-GB"/>
        </w:rPr>
        <w:t xml:space="preserve">    </w:t>
      </w:r>
    </w:p>
    <w:p w14:paraId="0EB806A8" w14:textId="77777777" w:rsidR="00E145DE" w:rsidRPr="0080491E" w:rsidRDefault="00E145DE" w:rsidP="00E145DE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bCs/>
          <w:lang w:eastAsia="en-GB"/>
        </w:rPr>
      </w:pPr>
      <w:r w:rsidRPr="0080491E">
        <w:rPr>
          <w:rFonts w:ascii="Arial" w:hAnsi="Arial" w:cs="Arial"/>
          <w:bCs/>
          <w:lang w:eastAsia="en-GB"/>
        </w:rPr>
        <w:t xml:space="preserve">    f_NR_TestBody_Set(false);</w:t>
      </w:r>
    </w:p>
    <w:p w14:paraId="44E4040D" w14:textId="77777777" w:rsidR="00E145DE" w:rsidRPr="0080491E" w:rsidRDefault="00E145DE" w:rsidP="00E145DE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bCs/>
          <w:lang w:eastAsia="en-GB"/>
        </w:rPr>
      </w:pPr>
      <w:r w:rsidRPr="0080491E">
        <w:rPr>
          <w:rFonts w:ascii="Arial" w:hAnsi="Arial" w:cs="Arial"/>
          <w:bCs/>
          <w:lang w:eastAsia="en-GB"/>
        </w:rPr>
        <w:t xml:space="preserve">    </w:t>
      </w:r>
    </w:p>
    <w:p w14:paraId="7A7C36F3" w14:textId="77777777" w:rsidR="00E145DE" w:rsidRPr="0080491E" w:rsidRDefault="00E145DE" w:rsidP="00E145DE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bCs/>
          <w:lang w:eastAsia="en-GB"/>
        </w:rPr>
      </w:pPr>
      <w:r w:rsidRPr="0080491E">
        <w:rPr>
          <w:rFonts w:ascii="Arial" w:hAnsi="Arial" w:cs="Arial"/>
          <w:bCs/>
          <w:lang w:eastAsia="en-GB"/>
        </w:rPr>
        <w:t xml:space="preserve">    // Delete Configured NSSAI to reset UE for next test case. @sic R5s1048 sic@</w:t>
      </w:r>
    </w:p>
    <w:p w14:paraId="0A54FE98" w14:textId="77777777" w:rsidR="00E145DE" w:rsidRPr="0080491E" w:rsidRDefault="00E145DE" w:rsidP="00E145DE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bCs/>
          <w:lang w:eastAsia="en-GB"/>
        </w:rPr>
      </w:pPr>
      <w:r w:rsidRPr="0080491E">
        <w:rPr>
          <w:rFonts w:ascii="Arial" w:hAnsi="Arial" w:cs="Arial"/>
          <w:bCs/>
          <w:lang w:eastAsia="en-GB"/>
        </w:rPr>
        <w:t xml:space="preserve">    f_NR5GC_DeleteNSSAI (v_NGC_NASCellG, Delete_Configured, '000000'O);</w:t>
      </w:r>
    </w:p>
    <w:p w14:paraId="79B7B980" w14:textId="77777777" w:rsidR="00E145DE" w:rsidRPr="0080491E" w:rsidRDefault="00E145DE" w:rsidP="00E145DE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bCs/>
          <w:lang w:eastAsia="en-GB"/>
        </w:rPr>
      </w:pPr>
      <w:r w:rsidRPr="0080491E">
        <w:rPr>
          <w:rFonts w:ascii="Arial" w:hAnsi="Arial" w:cs="Arial"/>
          <w:bCs/>
          <w:lang w:eastAsia="en-GB"/>
        </w:rPr>
        <w:t xml:space="preserve">    </w:t>
      </w:r>
    </w:p>
    <w:p w14:paraId="18544AC1" w14:textId="77777777" w:rsidR="00E145DE" w:rsidRPr="0080491E" w:rsidRDefault="00E145DE" w:rsidP="00E145DE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bCs/>
          <w:lang w:eastAsia="en-GB"/>
        </w:rPr>
      </w:pPr>
      <w:r w:rsidRPr="0080491E">
        <w:rPr>
          <w:rFonts w:ascii="Arial" w:hAnsi="Arial" w:cs="Arial"/>
          <w:bCs/>
          <w:lang w:eastAsia="en-GB"/>
        </w:rPr>
        <w:t xml:space="preserve">    // Finish</w:t>
      </w:r>
    </w:p>
    <w:p w14:paraId="74C48D46" w14:textId="77777777" w:rsidR="00E145DE" w:rsidRPr="0080491E" w:rsidRDefault="00E145DE" w:rsidP="00E145DE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bCs/>
          <w:lang w:eastAsia="en-GB"/>
        </w:rPr>
      </w:pPr>
      <w:r w:rsidRPr="0080491E">
        <w:rPr>
          <w:rFonts w:ascii="Arial" w:hAnsi="Arial" w:cs="Arial"/>
          <w:bCs/>
          <w:lang w:eastAsia="en-GB"/>
        </w:rPr>
        <w:t xml:space="preserve">    f_NR_Postamble(v_NGC_NASCellG, STATE_IDLE_1A);</w:t>
      </w:r>
    </w:p>
    <w:p w14:paraId="336CBB5B" w14:textId="77777777" w:rsidR="00E145DE" w:rsidRPr="0080491E" w:rsidRDefault="00E145DE" w:rsidP="00E145DE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/>
          <w:bCs/>
          <w:lang w:eastAsia="en-GB"/>
        </w:rPr>
      </w:pPr>
    </w:p>
    <w:p w14:paraId="6D5C4E86" w14:textId="77777777" w:rsidR="00E145DE" w:rsidRDefault="00E145DE" w:rsidP="00E145DE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Arial" w:hAnsi="Arial" w:cs="Arial" w:hint="eastAsia"/>
          <w:bCs/>
          <w:lang w:eastAsia="en-GB"/>
        </w:rPr>
      </w:pPr>
      <w:r w:rsidRPr="0080491E">
        <w:rPr>
          <w:rFonts w:ascii="Arial" w:hAnsi="Arial" w:cs="Arial"/>
          <w:bCs/>
          <w:lang w:eastAsia="en-GB"/>
        </w:rPr>
        <w:t xml:space="preserve">  }</w:t>
      </w:r>
    </w:p>
    <w:p w14:paraId="093D5AED" w14:textId="77777777" w:rsidR="00D13B10" w:rsidRDefault="00D13B10" w:rsidP="00E145DE">
      <w:pPr>
        <w:pStyle w:val="Heading2"/>
      </w:pPr>
    </w:p>
    <w:p w14:paraId="11D5ED79" w14:textId="77777777" w:rsidR="00D13B10" w:rsidRDefault="00D13B10" w:rsidP="00551AA2"/>
    <w:sectPr w:rsidR="00D13B1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9CBD3B" w14:textId="77777777" w:rsidR="00D950A2" w:rsidRDefault="00D950A2">
      <w:r>
        <w:separator/>
      </w:r>
    </w:p>
  </w:endnote>
  <w:endnote w:type="continuationSeparator" w:id="0">
    <w:p w14:paraId="673FD377" w14:textId="77777777" w:rsidR="00D950A2" w:rsidRDefault="00D95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 Unicode MS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03F759" w14:textId="77777777" w:rsidR="00D950A2" w:rsidRDefault="00D950A2">
      <w:r>
        <w:separator/>
      </w:r>
    </w:p>
  </w:footnote>
  <w:footnote w:type="continuationSeparator" w:id="0">
    <w:p w14:paraId="617EEE03" w14:textId="77777777" w:rsidR="00D950A2" w:rsidRDefault="00D950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77322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59D31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C5442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84F73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3788C"/>
    <w:multiLevelType w:val="hybridMultilevel"/>
    <w:tmpl w:val="C824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E386E"/>
    <w:multiLevelType w:val="hybridMultilevel"/>
    <w:tmpl w:val="C06A20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70A03"/>
    <w:multiLevelType w:val="hybridMultilevel"/>
    <w:tmpl w:val="4A645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B73B4"/>
    <w:multiLevelType w:val="hybridMultilevel"/>
    <w:tmpl w:val="892000EA"/>
    <w:lvl w:ilvl="0" w:tplc="FDCABE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4C040A9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94D49D7"/>
    <w:multiLevelType w:val="hybridMultilevel"/>
    <w:tmpl w:val="5AA859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B62FF"/>
    <w:multiLevelType w:val="hybridMultilevel"/>
    <w:tmpl w:val="A950F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C45994"/>
    <w:multiLevelType w:val="hybridMultilevel"/>
    <w:tmpl w:val="5AD4D9E6"/>
    <w:lvl w:ilvl="0" w:tplc="19D68C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22D13"/>
    <w:multiLevelType w:val="hybridMultilevel"/>
    <w:tmpl w:val="EA0A0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67863D8"/>
    <w:multiLevelType w:val="hybridMultilevel"/>
    <w:tmpl w:val="13806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B3043A"/>
    <w:multiLevelType w:val="hybridMultilevel"/>
    <w:tmpl w:val="B2363F20"/>
    <w:lvl w:ilvl="0" w:tplc="05CA647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59521C"/>
    <w:multiLevelType w:val="hybridMultilevel"/>
    <w:tmpl w:val="D6028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695EA5"/>
    <w:multiLevelType w:val="hybridMultilevel"/>
    <w:tmpl w:val="15BA0272"/>
    <w:lvl w:ilvl="0" w:tplc="9D8EF4D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934963"/>
    <w:multiLevelType w:val="hybridMultilevel"/>
    <w:tmpl w:val="56546362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486664"/>
    <w:multiLevelType w:val="hybridMultilevel"/>
    <w:tmpl w:val="A6720B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1F79B1"/>
    <w:multiLevelType w:val="hybridMultilevel"/>
    <w:tmpl w:val="D7E61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1A0443"/>
    <w:multiLevelType w:val="hybridMultilevel"/>
    <w:tmpl w:val="85BCF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F720A8"/>
    <w:multiLevelType w:val="hybridMultilevel"/>
    <w:tmpl w:val="EFA409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967A40"/>
    <w:multiLevelType w:val="multilevel"/>
    <w:tmpl w:val="5E967A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619D1D36"/>
    <w:multiLevelType w:val="hybridMultilevel"/>
    <w:tmpl w:val="EA0A0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E55089"/>
    <w:multiLevelType w:val="hybridMultilevel"/>
    <w:tmpl w:val="676C12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E177BA"/>
    <w:multiLevelType w:val="hybridMultilevel"/>
    <w:tmpl w:val="D7E61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271101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8E8633C"/>
    <w:multiLevelType w:val="hybridMultilevel"/>
    <w:tmpl w:val="5CF46882"/>
    <w:lvl w:ilvl="0" w:tplc="092A0CFC">
      <w:start w:val="2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9D43B46"/>
    <w:multiLevelType w:val="hybridMultilevel"/>
    <w:tmpl w:val="76BA5620"/>
    <w:lvl w:ilvl="0" w:tplc="9D541E94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E2206B"/>
    <w:multiLevelType w:val="hybridMultilevel"/>
    <w:tmpl w:val="892000EA"/>
    <w:lvl w:ilvl="0" w:tplc="FDCABE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3D7487A"/>
    <w:multiLevelType w:val="hybridMultilevel"/>
    <w:tmpl w:val="9208E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EA00DB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BFC57A5"/>
    <w:multiLevelType w:val="hybridMultilevel"/>
    <w:tmpl w:val="4184BC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521EAC"/>
    <w:multiLevelType w:val="hybridMultilevel"/>
    <w:tmpl w:val="5E60E106"/>
    <w:lvl w:ilvl="0" w:tplc="4BC63B82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FA11CCC"/>
    <w:multiLevelType w:val="hybridMultilevel"/>
    <w:tmpl w:val="892000EA"/>
    <w:lvl w:ilvl="0" w:tplc="FDCABE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0"/>
  </w:num>
  <w:num w:numId="5">
    <w:abstractNumId w:val="2"/>
  </w:num>
  <w:num w:numId="6">
    <w:abstractNumId w:val="30"/>
  </w:num>
  <w:num w:numId="7">
    <w:abstractNumId w:val="21"/>
  </w:num>
  <w:num w:numId="8">
    <w:abstractNumId w:val="26"/>
  </w:num>
  <w:num w:numId="9">
    <w:abstractNumId w:val="25"/>
  </w:num>
  <w:num w:numId="10">
    <w:abstractNumId w:val="12"/>
  </w:num>
  <w:num w:numId="11">
    <w:abstractNumId w:val="9"/>
  </w:num>
  <w:num w:numId="12">
    <w:abstractNumId w:val="14"/>
  </w:num>
  <w:num w:numId="13">
    <w:abstractNumId w:val="29"/>
  </w:num>
  <w:num w:numId="14">
    <w:abstractNumId w:val="17"/>
  </w:num>
  <w:num w:numId="15">
    <w:abstractNumId w:val="24"/>
  </w:num>
  <w:num w:numId="16">
    <w:abstractNumId w:val="23"/>
  </w:num>
  <w:num w:numId="17">
    <w:abstractNumId w:val="4"/>
  </w:num>
  <w:num w:numId="18">
    <w:abstractNumId w:val="31"/>
  </w:num>
  <w:num w:numId="19">
    <w:abstractNumId w:val="19"/>
  </w:num>
  <w:num w:numId="20">
    <w:abstractNumId w:val="18"/>
  </w:num>
  <w:num w:numId="21">
    <w:abstractNumId w:val="1"/>
  </w:num>
  <w:num w:numId="22">
    <w:abstractNumId w:val="13"/>
  </w:num>
  <w:num w:numId="23">
    <w:abstractNumId w:val="0"/>
  </w:num>
  <w:num w:numId="24">
    <w:abstractNumId w:val="11"/>
  </w:num>
  <w:num w:numId="25">
    <w:abstractNumId w:val="8"/>
  </w:num>
  <w:num w:numId="26">
    <w:abstractNumId w:val="7"/>
  </w:num>
  <w:num w:numId="27">
    <w:abstractNumId w:val="3"/>
  </w:num>
  <w:num w:numId="28">
    <w:abstractNumId w:val="16"/>
  </w:num>
  <w:num w:numId="29">
    <w:abstractNumId w:val="32"/>
  </w:num>
  <w:num w:numId="30">
    <w:abstractNumId w:val="5"/>
  </w:num>
  <w:num w:numId="31">
    <w:abstractNumId w:val="27"/>
  </w:num>
  <w:num w:numId="32">
    <w:abstractNumId w:val="28"/>
  </w:num>
  <w:num w:numId="33">
    <w:abstractNumId w:val="15"/>
  </w:num>
  <w:num w:numId="34">
    <w:abstractNumId w:val="22"/>
  </w:num>
  <w:num w:numId="35">
    <w:abstractNumId w:val="20"/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170"/>
    <w:rsid w:val="00002FC7"/>
    <w:rsid w:val="0001341C"/>
    <w:rsid w:val="00022E4A"/>
    <w:rsid w:val="00042EB3"/>
    <w:rsid w:val="000A6394"/>
    <w:rsid w:val="000B7FED"/>
    <w:rsid w:val="000C038A"/>
    <w:rsid w:val="000C6598"/>
    <w:rsid w:val="000D44B3"/>
    <w:rsid w:val="000F2859"/>
    <w:rsid w:val="000F71D3"/>
    <w:rsid w:val="001241F2"/>
    <w:rsid w:val="00143BB3"/>
    <w:rsid w:val="00145D43"/>
    <w:rsid w:val="00192C46"/>
    <w:rsid w:val="00195E8E"/>
    <w:rsid w:val="001A08B3"/>
    <w:rsid w:val="001A09A3"/>
    <w:rsid w:val="001A433F"/>
    <w:rsid w:val="001A7B60"/>
    <w:rsid w:val="001B52F0"/>
    <w:rsid w:val="001B7A65"/>
    <w:rsid w:val="001C0F9B"/>
    <w:rsid w:val="001E41F3"/>
    <w:rsid w:val="002118AB"/>
    <w:rsid w:val="002160BA"/>
    <w:rsid w:val="00247F82"/>
    <w:rsid w:val="0026004D"/>
    <w:rsid w:val="002640DD"/>
    <w:rsid w:val="00275D12"/>
    <w:rsid w:val="00284FEB"/>
    <w:rsid w:val="002860C4"/>
    <w:rsid w:val="00296A37"/>
    <w:rsid w:val="002B5741"/>
    <w:rsid w:val="002B61F1"/>
    <w:rsid w:val="002D362B"/>
    <w:rsid w:val="002D5B27"/>
    <w:rsid w:val="002E472E"/>
    <w:rsid w:val="002E59F1"/>
    <w:rsid w:val="002F4451"/>
    <w:rsid w:val="00305409"/>
    <w:rsid w:val="00317F09"/>
    <w:rsid w:val="00344D50"/>
    <w:rsid w:val="003474E9"/>
    <w:rsid w:val="003609EF"/>
    <w:rsid w:val="0036231A"/>
    <w:rsid w:val="00374DD4"/>
    <w:rsid w:val="0037683A"/>
    <w:rsid w:val="00394475"/>
    <w:rsid w:val="003A22C0"/>
    <w:rsid w:val="003A3CA7"/>
    <w:rsid w:val="003C3D28"/>
    <w:rsid w:val="003E1A36"/>
    <w:rsid w:val="003F4970"/>
    <w:rsid w:val="00410371"/>
    <w:rsid w:val="004242F1"/>
    <w:rsid w:val="00447986"/>
    <w:rsid w:val="00467CE5"/>
    <w:rsid w:val="004B75B7"/>
    <w:rsid w:val="004D5EE4"/>
    <w:rsid w:val="00500AE7"/>
    <w:rsid w:val="0051580D"/>
    <w:rsid w:val="00547111"/>
    <w:rsid w:val="00551AA2"/>
    <w:rsid w:val="00552157"/>
    <w:rsid w:val="00570359"/>
    <w:rsid w:val="00592D74"/>
    <w:rsid w:val="005B6EA9"/>
    <w:rsid w:val="005C3390"/>
    <w:rsid w:val="005C7EC7"/>
    <w:rsid w:val="005E2C44"/>
    <w:rsid w:val="00615277"/>
    <w:rsid w:val="00621188"/>
    <w:rsid w:val="006257ED"/>
    <w:rsid w:val="00652A6E"/>
    <w:rsid w:val="00665C47"/>
    <w:rsid w:val="00686F70"/>
    <w:rsid w:val="00695808"/>
    <w:rsid w:val="006A74D9"/>
    <w:rsid w:val="006B3C17"/>
    <w:rsid w:val="006B46FB"/>
    <w:rsid w:val="006E0519"/>
    <w:rsid w:val="006E21FB"/>
    <w:rsid w:val="006E6808"/>
    <w:rsid w:val="00792342"/>
    <w:rsid w:val="00793996"/>
    <w:rsid w:val="007977A8"/>
    <w:rsid w:val="007B1521"/>
    <w:rsid w:val="007B1CF9"/>
    <w:rsid w:val="007B512A"/>
    <w:rsid w:val="007C2097"/>
    <w:rsid w:val="007C4A14"/>
    <w:rsid w:val="007D6A07"/>
    <w:rsid w:val="007F7259"/>
    <w:rsid w:val="008040A8"/>
    <w:rsid w:val="008071F1"/>
    <w:rsid w:val="008279FA"/>
    <w:rsid w:val="008626E7"/>
    <w:rsid w:val="00870EE7"/>
    <w:rsid w:val="008863B9"/>
    <w:rsid w:val="008A45A6"/>
    <w:rsid w:val="008B0153"/>
    <w:rsid w:val="008B26A9"/>
    <w:rsid w:val="008D2DE4"/>
    <w:rsid w:val="008E2179"/>
    <w:rsid w:val="008F3789"/>
    <w:rsid w:val="008F686C"/>
    <w:rsid w:val="00906431"/>
    <w:rsid w:val="009148DE"/>
    <w:rsid w:val="009253A3"/>
    <w:rsid w:val="00937A5E"/>
    <w:rsid w:val="00941E30"/>
    <w:rsid w:val="00942420"/>
    <w:rsid w:val="00944ED4"/>
    <w:rsid w:val="009777D9"/>
    <w:rsid w:val="00991B88"/>
    <w:rsid w:val="009A5753"/>
    <w:rsid w:val="009A579D"/>
    <w:rsid w:val="009D4906"/>
    <w:rsid w:val="009E3297"/>
    <w:rsid w:val="009F6F94"/>
    <w:rsid w:val="009F734F"/>
    <w:rsid w:val="00A06B16"/>
    <w:rsid w:val="00A1055C"/>
    <w:rsid w:val="00A246B6"/>
    <w:rsid w:val="00A47E70"/>
    <w:rsid w:val="00A50CF0"/>
    <w:rsid w:val="00A7671C"/>
    <w:rsid w:val="00A76791"/>
    <w:rsid w:val="00AA2CBC"/>
    <w:rsid w:val="00AC5820"/>
    <w:rsid w:val="00AD1CD8"/>
    <w:rsid w:val="00AF43D1"/>
    <w:rsid w:val="00B13150"/>
    <w:rsid w:val="00B258BB"/>
    <w:rsid w:val="00B41B47"/>
    <w:rsid w:val="00B50EF6"/>
    <w:rsid w:val="00B67B97"/>
    <w:rsid w:val="00B7313F"/>
    <w:rsid w:val="00B76ECF"/>
    <w:rsid w:val="00B968C8"/>
    <w:rsid w:val="00BA3EC5"/>
    <w:rsid w:val="00BA51D9"/>
    <w:rsid w:val="00BA6427"/>
    <w:rsid w:val="00BB406C"/>
    <w:rsid w:val="00BB5DFC"/>
    <w:rsid w:val="00BD279D"/>
    <w:rsid w:val="00BD352F"/>
    <w:rsid w:val="00BD6BB8"/>
    <w:rsid w:val="00C13CC4"/>
    <w:rsid w:val="00C462F9"/>
    <w:rsid w:val="00C66BA2"/>
    <w:rsid w:val="00C95985"/>
    <w:rsid w:val="00CB7870"/>
    <w:rsid w:val="00CC5026"/>
    <w:rsid w:val="00CC68D0"/>
    <w:rsid w:val="00CD11BB"/>
    <w:rsid w:val="00D03794"/>
    <w:rsid w:val="00D03F9A"/>
    <w:rsid w:val="00D06D51"/>
    <w:rsid w:val="00D13B10"/>
    <w:rsid w:val="00D24991"/>
    <w:rsid w:val="00D46055"/>
    <w:rsid w:val="00D50255"/>
    <w:rsid w:val="00D60302"/>
    <w:rsid w:val="00D63DF1"/>
    <w:rsid w:val="00D66520"/>
    <w:rsid w:val="00D71C57"/>
    <w:rsid w:val="00D74233"/>
    <w:rsid w:val="00D950A2"/>
    <w:rsid w:val="00DC457A"/>
    <w:rsid w:val="00DC6131"/>
    <w:rsid w:val="00DE0C97"/>
    <w:rsid w:val="00DE34CF"/>
    <w:rsid w:val="00DE7626"/>
    <w:rsid w:val="00DF6B4E"/>
    <w:rsid w:val="00E13F3D"/>
    <w:rsid w:val="00E145DE"/>
    <w:rsid w:val="00E1524F"/>
    <w:rsid w:val="00E259B2"/>
    <w:rsid w:val="00E34898"/>
    <w:rsid w:val="00E747BE"/>
    <w:rsid w:val="00E769B0"/>
    <w:rsid w:val="00EA489A"/>
    <w:rsid w:val="00EB09B7"/>
    <w:rsid w:val="00EE7D7C"/>
    <w:rsid w:val="00F25D98"/>
    <w:rsid w:val="00F300FB"/>
    <w:rsid w:val="00F536A3"/>
    <w:rsid w:val="00FB6386"/>
    <w:rsid w:val="00FE3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20949D73"/>
  <w15:docId w15:val="{7A7627C6-3CA5-4806-8C40-A53631FAE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1CF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BD352F"/>
    <w:pPr>
      <w:ind w:left="720"/>
    </w:pPr>
  </w:style>
  <w:style w:type="character" w:customStyle="1" w:styleId="NOChar">
    <w:name w:val="NO Char"/>
    <w:link w:val="NO"/>
    <w:qFormat/>
    <w:locked/>
    <w:rsid w:val="00BD352F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BD352F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BD352F"/>
    <w:rPr>
      <w:rFonts w:ascii="Times New Roman" w:hAnsi="Times New Roman"/>
      <w:lang w:val="en-GB"/>
    </w:rPr>
  </w:style>
  <w:style w:type="paragraph" w:styleId="NormalWeb">
    <w:name w:val="Normal (Web)"/>
    <w:basedOn w:val="Normal"/>
    <w:unhideWhenUsed/>
    <w:rsid w:val="00BD352F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xmsonormal">
    <w:name w:val="x_msonormal"/>
    <w:basedOn w:val="Normal"/>
    <w:uiPriority w:val="99"/>
    <w:rsid w:val="00B41B47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table" w:styleId="TableGrid">
    <w:name w:val="Table Grid"/>
    <w:basedOn w:val="TableNormal"/>
    <w:rsid w:val="005C7EC7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6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5A0ED-EAFC-43BC-B71F-63257F6AE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756</Words>
  <Characters>4310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5056</CharactersWithSpaces>
  <SharedDoc>false</SharedDoc>
  <HLinks>
    <vt:vector size="18" baseType="variant">
      <vt:variant>
        <vt:i4>2031686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2021-02-08T16:34:00Z</dcterms:created>
  <dcterms:modified xsi:type="dcterms:W3CDTF">2021-02-08T16:34:00Z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