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C4FF7" w14:textId="5623D719" w:rsidR="004E7F1E" w:rsidRDefault="004E7F1E" w:rsidP="00241965">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fldChar w:fldCharType="begin"/>
      </w:r>
      <w:r>
        <w:instrText xml:space="preserve"> DOCPROPERTY  Tdoc#  \* MERGEFORMAT </w:instrText>
      </w:r>
      <w:r>
        <w:fldChar w:fldCharType="separate"/>
      </w:r>
      <w:r>
        <w:rPr>
          <w:b/>
          <w:i/>
          <w:noProof/>
          <w:sz w:val="28"/>
        </w:rPr>
        <w:t>R5s210</w:t>
      </w:r>
      <w:r>
        <w:rPr>
          <w:b/>
          <w:i/>
          <w:noProof/>
          <w:sz w:val="28"/>
        </w:rPr>
        <w:t>20</w:t>
      </w:r>
      <w:r>
        <w:rPr>
          <w:b/>
          <w:i/>
          <w:noProof/>
          <w:sz w:val="28"/>
        </w:rPr>
        <w:t>0</w:t>
      </w:r>
      <w:r>
        <w:rPr>
          <w:b/>
          <w:i/>
          <w:noProof/>
          <w:sz w:val="28"/>
        </w:rPr>
        <w:fldChar w:fldCharType="end"/>
      </w:r>
    </w:p>
    <w:p w14:paraId="37E45F91" w14:textId="77777777" w:rsidR="004E7F1E" w:rsidRDefault="004E7F1E" w:rsidP="004E7F1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7</w:t>
      </w:r>
      <w:r w:rsidRPr="00BA51D9">
        <w:rPr>
          <w:b/>
          <w:noProof/>
          <w:sz w:val="24"/>
        </w:rPr>
        <w:t>th Dec 20</w:t>
      </w:r>
      <w:r>
        <w:rPr>
          <w:b/>
          <w:noProof/>
          <w:sz w:val="24"/>
        </w:rPr>
        <w:t>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3403DF" w14:textId="77777777" w:rsidTr="00547111">
        <w:tc>
          <w:tcPr>
            <w:tcW w:w="9641" w:type="dxa"/>
            <w:gridSpan w:val="9"/>
            <w:tcBorders>
              <w:top w:val="single" w:sz="4" w:space="0" w:color="auto"/>
              <w:left w:val="single" w:sz="4" w:space="0" w:color="auto"/>
              <w:right w:val="single" w:sz="4" w:space="0" w:color="auto"/>
            </w:tcBorders>
          </w:tcPr>
          <w:p w14:paraId="0D6FF5C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5082F8F" w14:textId="77777777" w:rsidTr="00547111">
        <w:tc>
          <w:tcPr>
            <w:tcW w:w="9641" w:type="dxa"/>
            <w:gridSpan w:val="9"/>
            <w:tcBorders>
              <w:left w:val="single" w:sz="4" w:space="0" w:color="auto"/>
              <w:right w:val="single" w:sz="4" w:space="0" w:color="auto"/>
            </w:tcBorders>
          </w:tcPr>
          <w:p w14:paraId="3585472C" w14:textId="77777777" w:rsidR="001E41F3" w:rsidRDefault="001E41F3">
            <w:pPr>
              <w:pStyle w:val="CRCoverPage"/>
              <w:spacing w:after="0"/>
              <w:jc w:val="center"/>
              <w:rPr>
                <w:noProof/>
              </w:rPr>
            </w:pPr>
            <w:r>
              <w:rPr>
                <w:b/>
                <w:noProof/>
                <w:sz w:val="32"/>
              </w:rPr>
              <w:t>CHANGE REQUEST</w:t>
            </w:r>
          </w:p>
        </w:tc>
      </w:tr>
      <w:tr w:rsidR="001E41F3" w14:paraId="6FF1DEE4" w14:textId="77777777" w:rsidTr="00547111">
        <w:tc>
          <w:tcPr>
            <w:tcW w:w="9641" w:type="dxa"/>
            <w:gridSpan w:val="9"/>
            <w:tcBorders>
              <w:left w:val="single" w:sz="4" w:space="0" w:color="auto"/>
              <w:right w:val="single" w:sz="4" w:space="0" w:color="auto"/>
            </w:tcBorders>
          </w:tcPr>
          <w:p w14:paraId="36157337" w14:textId="77777777" w:rsidR="001E41F3" w:rsidRDefault="001E41F3">
            <w:pPr>
              <w:pStyle w:val="CRCoverPage"/>
              <w:spacing w:after="0"/>
              <w:rPr>
                <w:noProof/>
                <w:sz w:val="8"/>
                <w:szCs w:val="8"/>
              </w:rPr>
            </w:pPr>
          </w:p>
        </w:tc>
      </w:tr>
      <w:tr w:rsidR="001E41F3" w14:paraId="4FFF86AE" w14:textId="77777777" w:rsidTr="00547111">
        <w:tc>
          <w:tcPr>
            <w:tcW w:w="142" w:type="dxa"/>
            <w:tcBorders>
              <w:left w:val="single" w:sz="4" w:space="0" w:color="auto"/>
            </w:tcBorders>
          </w:tcPr>
          <w:p w14:paraId="2D00CFD5" w14:textId="77777777" w:rsidR="001E41F3" w:rsidRDefault="001E41F3">
            <w:pPr>
              <w:pStyle w:val="CRCoverPage"/>
              <w:spacing w:after="0"/>
              <w:jc w:val="right"/>
              <w:rPr>
                <w:noProof/>
              </w:rPr>
            </w:pPr>
          </w:p>
        </w:tc>
        <w:tc>
          <w:tcPr>
            <w:tcW w:w="1559" w:type="dxa"/>
            <w:shd w:val="pct30" w:color="FFFF00" w:fill="auto"/>
          </w:tcPr>
          <w:p w14:paraId="1331F3BA" w14:textId="77777777" w:rsidR="001E41F3" w:rsidRPr="00410371" w:rsidRDefault="006E0519" w:rsidP="006E0519">
            <w:pPr>
              <w:pStyle w:val="CRCoverPage"/>
              <w:spacing w:after="0"/>
              <w:rPr>
                <w:b/>
                <w:noProof/>
                <w:sz w:val="28"/>
              </w:rPr>
            </w:pPr>
            <w:r>
              <w:rPr>
                <w:b/>
                <w:noProof/>
                <w:sz w:val="28"/>
              </w:rPr>
              <w:t>38.523-3</w:t>
            </w:r>
          </w:p>
        </w:tc>
        <w:tc>
          <w:tcPr>
            <w:tcW w:w="709" w:type="dxa"/>
          </w:tcPr>
          <w:p w14:paraId="7E5FD5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8F767" w14:textId="77777777" w:rsidR="001E41F3" w:rsidRPr="00410371" w:rsidRDefault="006E0519" w:rsidP="00547111">
            <w:pPr>
              <w:pStyle w:val="CRCoverPage"/>
              <w:spacing w:after="0"/>
              <w:rPr>
                <w:noProof/>
              </w:rPr>
            </w:pPr>
            <w:r>
              <w:rPr>
                <w:b/>
                <w:noProof/>
                <w:sz w:val="28"/>
              </w:rPr>
              <w:t>1</w:t>
            </w:r>
            <w:r w:rsidR="005C7EC7">
              <w:rPr>
                <w:b/>
                <w:noProof/>
                <w:sz w:val="28"/>
              </w:rPr>
              <w:t>423</w:t>
            </w:r>
          </w:p>
        </w:tc>
        <w:tc>
          <w:tcPr>
            <w:tcW w:w="709" w:type="dxa"/>
          </w:tcPr>
          <w:p w14:paraId="305808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4EE226" w14:textId="67D9F414" w:rsidR="001E41F3" w:rsidRPr="00A1055C" w:rsidRDefault="004E7F1E" w:rsidP="00E13F3D">
            <w:pPr>
              <w:pStyle w:val="CRCoverPage"/>
              <w:spacing w:after="0"/>
              <w:jc w:val="center"/>
              <w:rPr>
                <w:b/>
                <w:bCs/>
                <w:noProof/>
              </w:rPr>
            </w:pPr>
            <w:r>
              <w:rPr>
                <w:b/>
                <w:bCs/>
                <w:sz w:val="28"/>
                <w:szCs w:val="28"/>
              </w:rPr>
              <w:t>1</w:t>
            </w:r>
          </w:p>
        </w:tc>
        <w:tc>
          <w:tcPr>
            <w:tcW w:w="2410" w:type="dxa"/>
          </w:tcPr>
          <w:p w14:paraId="39469C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90CA6" w14:textId="6389EC61" w:rsidR="001E41F3" w:rsidRPr="00410371" w:rsidRDefault="006E0519" w:rsidP="006E0519">
            <w:pPr>
              <w:pStyle w:val="CRCoverPage"/>
              <w:spacing w:after="0"/>
              <w:rPr>
                <w:noProof/>
                <w:sz w:val="28"/>
              </w:rPr>
            </w:pPr>
            <w:r>
              <w:rPr>
                <w:b/>
                <w:noProof/>
                <w:sz w:val="28"/>
              </w:rPr>
              <w:t>1</w:t>
            </w:r>
            <w:r w:rsidR="004E7F1E">
              <w:rPr>
                <w:b/>
                <w:noProof/>
                <w:sz w:val="28"/>
              </w:rPr>
              <w:t>6.0</w:t>
            </w:r>
            <w:r>
              <w:rPr>
                <w:b/>
                <w:noProof/>
                <w:sz w:val="28"/>
              </w:rPr>
              <w:t>.0</w:t>
            </w:r>
          </w:p>
        </w:tc>
        <w:tc>
          <w:tcPr>
            <w:tcW w:w="143" w:type="dxa"/>
            <w:tcBorders>
              <w:right w:val="single" w:sz="4" w:space="0" w:color="auto"/>
            </w:tcBorders>
          </w:tcPr>
          <w:p w14:paraId="5B9721FB" w14:textId="77777777" w:rsidR="001E41F3" w:rsidRDefault="001E41F3">
            <w:pPr>
              <w:pStyle w:val="CRCoverPage"/>
              <w:spacing w:after="0"/>
              <w:rPr>
                <w:noProof/>
              </w:rPr>
            </w:pPr>
          </w:p>
        </w:tc>
      </w:tr>
      <w:tr w:rsidR="001E41F3" w14:paraId="2F06125C" w14:textId="77777777" w:rsidTr="00547111">
        <w:tc>
          <w:tcPr>
            <w:tcW w:w="9641" w:type="dxa"/>
            <w:gridSpan w:val="9"/>
            <w:tcBorders>
              <w:left w:val="single" w:sz="4" w:space="0" w:color="auto"/>
              <w:right w:val="single" w:sz="4" w:space="0" w:color="auto"/>
            </w:tcBorders>
          </w:tcPr>
          <w:p w14:paraId="18DE9BA7" w14:textId="77777777" w:rsidR="001E41F3" w:rsidRDefault="001E41F3">
            <w:pPr>
              <w:pStyle w:val="CRCoverPage"/>
              <w:spacing w:after="0"/>
              <w:rPr>
                <w:noProof/>
              </w:rPr>
            </w:pPr>
          </w:p>
        </w:tc>
      </w:tr>
      <w:tr w:rsidR="001E41F3" w14:paraId="3DC1EC7A" w14:textId="77777777" w:rsidTr="00547111">
        <w:tc>
          <w:tcPr>
            <w:tcW w:w="9641" w:type="dxa"/>
            <w:gridSpan w:val="9"/>
            <w:tcBorders>
              <w:top w:val="single" w:sz="4" w:space="0" w:color="auto"/>
            </w:tcBorders>
          </w:tcPr>
          <w:p w14:paraId="16FB32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57234A" w14:textId="77777777" w:rsidTr="00547111">
        <w:tc>
          <w:tcPr>
            <w:tcW w:w="9641" w:type="dxa"/>
            <w:gridSpan w:val="9"/>
          </w:tcPr>
          <w:p w14:paraId="5399DA43" w14:textId="77777777" w:rsidR="001E41F3" w:rsidRDefault="001E41F3">
            <w:pPr>
              <w:pStyle w:val="CRCoverPage"/>
              <w:spacing w:after="0"/>
              <w:rPr>
                <w:noProof/>
                <w:sz w:val="8"/>
                <w:szCs w:val="8"/>
              </w:rPr>
            </w:pPr>
          </w:p>
        </w:tc>
      </w:tr>
    </w:tbl>
    <w:p w14:paraId="39F1BD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CD02CC" w14:textId="77777777" w:rsidTr="00A7671C">
        <w:tc>
          <w:tcPr>
            <w:tcW w:w="2835" w:type="dxa"/>
          </w:tcPr>
          <w:p w14:paraId="0A094F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496D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0D25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102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EEDD8" w14:textId="77777777" w:rsidR="00F25D98" w:rsidRDefault="00F25D98" w:rsidP="001E41F3">
            <w:pPr>
              <w:pStyle w:val="CRCoverPage"/>
              <w:spacing w:after="0"/>
              <w:jc w:val="center"/>
              <w:rPr>
                <w:b/>
                <w:caps/>
                <w:noProof/>
              </w:rPr>
            </w:pPr>
          </w:p>
        </w:tc>
        <w:tc>
          <w:tcPr>
            <w:tcW w:w="2126" w:type="dxa"/>
          </w:tcPr>
          <w:p w14:paraId="15A746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EE7BC" w14:textId="77777777" w:rsidR="00F25D98" w:rsidRDefault="00F25D98" w:rsidP="001E41F3">
            <w:pPr>
              <w:pStyle w:val="CRCoverPage"/>
              <w:spacing w:after="0"/>
              <w:jc w:val="center"/>
              <w:rPr>
                <w:b/>
                <w:caps/>
                <w:noProof/>
              </w:rPr>
            </w:pPr>
          </w:p>
        </w:tc>
        <w:tc>
          <w:tcPr>
            <w:tcW w:w="1418" w:type="dxa"/>
            <w:tcBorders>
              <w:left w:val="nil"/>
            </w:tcBorders>
          </w:tcPr>
          <w:p w14:paraId="671CFA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C00D59" w14:textId="77777777" w:rsidR="00F25D98" w:rsidRDefault="00F25D98" w:rsidP="001E41F3">
            <w:pPr>
              <w:pStyle w:val="CRCoverPage"/>
              <w:spacing w:after="0"/>
              <w:jc w:val="center"/>
              <w:rPr>
                <w:b/>
                <w:bCs/>
                <w:caps/>
                <w:noProof/>
              </w:rPr>
            </w:pPr>
          </w:p>
        </w:tc>
      </w:tr>
    </w:tbl>
    <w:p w14:paraId="72F122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8F4EE1" w14:textId="77777777" w:rsidTr="00686F70">
        <w:trPr>
          <w:trHeight w:val="139"/>
        </w:trPr>
        <w:tc>
          <w:tcPr>
            <w:tcW w:w="9640" w:type="dxa"/>
            <w:gridSpan w:val="11"/>
          </w:tcPr>
          <w:p w14:paraId="27C29308" w14:textId="77777777" w:rsidR="001E41F3" w:rsidRDefault="001E41F3">
            <w:pPr>
              <w:pStyle w:val="CRCoverPage"/>
              <w:spacing w:after="0"/>
              <w:rPr>
                <w:noProof/>
                <w:sz w:val="8"/>
                <w:szCs w:val="8"/>
              </w:rPr>
            </w:pPr>
          </w:p>
        </w:tc>
      </w:tr>
      <w:tr w:rsidR="001E41F3" w14:paraId="15305250" w14:textId="77777777" w:rsidTr="00547111">
        <w:tc>
          <w:tcPr>
            <w:tcW w:w="1843" w:type="dxa"/>
            <w:tcBorders>
              <w:top w:val="single" w:sz="4" w:space="0" w:color="auto"/>
              <w:left w:val="single" w:sz="4" w:space="0" w:color="auto"/>
            </w:tcBorders>
          </w:tcPr>
          <w:p w14:paraId="0AD1F7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7EEC9" w14:textId="77777777" w:rsidR="001E41F3" w:rsidRDefault="005C7EC7" w:rsidP="006E0519">
            <w:pPr>
              <w:pStyle w:val="CRCoverPage"/>
              <w:spacing w:after="0"/>
              <w:rPr>
                <w:noProof/>
              </w:rPr>
            </w:pPr>
            <w:r w:rsidRPr="005C7EC7">
              <w:t>Correction for NR5GC IRAT test cases</w:t>
            </w:r>
          </w:p>
        </w:tc>
      </w:tr>
      <w:tr w:rsidR="001E41F3" w14:paraId="5D7BE8A4" w14:textId="77777777" w:rsidTr="00547111">
        <w:tc>
          <w:tcPr>
            <w:tcW w:w="1843" w:type="dxa"/>
            <w:tcBorders>
              <w:left w:val="single" w:sz="4" w:space="0" w:color="auto"/>
            </w:tcBorders>
          </w:tcPr>
          <w:p w14:paraId="79D290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C6B45" w14:textId="77777777" w:rsidR="001E41F3" w:rsidRDefault="001E41F3">
            <w:pPr>
              <w:pStyle w:val="CRCoverPage"/>
              <w:spacing w:after="0"/>
              <w:rPr>
                <w:noProof/>
                <w:sz w:val="8"/>
                <w:szCs w:val="8"/>
              </w:rPr>
            </w:pPr>
          </w:p>
        </w:tc>
      </w:tr>
      <w:tr w:rsidR="001E41F3" w14:paraId="520AA0F5" w14:textId="77777777" w:rsidTr="00547111">
        <w:tc>
          <w:tcPr>
            <w:tcW w:w="1843" w:type="dxa"/>
            <w:tcBorders>
              <w:left w:val="single" w:sz="4" w:space="0" w:color="auto"/>
            </w:tcBorders>
          </w:tcPr>
          <w:p w14:paraId="7598CC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F29354" w14:textId="77777777" w:rsidR="001E41F3" w:rsidRDefault="006E0519">
            <w:pPr>
              <w:pStyle w:val="CRCoverPage"/>
              <w:spacing w:after="0"/>
              <w:ind w:left="100"/>
              <w:rPr>
                <w:noProof/>
              </w:rPr>
            </w:pPr>
            <w:r>
              <w:rPr>
                <w:noProof/>
              </w:rPr>
              <w:t>Keysight Technologies UK</w:t>
            </w:r>
          </w:p>
        </w:tc>
      </w:tr>
      <w:tr w:rsidR="001E41F3" w14:paraId="55AA8D9D" w14:textId="77777777" w:rsidTr="00547111">
        <w:tc>
          <w:tcPr>
            <w:tcW w:w="1843" w:type="dxa"/>
            <w:tcBorders>
              <w:left w:val="single" w:sz="4" w:space="0" w:color="auto"/>
            </w:tcBorders>
          </w:tcPr>
          <w:p w14:paraId="7CCDAD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A9CB4" w14:textId="77777777" w:rsidR="001E41F3" w:rsidRDefault="006B3C17" w:rsidP="00547111">
            <w:pPr>
              <w:pStyle w:val="CRCoverPage"/>
              <w:spacing w:after="0"/>
              <w:ind w:left="100"/>
              <w:rPr>
                <w:noProof/>
              </w:rPr>
            </w:pPr>
            <w:r>
              <w:t>R5</w:t>
            </w:r>
          </w:p>
        </w:tc>
      </w:tr>
      <w:tr w:rsidR="001E41F3" w14:paraId="3F0B6093" w14:textId="77777777" w:rsidTr="00547111">
        <w:tc>
          <w:tcPr>
            <w:tcW w:w="1843" w:type="dxa"/>
            <w:tcBorders>
              <w:left w:val="single" w:sz="4" w:space="0" w:color="auto"/>
            </w:tcBorders>
          </w:tcPr>
          <w:p w14:paraId="0B07B3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784C14" w14:textId="77777777" w:rsidR="001E41F3" w:rsidRDefault="001E41F3">
            <w:pPr>
              <w:pStyle w:val="CRCoverPage"/>
              <w:spacing w:after="0"/>
              <w:rPr>
                <w:noProof/>
                <w:sz w:val="8"/>
                <w:szCs w:val="8"/>
              </w:rPr>
            </w:pPr>
          </w:p>
        </w:tc>
      </w:tr>
      <w:tr w:rsidR="001E41F3" w14:paraId="41E8BD90" w14:textId="77777777" w:rsidTr="00547111">
        <w:tc>
          <w:tcPr>
            <w:tcW w:w="1843" w:type="dxa"/>
            <w:tcBorders>
              <w:left w:val="single" w:sz="4" w:space="0" w:color="auto"/>
            </w:tcBorders>
          </w:tcPr>
          <w:p w14:paraId="3284C1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101808" w14:textId="77777777" w:rsidR="001E41F3" w:rsidRDefault="006E0519">
            <w:pPr>
              <w:pStyle w:val="CRCoverPage"/>
              <w:spacing w:after="0"/>
              <w:ind w:left="100"/>
              <w:rPr>
                <w:noProof/>
              </w:rPr>
            </w:pPr>
            <w:r w:rsidRPr="006E0519">
              <w:rPr>
                <w:noProof/>
              </w:rPr>
              <w:t>5GS_NR_LTE-UEConTest</w:t>
            </w:r>
          </w:p>
        </w:tc>
        <w:tc>
          <w:tcPr>
            <w:tcW w:w="567" w:type="dxa"/>
            <w:tcBorders>
              <w:left w:val="nil"/>
            </w:tcBorders>
          </w:tcPr>
          <w:p w14:paraId="4676C592" w14:textId="77777777" w:rsidR="001E41F3" w:rsidRDefault="001E41F3">
            <w:pPr>
              <w:pStyle w:val="CRCoverPage"/>
              <w:spacing w:after="0"/>
              <w:ind w:right="100"/>
              <w:rPr>
                <w:noProof/>
              </w:rPr>
            </w:pPr>
          </w:p>
        </w:tc>
        <w:tc>
          <w:tcPr>
            <w:tcW w:w="1417" w:type="dxa"/>
            <w:gridSpan w:val="3"/>
            <w:tcBorders>
              <w:left w:val="nil"/>
            </w:tcBorders>
          </w:tcPr>
          <w:p w14:paraId="558643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D96A3" w14:textId="77777777" w:rsidR="001E41F3" w:rsidRDefault="00317F09">
            <w:pPr>
              <w:pStyle w:val="CRCoverPage"/>
              <w:spacing w:after="0"/>
              <w:ind w:left="100"/>
              <w:rPr>
                <w:noProof/>
              </w:rPr>
            </w:pPr>
            <w:fldSimple w:instr=" DOCPROPERTY  ResDate  \* MERGEFORMAT ">
              <w:r w:rsidR="006E0519">
                <w:rPr>
                  <w:noProof/>
                </w:rPr>
                <w:t>2020</w:t>
              </w:r>
              <w:r w:rsidR="002160BA">
                <w:rPr>
                  <w:noProof/>
                </w:rPr>
                <w:t>-</w:t>
              </w:r>
              <w:r w:rsidR="006E0519">
                <w:rPr>
                  <w:noProof/>
                </w:rPr>
                <w:t>11</w:t>
              </w:r>
              <w:r w:rsidR="002160BA">
                <w:rPr>
                  <w:noProof/>
                </w:rPr>
                <w:t>-</w:t>
              </w:r>
              <w:r w:rsidR="00BD352F">
                <w:rPr>
                  <w:noProof/>
                </w:rPr>
                <w:t>1</w:t>
              </w:r>
              <w:r w:rsidR="005C7EC7">
                <w:rPr>
                  <w:noProof/>
                </w:rPr>
                <w:t>1</w:t>
              </w:r>
            </w:fldSimple>
          </w:p>
        </w:tc>
      </w:tr>
      <w:tr w:rsidR="001E41F3" w14:paraId="2FD49751" w14:textId="77777777" w:rsidTr="00547111">
        <w:tc>
          <w:tcPr>
            <w:tcW w:w="1843" w:type="dxa"/>
            <w:tcBorders>
              <w:left w:val="single" w:sz="4" w:space="0" w:color="auto"/>
            </w:tcBorders>
          </w:tcPr>
          <w:p w14:paraId="18BD08B1" w14:textId="77777777" w:rsidR="001E41F3" w:rsidRDefault="001E41F3">
            <w:pPr>
              <w:pStyle w:val="CRCoverPage"/>
              <w:spacing w:after="0"/>
              <w:rPr>
                <w:b/>
                <w:i/>
                <w:noProof/>
                <w:sz w:val="8"/>
                <w:szCs w:val="8"/>
              </w:rPr>
            </w:pPr>
          </w:p>
        </w:tc>
        <w:tc>
          <w:tcPr>
            <w:tcW w:w="1986" w:type="dxa"/>
            <w:gridSpan w:val="4"/>
          </w:tcPr>
          <w:p w14:paraId="27033DCD" w14:textId="77777777" w:rsidR="001E41F3" w:rsidRDefault="001E41F3">
            <w:pPr>
              <w:pStyle w:val="CRCoverPage"/>
              <w:spacing w:after="0"/>
              <w:rPr>
                <w:noProof/>
                <w:sz w:val="8"/>
                <w:szCs w:val="8"/>
              </w:rPr>
            </w:pPr>
          </w:p>
        </w:tc>
        <w:tc>
          <w:tcPr>
            <w:tcW w:w="2267" w:type="dxa"/>
            <w:gridSpan w:val="2"/>
          </w:tcPr>
          <w:p w14:paraId="4266B099" w14:textId="77777777" w:rsidR="001E41F3" w:rsidRDefault="001E41F3">
            <w:pPr>
              <w:pStyle w:val="CRCoverPage"/>
              <w:spacing w:after="0"/>
              <w:rPr>
                <w:noProof/>
                <w:sz w:val="8"/>
                <w:szCs w:val="8"/>
              </w:rPr>
            </w:pPr>
          </w:p>
        </w:tc>
        <w:tc>
          <w:tcPr>
            <w:tcW w:w="1417" w:type="dxa"/>
            <w:gridSpan w:val="3"/>
          </w:tcPr>
          <w:p w14:paraId="7891B03A" w14:textId="77777777" w:rsidR="001E41F3" w:rsidRDefault="001E41F3">
            <w:pPr>
              <w:pStyle w:val="CRCoverPage"/>
              <w:spacing w:after="0"/>
              <w:rPr>
                <w:noProof/>
                <w:sz w:val="8"/>
                <w:szCs w:val="8"/>
              </w:rPr>
            </w:pPr>
          </w:p>
        </w:tc>
        <w:tc>
          <w:tcPr>
            <w:tcW w:w="2127" w:type="dxa"/>
            <w:tcBorders>
              <w:right w:val="single" w:sz="4" w:space="0" w:color="auto"/>
            </w:tcBorders>
          </w:tcPr>
          <w:p w14:paraId="08228853" w14:textId="77777777" w:rsidR="001E41F3" w:rsidRDefault="001E41F3">
            <w:pPr>
              <w:pStyle w:val="CRCoverPage"/>
              <w:spacing w:after="0"/>
              <w:rPr>
                <w:noProof/>
                <w:sz w:val="8"/>
                <w:szCs w:val="8"/>
              </w:rPr>
            </w:pPr>
          </w:p>
        </w:tc>
      </w:tr>
      <w:tr w:rsidR="001E41F3" w14:paraId="605472EF" w14:textId="77777777" w:rsidTr="00547111">
        <w:trPr>
          <w:cantSplit/>
        </w:trPr>
        <w:tc>
          <w:tcPr>
            <w:tcW w:w="1843" w:type="dxa"/>
            <w:tcBorders>
              <w:left w:val="single" w:sz="4" w:space="0" w:color="auto"/>
            </w:tcBorders>
          </w:tcPr>
          <w:p w14:paraId="09BDDC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D3923A" w14:textId="77777777" w:rsidR="001E41F3" w:rsidRDefault="006E0519" w:rsidP="00D24991">
            <w:pPr>
              <w:pStyle w:val="CRCoverPage"/>
              <w:spacing w:after="0"/>
              <w:ind w:left="100" w:right="-609"/>
              <w:rPr>
                <w:b/>
                <w:noProof/>
              </w:rPr>
            </w:pPr>
            <w:r>
              <w:rPr>
                <w:b/>
                <w:noProof/>
              </w:rPr>
              <w:t>F</w:t>
            </w:r>
          </w:p>
        </w:tc>
        <w:tc>
          <w:tcPr>
            <w:tcW w:w="3402" w:type="dxa"/>
            <w:gridSpan w:val="5"/>
            <w:tcBorders>
              <w:left w:val="nil"/>
            </w:tcBorders>
          </w:tcPr>
          <w:p w14:paraId="769D9D60" w14:textId="77777777" w:rsidR="001E41F3" w:rsidRDefault="001E41F3">
            <w:pPr>
              <w:pStyle w:val="CRCoverPage"/>
              <w:spacing w:after="0"/>
              <w:rPr>
                <w:noProof/>
              </w:rPr>
            </w:pPr>
          </w:p>
        </w:tc>
        <w:tc>
          <w:tcPr>
            <w:tcW w:w="1417" w:type="dxa"/>
            <w:gridSpan w:val="3"/>
            <w:tcBorders>
              <w:left w:val="nil"/>
            </w:tcBorders>
          </w:tcPr>
          <w:p w14:paraId="17AB51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6A3A8A" w14:textId="1665AF78" w:rsidR="001E41F3" w:rsidRDefault="006E0519">
            <w:pPr>
              <w:pStyle w:val="CRCoverPage"/>
              <w:spacing w:after="0"/>
              <w:ind w:left="100"/>
              <w:rPr>
                <w:noProof/>
              </w:rPr>
            </w:pPr>
            <w:r>
              <w:t>Rel-1</w:t>
            </w:r>
            <w:r w:rsidR="004E7F1E">
              <w:t>6</w:t>
            </w:r>
          </w:p>
        </w:tc>
      </w:tr>
      <w:tr w:rsidR="001E41F3" w14:paraId="34E13245" w14:textId="77777777" w:rsidTr="00547111">
        <w:tc>
          <w:tcPr>
            <w:tcW w:w="1843" w:type="dxa"/>
            <w:tcBorders>
              <w:left w:val="single" w:sz="4" w:space="0" w:color="auto"/>
              <w:bottom w:val="single" w:sz="4" w:space="0" w:color="auto"/>
            </w:tcBorders>
          </w:tcPr>
          <w:p w14:paraId="22CA1A82" w14:textId="77777777" w:rsidR="001E41F3" w:rsidRDefault="001E41F3">
            <w:pPr>
              <w:pStyle w:val="CRCoverPage"/>
              <w:spacing w:after="0"/>
              <w:rPr>
                <w:b/>
                <w:i/>
                <w:noProof/>
              </w:rPr>
            </w:pPr>
          </w:p>
        </w:tc>
        <w:tc>
          <w:tcPr>
            <w:tcW w:w="4677" w:type="dxa"/>
            <w:gridSpan w:val="8"/>
            <w:tcBorders>
              <w:bottom w:val="single" w:sz="4" w:space="0" w:color="auto"/>
            </w:tcBorders>
          </w:tcPr>
          <w:p w14:paraId="3E67C5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A8BD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A2E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EAB055A" w14:textId="77777777" w:rsidTr="00547111">
        <w:tc>
          <w:tcPr>
            <w:tcW w:w="1843" w:type="dxa"/>
          </w:tcPr>
          <w:p w14:paraId="3E525117" w14:textId="77777777" w:rsidR="001E41F3" w:rsidRDefault="001E41F3">
            <w:pPr>
              <w:pStyle w:val="CRCoverPage"/>
              <w:spacing w:after="0"/>
              <w:rPr>
                <w:b/>
                <w:i/>
                <w:noProof/>
                <w:sz w:val="8"/>
                <w:szCs w:val="8"/>
              </w:rPr>
            </w:pPr>
          </w:p>
        </w:tc>
        <w:tc>
          <w:tcPr>
            <w:tcW w:w="7797" w:type="dxa"/>
            <w:gridSpan w:val="10"/>
          </w:tcPr>
          <w:p w14:paraId="76FDB8E4" w14:textId="77777777" w:rsidR="001E41F3" w:rsidRDefault="001E41F3">
            <w:pPr>
              <w:pStyle w:val="CRCoverPage"/>
              <w:spacing w:after="0"/>
              <w:rPr>
                <w:noProof/>
                <w:sz w:val="8"/>
                <w:szCs w:val="8"/>
              </w:rPr>
            </w:pPr>
          </w:p>
        </w:tc>
      </w:tr>
      <w:tr w:rsidR="001E41F3" w14:paraId="19E0C725" w14:textId="77777777" w:rsidTr="00547111">
        <w:tc>
          <w:tcPr>
            <w:tcW w:w="2694" w:type="dxa"/>
            <w:gridSpan w:val="2"/>
            <w:tcBorders>
              <w:top w:val="single" w:sz="4" w:space="0" w:color="auto"/>
              <w:left w:val="single" w:sz="4" w:space="0" w:color="auto"/>
            </w:tcBorders>
          </w:tcPr>
          <w:p w14:paraId="01F937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B6895" w14:textId="77777777" w:rsidR="00B7313F" w:rsidRDefault="00B7313F" w:rsidP="00B7313F">
            <w:pPr>
              <w:pStyle w:val="CRCoverPage"/>
              <w:numPr>
                <w:ilvl w:val="0"/>
                <w:numId w:val="32"/>
              </w:numPr>
              <w:spacing w:after="0"/>
              <w:rPr>
                <w:noProof/>
              </w:rPr>
            </w:pPr>
            <w:r w:rsidRPr="003C3D28">
              <w:rPr>
                <w:rFonts w:cs="Arial"/>
              </w:rPr>
              <w:t>The fields EPS_Bearer and PdnIndex have been added in type GSM_MobilityInfo_Type but are not currently being initialized in f_Check_NG_PDUSessionModificationReq, which can lead to a run-time error while calling “valueof” for this type (in f_Get_NG_PDUSessionModificationCommand and f_NR5GC_IRAT_S1ToN1_SessionModification)</w:t>
            </w:r>
          </w:p>
          <w:p w14:paraId="0C47F4B3" w14:textId="77777777" w:rsidR="00B7313F" w:rsidRDefault="00B7313F" w:rsidP="00B7313F">
            <w:pPr>
              <w:pStyle w:val="CRCoverPage"/>
              <w:spacing w:after="0"/>
              <w:ind w:left="720"/>
              <w:rPr>
                <w:noProof/>
              </w:rPr>
            </w:pPr>
          </w:p>
          <w:p w14:paraId="3F8335F8" w14:textId="77777777" w:rsidR="00B7313F" w:rsidRDefault="00B7313F" w:rsidP="00B7313F">
            <w:pPr>
              <w:pStyle w:val="CRCoverPage"/>
              <w:numPr>
                <w:ilvl w:val="0"/>
                <w:numId w:val="32"/>
              </w:numPr>
              <w:spacing w:after="0"/>
              <w:rPr>
                <w:noProof/>
              </w:rPr>
            </w:pPr>
            <w:r w:rsidRPr="00A149D3">
              <w:rPr>
                <w:noProof/>
              </w:rPr>
              <w:t xml:space="preserve">According to TS 24.501-f60 clause 5.5.1.3.2, </w:t>
            </w:r>
            <w:r>
              <w:rPr>
                <w:noProof/>
              </w:rPr>
              <w:t xml:space="preserve">a </w:t>
            </w:r>
            <w:r w:rsidRPr="00A149D3">
              <w:rPr>
                <w:noProof/>
              </w:rPr>
              <w:t xml:space="preserve">UE </w:t>
            </w:r>
            <w:r>
              <w:rPr>
                <w:noProof/>
              </w:rPr>
              <w:t>can</w:t>
            </w:r>
            <w:r w:rsidRPr="00A149D3">
              <w:rPr>
                <w:noProof/>
              </w:rPr>
              <w:t xml:space="preserve"> set FOR </w:t>
            </w:r>
            <w:r>
              <w:rPr>
                <w:noProof/>
              </w:rPr>
              <w:t xml:space="preserve">(Folllow On Request) </w:t>
            </w:r>
            <w:r w:rsidRPr="00A149D3">
              <w:rPr>
                <w:noProof/>
              </w:rPr>
              <w:t>bit to ‘1’ to  prolong the established NAS N1 signalling connection afte</w:t>
            </w:r>
            <w:r>
              <w:rPr>
                <w:noProof/>
              </w:rPr>
              <w:t>r</w:t>
            </w:r>
            <w:r w:rsidRPr="00A149D3">
              <w:rPr>
                <w:noProof/>
              </w:rPr>
              <w:t xml:space="preserve"> mobility registration procedure </w:t>
            </w:r>
            <w:r>
              <w:rPr>
                <w:noProof/>
              </w:rPr>
              <w:t xml:space="preserve">if it </w:t>
            </w:r>
            <w:r w:rsidRPr="00B7313F">
              <w:rPr>
                <w:noProof/>
                <w:color w:val="000000"/>
              </w:rPr>
              <w:t xml:space="preserve">has further uplink signalling pending. </w:t>
            </w:r>
            <w:r w:rsidRPr="00B7313F">
              <w:rPr>
                <w:rFonts w:cs="Arial"/>
              </w:rPr>
              <w:t xml:space="preserve">If UE set follow-on bit to ‘0’, TTCN can release RRC connection. </w:t>
            </w:r>
          </w:p>
          <w:p w14:paraId="27BA34C0" w14:textId="77777777" w:rsidR="00B7313F" w:rsidRDefault="00B7313F" w:rsidP="00B7313F">
            <w:pPr>
              <w:pStyle w:val="ListParagraph"/>
              <w:rPr>
                <w:rFonts w:cs="Arial"/>
              </w:rPr>
            </w:pPr>
          </w:p>
          <w:p w14:paraId="2D86726F" w14:textId="77777777" w:rsidR="00B7313F" w:rsidRDefault="00B7313F" w:rsidP="00B7313F">
            <w:pPr>
              <w:pStyle w:val="CRCoverPage"/>
              <w:numPr>
                <w:ilvl w:val="0"/>
                <w:numId w:val="32"/>
              </w:numPr>
              <w:spacing w:after="0"/>
              <w:rPr>
                <w:noProof/>
              </w:rPr>
            </w:pPr>
            <w:r w:rsidRPr="00B7313F">
              <w:rPr>
                <w:rFonts w:cs="Arial"/>
              </w:rPr>
              <w:t>If the UE initiates PDU modification procedure from Connected mode (immediately following mobility registration with FOR), SRB1 shall be used because SRB2 will not be established (TTCN CR R5s201413 also mentions this issue but does correct it for all cases)</w:t>
            </w:r>
          </w:p>
        </w:tc>
      </w:tr>
      <w:tr w:rsidR="001E41F3" w14:paraId="6296D679" w14:textId="77777777" w:rsidTr="00547111">
        <w:tc>
          <w:tcPr>
            <w:tcW w:w="2694" w:type="dxa"/>
            <w:gridSpan w:val="2"/>
            <w:tcBorders>
              <w:left w:val="single" w:sz="4" w:space="0" w:color="auto"/>
            </w:tcBorders>
          </w:tcPr>
          <w:p w14:paraId="5F44A0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D071D" w14:textId="77777777" w:rsidR="001E41F3" w:rsidRDefault="001E41F3">
            <w:pPr>
              <w:pStyle w:val="CRCoverPage"/>
              <w:spacing w:after="0"/>
              <w:rPr>
                <w:noProof/>
                <w:sz w:val="8"/>
                <w:szCs w:val="8"/>
              </w:rPr>
            </w:pPr>
          </w:p>
        </w:tc>
      </w:tr>
      <w:tr w:rsidR="00247F82" w14:paraId="46ABEEA3" w14:textId="77777777" w:rsidTr="00547111">
        <w:tc>
          <w:tcPr>
            <w:tcW w:w="2694" w:type="dxa"/>
            <w:gridSpan w:val="2"/>
            <w:tcBorders>
              <w:left w:val="single" w:sz="4" w:space="0" w:color="auto"/>
            </w:tcBorders>
          </w:tcPr>
          <w:p w14:paraId="4FAED239" w14:textId="77777777" w:rsidR="00247F82" w:rsidRDefault="00247F82" w:rsidP="00247F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3AEA0" w14:textId="77777777" w:rsidR="006A74D9" w:rsidRPr="00B7313F" w:rsidRDefault="00B7313F" w:rsidP="00B7313F">
            <w:pPr>
              <w:numPr>
                <w:ilvl w:val="0"/>
                <w:numId w:val="33"/>
              </w:numPr>
              <w:rPr>
                <w:rFonts w:ascii="Arial" w:hAnsi="Arial" w:cs="Arial"/>
              </w:rPr>
            </w:pPr>
            <w:r w:rsidRPr="003C3D28">
              <w:rPr>
                <w:lang w:val="en-SG" w:eastAsia="en-GB"/>
              </w:rPr>
              <w:t>Initiali</w:t>
            </w:r>
            <w:r>
              <w:rPr>
                <w:lang w:val="en-SG" w:eastAsia="en-GB"/>
              </w:rPr>
              <w:t>s</w:t>
            </w:r>
            <w:r w:rsidRPr="003C3D28">
              <w:rPr>
                <w:lang w:val="en-SG" w:eastAsia="en-GB"/>
              </w:rPr>
              <w:t xml:space="preserve">e </w:t>
            </w:r>
            <w:r w:rsidRPr="003C3D28">
              <w:rPr>
                <w:rFonts w:cs="Arial"/>
              </w:rPr>
              <w:t>EPS_Bearer and PdnIndex in</w:t>
            </w:r>
            <w:r w:rsidRPr="003C3D28">
              <w:rPr>
                <w:lang w:val="en-GB" w:eastAsia="en-GB"/>
              </w:rPr>
              <w:t xml:space="preserve"> p_GSM_MobilityInfo</w:t>
            </w:r>
            <w:r w:rsidRPr="003C3D28">
              <w:rPr>
                <w:lang w:eastAsia="en-GB"/>
              </w:rPr>
              <w:t xml:space="preserve"> before returning</w:t>
            </w:r>
          </w:p>
          <w:p w14:paraId="6E0EE266" w14:textId="77777777" w:rsidR="00B7313F" w:rsidRDefault="00B7313F" w:rsidP="00B7313F">
            <w:pPr>
              <w:pStyle w:val="CRCoverPage"/>
              <w:numPr>
                <w:ilvl w:val="0"/>
                <w:numId w:val="33"/>
              </w:numPr>
              <w:spacing w:after="0"/>
              <w:rPr>
                <w:lang w:val="en-SG"/>
              </w:rPr>
            </w:pPr>
            <w:r w:rsidRPr="001241F2">
              <w:rPr>
                <w:lang w:val="en-SG"/>
              </w:rPr>
              <w:t>handle PDU session modification procedure in CONNECTED or IDLE state depending on FOR indication received from the UE during mobility registration.</w:t>
            </w:r>
          </w:p>
          <w:p w14:paraId="4C105EB0" w14:textId="77777777" w:rsidR="00B7313F" w:rsidRDefault="00B7313F" w:rsidP="00B7313F">
            <w:pPr>
              <w:pStyle w:val="CRCoverPage"/>
              <w:spacing w:after="0"/>
              <w:rPr>
                <w:lang w:val="en-SG"/>
              </w:rPr>
            </w:pPr>
          </w:p>
          <w:p w14:paraId="2B0D6014" w14:textId="77777777" w:rsidR="00B7313F" w:rsidRPr="001241F2" w:rsidRDefault="00B7313F" w:rsidP="00B7313F">
            <w:pPr>
              <w:pStyle w:val="CRCoverPage"/>
              <w:spacing w:after="0"/>
              <w:rPr>
                <w:lang w:val="en-SG"/>
              </w:rPr>
            </w:pPr>
            <w:r w:rsidRPr="00B41B47">
              <w:rPr>
                <w:rFonts w:cs="Arial"/>
                <w:b/>
                <w:bCs/>
              </w:rPr>
              <w:t>Note</w:t>
            </w:r>
            <w:r>
              <w:rPr>
                <w:rFonts w:cs="Arial"/>
              </w:rPr>
              <w:t xml:space="preserve"> : Prose CR R5-205364 on 38.508-1 is raised at RAN5#89 associated with this change</w:t>
            </w:r>
          </w:p>
          <w:p w14:paraId="3B2BA673" w14:textId="77777777" w:rsidR="00B7313F" w:rsidRPr="001241F2" w:rsidRDefault="00B7313F" w:rsidP="00B7313F">
            <w:pPr>
              <w:pStyle w:val="CRCoverPage"/>
              <w:spacing w:after="0"/>
              <w:rPr>
                <w:lang w:val="en-SG"/>
              </w:rPr>
            </w:pPr>
          </w:p>
          <w:p w14:paraId="149D52B0" w14:textId="77777777" w:rsidR="00B7313F" w:rsidRDefault="00B7313F" w:rsidP="00B7313F">
            <w:pPr>
              <w:numPr>
                <w:ilvl w:val="0"/>
                <w:numId w:val="33"/>
              </w:numPr>
              <w:rPr>
                <w:rFonts w:ascii="Arial" w:hAnsi="Arial" w:cs="Arial"/>
              </w:rPr>
            </w:pPr>
            <w:r w:rsidRPr="001241F2">
              <w:rPr>
                <w:lang w:val="en-SG"/>
              </w:rPr>
              <w:t xml:space="preserve"> </w:t>
            </w:r>
            <w:r>
              <w:rPr>
                <w:lang w:val="en-SG"/>
              </w:rPr>
              <w:t>U</w:t>
            </w:r>
            <w:r w:rsidRPr="001241F2">
              <w:rPr>
                <w:lang w:val="en-SG"/>
              </w:rPr>
              <w:t>se SRB1 to receive PDU SESSION MODIFICATION REQUEST when the existing RRC connection is being re-used</w:t>
            </w:r>
          </w:p>
          <w:p w14:paraId="7279D34C" w14:textId="77777777" w:rsidR="00247F82" w:rsidRDefault="00247F82" w:rsidP="006A74D9">
            <w:pPr>
              <w:pStyle w:val="CRCoverPage"/>
              <w:spacing w:after="0"/>
              <w:rPr>
                <w:noProof/>
              </w:rPr>
            </w:pPr>
          </w:p>
        </w:tc>
      </w:tr>
      <w:tr w:rsidR="00247F82" w14:paraId="5F9C8F50" w14:textId="77777777" w:rsidTr="00DC457A">
        <w:trPr>
          <w:trHeight w:val="80"/>
        </w:trPr>
        <w:tc>
          <w:tcPr>
            <w:tcW w:w="2694" w:type="dxa"/>
            <w:gridSpan w:val="2"/>
            <w:tcBorders>
              <w:left w:val="single" w:sz="4" w:space="0" w:color="auto"/>
            </w:tcBorders>
          </w:tcPr>
          <w:p w14:paraId="4CEECFEF" w14:textId="77777777" w:rsidR="00247F82" w:rsidRDefault="00247F82" w:rsidP="00247F82">
            <w:pPr>
              <w:pStyle w:val="CRCoverPage"/>
              <w:spacing w:after="0"/>
              <w:rPr>
                <w:b/>
                <w:i/>
                <w:noProof/>
                <w:sz w:val="8"/>
                <w:szCs w:val="8"/>
              </w:rPr>
            </w:pPr>
          </w:p>
        </w:tc>
        <w:tc>
          <w:tcPr>
            <w:tcW w:w="6946" w:type="dxa"/>
            <w:gridSpan w:val="9"/>
            <w:tcBorders>
              <w:right w:val="single" w:sz="4" w:space="0" w:color="auto"/>
            </w:tcBorders>
          </w:tcPr>
          <w:p w14:paraId="00ABF32C" w14:textId="77777777" w:rsidR="00247F82" w:rsidRDefault="00247F82" w:rsidP="00247F82">
            <w:pPr>
              <w:pStyle w:val="CRCoverPage"/>
              <w:spacing w:after="0"/>
              <w:rPr>
                <w:noProof/>
                <w:sz w:val="8"/>
                <w:szCs w:val="8"/>
              </w:rPr>
            </w:pPr>
          </w:p>
        </w:tc>
      </w:tr>
      <w:tr w:rsidR="00247F82" w14:paraId="3D1CEB9A" w14:textId="77777777" w:rsidTr="00547111">
        <w:tc>
          <w:tcPr>
            <w:tcW w:w="2694" w:type="dxa"/>
            <w:gridSpan w:val="2"/>
            <w:tcBorders>
              <w:left w:val="single" w:sz="4" w:space="0" w:color="auto"/>
              <w:bottom w:val="single" w:sz="4" w:space="0" w:color="auto"/>
            </w:tcBorders>
          </w:tcPr>
          <w:p w14:paraId="1432CFFA" w14:textId="77777777" w:rsidR="00247F82" w:rsidRDefault="00247F82" w:rsidP="00247F8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C615593" w14:textId="77777777" w:rsidR="00247F82" w:rsidRDefault="006A74D9" w:rsidP="00247F82">
            <w:pPr>
              <w:pStyle w:val="CRCoverPage"/>
              <w:spacing w:after="0"/>
              <w:rPr>
                <w:noProof/>
              </w:rPr>
            </w:pPr>
            <w:r>
              <w:rPr>
                <w:noProof/>
              </w:rPr>
              <w:t>A conformant UE may fail this test case</w:t>
            </w:r>
          </w:p>
        </w:tc>
      </w:tr>
      <w:tr w:rsidR="00247F82" w14:paraId="0B6AD0A2" w14:textId="77777777" w:rsidTr="00547111">
        <w:tc>
          <w:tcPr>
            <w:tcW w:w="2694" w:type="dxa"/>
            <w:gridSpan w:val="2"/>
          </w:tcPr>
          <w:p w14:paraId="19874EE3" w14:textId="77777777" w:rsidR="00247F82" w:rsidRDefault="00247F82" w:rsidP="00247F82">
            <w:pPr>
              <w:pStyle w:val="CRCoverPage"/>
              <w:spacing w:after="0"/>
              <w:rPr>
                <w:b/>
                <w:i/>
                <w:noProof/>
                <w:sz w:val="8"/>
                <w:szCs w:val="8"/>
              </w:rPr>
            </w:pPr>
          </w:p>
        </w:tc>
        <w:tc>
          <w:tcPr>
            <w:tcW w:w="6946" w:type="dxa"/>
            <w:gridSpan w:val="9"/>
          </w:tcPr>
          <w:p w14:paraId="76EA0911" w14:textId="77777777" w:rsidR="00247F82" w:rsidRDefault="00247F82" w:rsidP="00247F82">
            <w:pPr>
              <w:pStyle w:val="CRCoverPage"/>
              <w:spacing w:after="0"/>
              <w:rPr>
                <w:noProof/>
                <w:sz w:val="8"/>
                <w:szCs w:val="8"/>
              </w:rPr>
            </w:pPr>
          </w:p>
        </w:tc>
      </w:tr>
      <w:tr w:rsidR="00247F82" w14:paraId="6F15625B" w14:textId="77777777" w:rsidTr="00547111">
        <w:tc>
          <w:tcPr>
            <w:tcW w:w="2694" w:type="dxa"/>
            <w:gridSpan w:val="2"/>
            <w:tcBorders>
              <w:top w:val="single" w:sz="4" w:space="0" w:color="auto"/>
              <w:left w:val="single" w:sz="4" w:space="0" w:color="auto"/>
            </w:tcBorders>
          </w:tcPr>
          <w:p w14:paraId="1BD28948" w14:textId="77777777" w:rsidR="00247F82" w:rsidRDefault="00247F82" w:rsidP="00247F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94BFF" w14:textId="77777777" w:rsidR="00247F82" w:rsidRDefault="005C7EC7" w:rsidP="00247F82">
            <w:pPr>
              <w:pStyle w:val="CRCoverPage"/>
              <w:spacing w:after="0"/>
              <w:rPr>
                <w:noProof/>
              </w:rPr>
            </w:pPr>
            <w:r>
              <w:t>6</w:t>
            </w:r>
            <w:r>
              <w:rPr>
                <w:color w:val="172B4D"/>
                <w:sz w:val="21"/>
                <w:szCs w:val="21"/>
                <w:lang w:val="en"/>
              </w:rPr>
              <w:t>.2.2.2.NR5GC, 6.2.3.1.NR5GC, 6.2.3.2.NR5GC, 6.2.3.5.NR5GC, 6.2.3.6.NR5GC, 6.2.3.8.NR5GC, 8.1.1.3.4.NR5GC, 8.1.3.2.1.NR5GC, 8.1.3.2.2.NR5GC, 8.1.3.2.3.NR5GC, 8.1.3.3.2.NR5GC, 8.1.4.2.1.1.NR5GC, 8.1.4.2.2.1.NR5GC, 8.1.5.5.1.NR5GC</w:t>
            </w:r>
          </w:p>
        </w:tc>
      </w:tr>
      <w:tr w:rsidR="00247F82" w14:paraId="0EA555D8" w14:textId="77777777" w:rsidTr="00547111">
        <w:tc>
          <w:tcPr>
            <w:tcW w:w="2694" w:type="dxa"/>
            <w:gridSpan w:val="2"/>
            <w:tcBorders>
              <w:left w:val="single" w:sz="4" w:space="0" w:color="auto"/>
            </w:tcBorders>
          </w:tcPr>
          <w:p w14:paraId="226B2C7B" w14:textId="77777777" w:rsidR="00247F82" w:rsidRDefault="00247F82" w:rsidP="00247F82">
            <w:pPr>
              <w:pStyle w:val="CRCoverPage"/>
              <w:spacing w:after="0"/>
              <w:rPr>
                <w:b/>
                <w:i/>
                <w:noProof/>
                <w:sz w:val="8"/>
                <w:szCs w:val="8"/>
              </w:rPr>
            </w:pPr>
          </w:p>
        </w:tc>
        <w:tc>
          <w:tcPr>
            <w:tcW w:w="6946" w:type="dxa"/>
            <w:gridSpan w:val="9"/>
            <w:tcBorders>
              <w:right w:val="single" w:sz="4" w:space="0" w:color="auto"/>
            </w:tcBorders>
          </w:tcPr>
          <w:p w14:paraId="0496220F" w14:textId="77777777" w:rsidR="00247F82" w:rsidRDefault="00247F82" w:rsidP="00247F82">
            <w:pPr>
              <w:pStyle w:val="CRCoverPage"/>
              <w:spacing w:after="0"/>
              <w:rPr>
                <w:noProof/>
                <w:sz w:val="8"/>
                <w:szCs w:val="8"/>
              </w:rPr>
            </w:pPr>
          </w:p>
        </w:tc>
      </w:tr>
      <w:tr w:rsidR="00247F82" w14:paraId="723E6DD8" w14:textId="77777777" w:rsidTr="00547111">
        <w:tc>
          <w:tcPr>
            <w:tcW w:w="2694" w:type="dxa"/>
            <w:gridSpan w:val="2"/>
            <w:tcBorders>
              <w:left w:val="single" w:sz="4" w:space="0" w:color="auto"/>
            </w:tcBorders>
          </w:tcPr>
          <w:p w14:paraId="77DB0260" w14:textId="77777777" w:rsidR="00247F82" w:rsidRDefault="00247F82" w:rsidP="00247F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724F2" w14:textId="77777777" w:rsidR="00247F82" w:rsidRDefault="00247F82" w:rsidP="00247F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12C5C" w14:textId="77777777" w:rsidR="00247F82" w:rsidRDefault="00247F82" w:rsidP="00247F82">
            <w:pPr>
              <w:pStyle w:val="CRCoverPage"/>
              <w:spacing w:after="0"/>
              <w:jc w:val="center"/>
              <w:rPr>
                <w:b/>
                <w:caps/>
                <w:noProof/>
              </w:rPr>
            </w:pPr>
            <w:r>
              <w:rPr>
                <w:b/>
                <w:caps/>
                <w:noProof/>
              </w:rPr>
              <w:t>N</w:t>
            </w:r>
          </w:p>
        </w:tc>
        <w:tc>
          <w:tcPr>
            <w:tcW w:w="2977" w:type="dxa"/>
            <w:gridSpan w:val="4"/>
          </w:tcPr>
          <w:p w14:paraId="781F9418" w14:textId="77777777" w:rsidR="00247F82" w:rsidRDefault="00247F82" w:rsidP="00247F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15247" w14:textId="77777777" w:rsidR="00247F82" w:rsidRDefault="00247F82" w:rsidP="00247F82">
            <w:pPr>
              <w:pStyle w:val="CRCoverPage"/>
              <w:spacing w:after="0"/>
              <w:ind w:left="99"/>
              <w:rPr>
                <w:noProof/>
              </w:rPr>
            </w:pPr>
          </w:p>
        </w:tc>
      </w:tr>
      <w:tr w:rsidR="00247F82" w14:paraId="3FA3901D" w14:textId="77777777" w:rsidTr="00547111">
        <w:tc>
          <w:tcPr>
            <w:tcW w:w="2694" w:type="dxa"/>
            <w:gridSpan w:val="2"/>
            <w:tcBorders>
              <w:left w:val="single" w:sz="4" w:space="0" w:color="auto"/>
            </w:tcBorders>
          </w:tcPr>
          <w:p w14:paraId="6008E1A4" w14:textId="77777777" w:rsidR="00247F82" w:rsidRDefault="00247F82" w:rsidP="00247F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C53941" w14:textId="77777777" w:rsidR="00247F82" w:rsidRDefault="00247F82" w:rsidP="00247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242EF" w14:textId="77777777" w:rsidR="00247F82" w:rsidRDefault="00247F82" w:rsidP="00247F82">
            <w:pPr>
              <w:pStyle w:val="CRCoverPage"/>
              <w:spacing w:after="0"/>
              <w:jc w:val="center"/>
              <w:rPr>
                <w:b/>
                <w:caps/>
                <w:noProof/>
              </w:rPr>
            </w:pPr>
            <w:r>
              <w:rPr>
                <w:b/>
                <w:caps/>
                <w:noProof/>
              </w:rPr>
              <w:t>X</w:t>
            </w:r>
          </w:p>
        </w:tc>
        <w:tc>
          <w:tcPr>
            <w:tcW w:w="2977" w:type="dxa"/>
            <w:gridSpan w:val="4"/>
          </w:tcPr>
          <w:p w14:paraId="0F3EC03D" w14:textId="77777777" w:rsidR="00247F82" w:rsidRDefault="00247F82" w:rsidP="00247F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1AFD6" w14:textId="77777777" w:rsidR="00247F82" w:rsidRDefault="00247F82" w:rsidP="00247F82">
            <w:pPr>
              <w:pStyle w:val="CRCoverPage"/>
              <w:spacing w:after="0"/>
              <w:ind w:left="99"/>
              <w:rPr>
                <w:noProof/>
              </w:rPr>
            </w:pPr>
            <w:r>
              <w:rPr>
                <w:noProof/>
              </w:rPr>
              <w:t xml:space="preserve">TS/TR ... CR ... </w:t>
            </w:r>
          </w:p>
        </w:tc>
      </w:tr>
      <w:tr w:rsidR="00247F82" w14:paraId="21A2DA11" w14:textId="77777777" w:rsidTr="00547111">
        <w:tc>
          <w:tcPr>
            <w:tcW w:w="2694" w:type="dxa"/>
            <w:gridSpan w:val="2"/>
            <w:tcBorders>
              <w:left w:val="single" w:sz="4" w:space="0" w:color="auto"/>
            </w:tcBorders>
          </w:tcPr>
          <w:p w14:paraId="00DC8D9E" w14:textId="77777777" w:rsidR="00247F82" w:rsidRDefault="00247F82" w:rsidP="00247F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19B26" w14:textId="77777777" w:rsidR="00247F82" w:rsidRDefault="006A74D9" w:rsidP="00247F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9D5DA" w14:textId="77777777" w:rsidR="00247F82" w:rsidRDefault="00247F82" w:rsidP="009D4906">
            <w:pPr>
              <w:pStyle w:val="CRCoverPage"/>
              <w:spacing w:after="0"/>
              <w:rPr>
                <w:b/>
                <w:caps/>
                <w:noProof/>
              </w:rPr>
            </w:pPr>
          </w:p>
        </w:tc>
        <w:tc>
          <w:tcPr>
            <w:tcW w:w="2977" w:type="dxa"/>
            <w:gridSpan w:val="4"/>
          </w:tcPr>
          <w:p w14:paraId="042DD165" w14:textId="77777777" w:rsidR="00247F82" w:rsidRDefault="00247F82" w:rsidP="00247F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6CC91" w14:textId="77777777" w:rsidR="00247F82" w:rsidRDefault="006A74D9" w:rsidP="009D4906">
            <w:pPr>
              <w:pStyle w:val="CRCoverPage"/>
              <w:spacing w:after="0"/>
              <w:rPr>
                <w:noProof/>
              </w:rPr>
            </w:pPr>
            <w:r>
              <w:rPr>
                <w:noProof/>
              </w:rPr>
              <w:t>38.5</w:t>
            </w:r>
            <w:r w:rsidR="00DF6B4E">
              <w:rPr>
                <w:noProof/>
              </w:rPr>
              <w:t>08</w:t>
            </w:r>
            <w:r>
              <w:rPr>
                <w:noProof/>
              </w:rPr>
              <w:t>-1 R5-20</w:t>
            </w:r>
            <w:r w:rsidR="005C7EC7">
              <w:rPr>
                <w:noProof/>
              </w:rPr>
              <w:t>5364</w:t>
            </w:r>
          </w:p>
        </w:tc>
      </w:tr>
      <w:tr w:rsidR="00247F82" w14:paraId="3A39E688" w14:textId="77777777" w:rsidTr="00547111">
        <w:tc>
          <w:tcPr>
            <w:tcW w:w="2694" w:type="dxa"/>
            <w:gridSpan w:val="2"/>
            <w:tcBorders>
              <w:left w:val="single" w:sz="4" w:space="0" w:color="auto"/>
            </w:tcBorders>
          </w:tcPr>
          <w:p w14:paraId="7F9471F3" w14:textId="77777777" w:rsidR="00247F82" w:rsidRDefault="00247F82" w:rsidP="00247F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E464D2" w14:textId="77777777" w:rsidR="00247F82" w:rsidRDefault="00247F82" w:rsidP="00247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CBBB5" w14:textId="77777777" w:rsidR="00247F82" w:rsidRDefault="00247F82" w:rsidP="00247F82">
            <w:pPr>
              <w:pStyle w:val="CRCoverPage"/>
              <w:spacing w:after="0"/>
              <w:jc w:val="center"/>
              <w:rPr>
                <w:b/>
                <w:caps/>
                <w:noProof/>
              </w:rPr>
            </w:pPr>
            <w:r>
              <w:rPr>
                <w:b/>
                <w:caps/>
                <w:noProof/>
              </w:rPr>
              <w:t>X</w:t>
            </w:r>
          </w:p>
        </w:tc>
        <w:tc>
          <w:tcPr>
            <w:tcW w:w="2977" w:type="dxa"/>
            <w:gridSpan w:val="4"/>
          </w:tcPr>
          <w:p w14:paraId="5AB9EC7D" w14:textId="77777777" w:rsidR="00247F82" w:rsidRDefault="00247F82" w:rsidP="00247F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25A2B" w14:textId="77777777" w:rsidR="00247F82" w:rsidRDefault="00247F82" w:rsidP="00247F82">
            <w:pPr>
              <w:pStyle w:val="CRCoverPage"/>
              <w:spacing w:after="0"/>
              <w:ind w:left="99"/>
              <w:rPr>
                <w:noProof/>
              </w:rPr>
            </w:pPr>
            <w:r>
              <w:rPr>
                <w:noProof/>
              </w:rPr>
              <w:t xml:space="preserve">TS/TR ... CR ... </w:t>
            </w:r>
          </w:p>
        </w:tc>
      </w:tr>
      <w:tr w:rsidR="00247F82" w14:paraId="465D80DC" w14:textId="77777777" w:rsidTr="008863B9">
        <w:tc>
          <w:tcPr>
            <w:tcW w:w="2694" w:type="dxa"/>
            <w:gridSpan w:val="2"/>
            <w:tcBorders>
              <w:left w:val="single" w:sz="4" w:space="0" w:color="auto"/>
            </w:tcBorders>
          </w:tcPr>
          <w:p w14:paraId="5A4DD11D" w14:textId="77777777" w:rsidR="00247F82" w:rsidRDefault="00247F82" w:rsidP="00247F82">
            <w:pPr>
              <w:pStyle w:val="CRCoverPage"/>
              <w:spacing w:after="0"/>
              <w:rPr>
                <w:b/>
                <w:i/>
                <w:noProof/>
              </w:rPr>
            </w:pPr>
          </w:p>
        </w:tc>
        <w:tc>
          <w:tcPr>
            <w:tcW w:w="6946" w:type="dxa"/>
            <w:gridSpan w:val="9"/>
            <w:tcBorders>
              <w:right w:val="single" w:sz="4" w:space="0" w:color="auto"/>
            </w:tcBorders>
          </w:tcPr>
          <w:p w14:paraId="765C19FA" w14:textId="77777777" w:rsidR="00247F82" w:rsidRDefault="00247F82" w:rsidP="00247F82">
            <w:pPr>
              <w:pStyle w:val="CRCoverPage"/>
              <w:spacing w:after="0"/>
              <w:rPr>
                <w:noProof/>
              </w:rPr>
            </w:pPr>
          </w:p>
        </w:tc>
      </w:tr>
      <w:tr w:rsidR="00247F82" w14:paraId="6D79CD49" w14:textId="77777777" w:rsidTr="008863B9">
        <w:tc>
          <w:tcPr>
            <w:tcW w:w="2694" w:type="dxa"/>
            <w:gridSpan w:val="2"/>
            <w:tcBorders>
              <w:left w:val="single" w:sz="4" w:space="0" w:color="auto"/>
              <w:bottom w:val="single" w:sz="4" w:space="0" w:color="auto"/>
            </w:tcBorders>
          </w:tcPr>
          <w:p w14:paraId="0C254746" w14:textId="77777777" w:rsidR="00247F82" w:rsidRDefault="00247F82" w:rsidP="00247F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2C099F" w14:textId="77777777" w:rsidR="00247F82" w:rsidRDefault="00247F82" w:rsidP="00247F82">
            <w:pPr>
              <w:pStyle w:val="CRCoverPage"/>
              <w:spacing w:after="0"/>
              <w:ind w:left="100"/>
              <w:rPr>
                <w:noProof/>
              </w:rPr>
            </w:pPr>
          </w:p>
        </w:tc>
      </w:tr>
      <w:tr w:rsidR="00247F82" w:rsidRPr="008863B9" w14:paraId="019143B6" w14:textId="77777777" w:rsidTr="00937A5E">
        <w:tc>
          <w:tcPr>
            <w:tcW w:w="2694" w:type="dxa"/>
            <w:gridSpan w:val="2"/>
            <w:tcBorders>
              <w:top w:val="single" w:sz="4" w:space="0" w:color="auto"/>
              <w:bottom w:val="single" w:sz="4" w:space="0" w:color="auto"/>
            </w:tcBorders>
          </w:tcPr>
          <w:p w14:paraId="74C55005" w14:textId="77777777" w:rsidR="00247F82" w:rsidRPr="008863B9" w:rsidRDefault="00247F82" w:rsidP="00247F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9BBC3D" w14:textId="77777777" w:rsidR="00247F82" w:rsidRPr="008863B9" w:rsidRDefault="00247F82" w:rsidP="00247F82">
            <w:pPr>
              <w:pStyle w:val="CRCoverPage"/>
              <w:spacing w:after="0"/>
              <w:ind w:left="100"/>
              <w:rPr>
                <w:noProof/>
                <w:sz w:val="8"/>
                <w:szCs w:val="8"/>
              </w:rPr>
            </w:pPr>
          </w:p>
        </w:tc>
      </w:tr>
      <w:tr w:rsidR="00247F82" w14:paraId="48C96808" w14:textId="77777777" w:rsidTr="008863B9">
        <w:tc>
          <w:tcPr>
            <w:tcW w:w="2694" w:type="dxa"/>
            <w:gridSpan w:val="2"/>
            <w:tcBorders>
              <w:top w:val="single" w:sz="4" w:space="0" w:color="auto"/>
              <w:left w:val="single" w:sz="4" w:space="0" w:color="auto"/>
              <w:bottom w:val="single" w:sz="4" w:space="0" w:color="auto"/>
            </w:tcBorders>
          </w:tcPr>
          <w:p w14:paraId="3CDF3E89" w14:textId="77777777" w:rsidR="00247F82" w:rsidRDefault="00247F82" w:rsidP="00247F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6EE80F" w14:textId="77777777" w:rsidR="00247F82" w:rsidRDefault="00247F82" w:rsidP="00247F82">
            <w:pPr>
              <w:pStyle w:val="CRCoverPage"/>
              <w:spacing w:after="0"/>
              <w:ind w:left="100"/>
              <w:rPr>
                <w:noProof/>
              </w:rPr>
            </w:pPr>
          </w:p>
        </w:tc>
      </w:tr>
    </w:tbl>
    <w:p w14:paraId="71A8D9EA" w14:textId="77777777" w:rsidR="001E41F3" w:rsidRDefault="001E41F3">
      <w:pPr>
        <w:pStyle w:val="CRCoverPage"/>
        <w:spacing w:after="0"/>
        <w:rPr>
          <w:noProof/>
          <w:sz w:val="8"/>
          <w:szCs w:val="8"/>
        </w:rPr>
      </w:pPr>
    </w:p>
    <w:p w14:paraId="75BCCC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0245E" w14:textId="77777777" w:rsidR="003A22C0" w:rsidRPr="00D83A7A" w:rsidRDefault="003A22C0" w:rsidP="003A22C0">
      <w:pPr>
        <w:pStyle w:val="Title"/>
        <w:jc w:val="left"/>
        <w:rPr>
          <w:rStyle w:val="Emphasis"/>
          <w:rFonts w:cs="Arial"/>
          <w:i w:val="0"/>
          <w:lang w:eastAsia="en-GB"/>
        </w:rPr>
      </w:pPr>
      <w:bookmarkStart w:id="1" w:name="_Toc56021832"/>
      <w:r w:rsidRPr="00D83A7A">
        <w:rPr>
          <w:rStyle w:val="Emphasis"/>
          <w:rFonts w:cs="Arial"/>
          <w:i w:val="0"/>
        </w:rPr>
        <w:lastRenderedPageBreak/>
        <w:t>Table of Contents</w:t>
      </w:r>
      <w:bookmarkEnd w:id="1"/>
    </w:p>
    <w:p w14:paraId="25B01945" w14:textId="77777777" w:rsidR="00195E8E" w:rsidRPr="00DC6131" w:rsidRDefault="003A22C0">
      <w:pPr>
        <w:pStyle w:val="TOC1"/>
        <w:rPr>
          <w:rFonts w:ascii="Calibri" w:hAnsi="Calibri"/>
          <w:szCs w:val="22"/>
          <w:lang w:val="en-US"/>
        </w:rPr>
      </w:pPr>
      <w:r>
        <w:rPr>
          <w:rFonts w:cs="Arial"/>
        </w:rPr>
        <w:fldChar w:fldCharType="begin"/>
      </w:r>
      <w:r>
        <w:rPr>
          <w:rFonts w:cs="Arial"/>
        </w:rPr>
        <w:instrText xml:space="preserve"> TOC \o "1-3" </w:instrText>
      </w:r>
      <w:r>
        <w:rPr>
          <w:rFonts w:cs="Arial"/>
        </w:rPr>
        <w:fldChar w:fldCharType="separate"/>
      </w:r>
      <w:r w:rsidR="00195E8E" w:rsidRPr="006F5DA8">
        <w:rPr>
          <w:rFonts w:cs="Arial"/>
          <w:iCs/>
        </w:rPr>
        <w:t>Table of Contents</w:t>
      </w:r>
      <w:r w:rsidR="00195E8E">
        <w:tab/>
      </w:r>
      <w:r w:rsidR="00195E8E">
        <w:fldChar w:fldCharType="begin"/>
      </w:r>
      <w:r w:rsidR="00195E8E">
        <w:instrText xml:space="preserve"> PAGEREF _Toc56021832 \h </w:instrText>
      </w:r>
      <w:r w:rsidR="00195E8E">
        <w:fldChar w:fldCharType="separate"/>
      </w:r>
      <w:r w:rsidR="00195E8E">
        <w:t>3</w:t>
      </w:r>
      <w:r w:rsidR="00195E8E">
        <w:fldChar w:fldCharType="end"/>
      </w:r>
    </w:p>
    <w:p w14:paraId="6FC62DDA" w14:textId="77777777" w:rsidR="00195E8E" w:rsidRPr="00DC6131" w:rsidRDefault="00195E8E">
      <w:pPr>
        <w:pStyle w:val="TOC1"/>
        <w:rPr>
          <w:rFonts w:ascii="Calibri" w:hAnsi="Calibri"/>
          <w:szCs w:val="22"/>
          <w:lang w:val="en-US"/>
        </w:rPr>
      </w:pPr>
      <w:r w:rsidRPr="006F5DA8">
        <w:rPr>
          <w:b/>
          <w:lang w:eastAsia="ja-JP"/>
        </w:rPr>
        <w:t>1</w:t>
      </w:r>
      <w:r w:rsidRPr="00DC6131">
        <w:rPr>
          <w:rFonts w:ascii="Calibri" w:hAnsi="Calibri"/>
          <w:szCs w:val="22"/>
          <w:lang w:val="en-US"/>
        </w:rPr>
        <w:tab/>
      </w:r>
      <w:r w:rsidRPr="006F5DA8">
        <w:rPr>
          <w:b/>
          <w:lang w:eastAsia="ja-JP"/>
        </w:rPr>
        <w:t>Overview</w:t>
      </w:r>
      <w:r>
        <w:tab/>
      </w:r>
      <w:r>
        <w:fldChar w:fldCharType="begin"/>
      </w:r>
      <w:r>
        <w:instrText xml:space="preserve"> PAGEREF _Toc56021833 \h </w:instrText>
      </w:r>
      <w:r>
        <w:fldChar w:fldCharType="separate"/>
      </w:r>
      <w:r>
        <w:t>4</w:t>
      </w:r>
      <w:r>
        <w:fldChar w:fldCharType="end"/>
      </w:r>
    </w:p>
    <w:p w14:paraId="20D9F078" w14:textId="77777777" w:rsidR="00195E8E" w:rsidRPr="00DC6131" w:rsidRDefault="00195E8E">
      <w:pPr>
        <w:pStyle w:val="TOC1"/>
        <w:rPr>
          <w:rFonts w:ascii="Calibri" w:hAnsi="Calibri"/>
          <w:szCs w:val="22"/>
          <w:lang w:val="en-US"/>
        </w:rPr>
      </w:pPr>
      <w:r w:rsidRPr="006F5DA8">
        <w:rPr>
          <w:b/>
        </w:rPr>
        <w:t>2</w:t>
      </w:r>
      <w:r w:rsidRPr="00DC6131">
        <w:rPr>
          <w:rFonts w:ascii="Calibri" w:hAnsi="Calibri"/>
          <w:szCs w:val="22"/>
          <w:lang w:val="en-US"/>
        </w:rPr>
        <w:tab/>
      </w:r>
      <w:r w:rsidRPr="006F5DA8">
        <w:rPr>
          <w:b/>
        </w:rPr>
        <w:t>Corrections required</w:t>
      </w:r>
      <w:r>
        <w:tab/>
      </w:r>
      <w:r>
        <w:fldChar w:fldCharType="begin"/>
      </w:r>
      <w:r>
        <w:instrText xml:space="preserve"> PAGEREF _Toc56021834 \h </w:instrText>
      </w:r>
      <w:r>
        <w:fldChar w:fldCharType="separate"/>
      </w:r>
      <w:r>
        <w:t>4</w:t>
      </w:r>
      <w:r>
        <w:fldChar w:fldCharType="end"/>
      </w:r>
    </w:p>
    <w:p w14:paraId="63EAF133" w14:textId="77777777" w:rsidR="00195E8E" w:rsidRPr="00DC6131" w:rsidRDefault="00195E8E">
      <w:pPr>
        <w:pStyle w:val="TOC2"/>
        <w:rPr>
          <w:rFonts w:ascii="Calibri" w:hAnsi="Calibri"/>
          <w:sz w:val="22"/>
          <w:szCs w:val="22"/>
          <w:lang w:val="en-US"/>
        </w:rPr>
      </w:pPr>
      <w:r w:rsidRPr="006F5DA8">
        <w:rPr>
          <w:b/>
          <w:lang w:val="pt-BR"/>
        </w:rPr>
        <w:t>2.1</w:t>
      </w:r>
      <w:r w:rsidRPr="00DC6131">
        <w:rPr>
          <w:rFonts w:ascii="Calibri" w:hAnsi="Calibri"/>
          <w:sz w:val="22"/>
          <w:szCs w:val="22"/>
          <w:lang w:val="en-US"/>
        </w:rPr>
        <w:tab/>
      </w:r>
      <w:r w:rsidRPr="006F5DA8">
        <w:rPr>
          <w:b/>
          <w:lang w:val="pt-BR"/>
        </w:rPr>
        <w:t>Change 1</w:t>
      </w:r>
      <w:r>
        <w:tab/>
      </w:r>
      <w:r>
        <w:fldChar w:fldCharType="begin"/>
      </w:r>
      <w:r>
        <w:instrText xml:space="preserve"> PAGEREF _Toc56021835 \h </w:instrText>
      </w:r>
      <w:r>
        <w:fldChar w:fldCharType="separate"/>
      </w:r>
      <w:r>
        <w:t>4</w:t>
      </w:r>
      <w:r>
        <w:fldChar w:fldCharType="end"/>
      </w:r>
    </w:p>
    <w:p w14:paraId="473427EA" w14:textId="77777777" w:rsidR="00195E8E" w:rsidRPr="00DC6131" w:rsidRDefault="00195E8E">
      <w:pPr>
        <w:pStyle w:val="TOC2"/>
        <w:rPr>
          <w:rFonts w:ascii="Calibri" w:hAnsi="Calibri"/>
          <w:sz w:val="22"/>
          <w:szCs w:val="22"/>
          <w:lang w:val="en-US"/>
        </w:rPr>
      </w:pPr>
      <w:r w:rsidRPr="006F5DA8">
        <w:rPr>
          <w:b/>
          <w:lang w:val="pt-BR"/>
        </w:rPr>
        <w:t>2.2</w:t>
      </w:r>
      <w:r w:rsidRPr="00DC6131">
        <w:rPr>
          <w:rFonts w:ascii="Calibri" w:hAnsi="Calibri"/>
          <w:sz w:val="22"/>
          <w:szCs w:val="22"/>
          <w:lang w:val="en-US"/>
        </w:rPr>
        <w:tab/>
      </w:r>
      <w:r w:rsidRPr="006F5DA8">
        <w:rPr>
          <w:b/>
          <w:lang w:val="pt-BR"/>
        </w:rPr>
        <w:t xml:space="preserve">Change </w:t>
      </w:r>
      <w:r w:rsidRPr="006F5DA8">
        <w:rPr>
          <w:b/>
          <w:lang w:val="en-US"/>
        </w:rPr>
        <w:t>2</w:t>
      </w:r>
      <w:r>
        <w:tab/>
      </w:r>
      <w:r>
        <w:fldChar w:fldCharType="begin"/>
      </w:r>
      <w:r>
        <w:instrText xml:space="preserve"> PAGEREF _Toc56021836 \h </w:instrText>
      </w:r>
      <w:r>
        <w:fldChar w:fldCharType="separate"/>
      </w:r>
      <w:r>
        <w:t>7</w:t>
      </w:r>
      <w:r>
        <w:fldChar w:fldCharType="end"/>
      </w:r>
    </w:p>
    <w:p w14:paraId="36EC158C" w14:textId="77777777" w:rsidR="00195E8E" w:rsidRPr="00DC6131" w:rsidRDefault="00195E8E">
      <w:pPr>
        <w:pStyle w:val="TOC2"/>
        <w:rPr>
          <w:rFonts w:ascii="Calibri" w:hAnsi="Calibri"/>
          <w:sz w:val="22"/>
          <w:szCs w:val="22"/>
          <w:lang w:val="en-US"/>
        </w:rPr>
      </w:pPr>
      <w:r w:rsidRPr="006F5DA8">
        <w:rPr>
          <w:b/>
          <w:lang w:val="pt-BR"/>
        </w:rPr>
        <w:t>2.3</w:t>
      </w:r>
      <w:r w:rsidRPr="00DC6131">
        <w:rPr>
          <w:rFonts w:ascii="Calibri" w:hAnsi="Calibri"/>
          <w:sz w:val="22"/>
          <w:szCs w:val="22"/>
          <w:lang w:val="en-US"/>
        </w:rPr>
        <w:tab/>
      </w:r>
      <w:r w:rsidRPr="006F5DA8">
        <w:rPr>
          <w:b/>
          <w:lang w:val="pt-BR"/>
        </w:rPr>
        <w:t xml:space="preserve">Change </w:t>
      </w:r>
      <w:r w:rsidRPr="006F5DA8">
        <w:rPr>
          <w:b/>
          <w:lang w:val="en-US"/>
        </w:rPr>
        <w:t>3</w:t>
      </w:r>
      <w:r>
        <w:tab/>
      </w:r>
      <w:r>
        <w:fldChar w:fldCharType="begin"/>
      </w:r>
      <w:r>
        <w:instrText xml:space="preserve"> PAGEREF _Toc56021837 \h </w:instrText>
      </w:r>
      <w:r>
        <w:fldChar w:fldCharType="separate"/>
      </w:r>
      <w:r>
        <w:t>14</w:t>
      </w:r>
      <w:r>
        <w:fldChar w:fldCharType="end"/>
      </w:r>
    </w:p>
    <w:p w14:paraId="1A037806" w14:textId="77777777" w:rsidR="00195E8E" w:rsidRPr="00DC6131" w:rsidRDefault="00195E8E">
      <w:pPr>
        <w:pStyle w:val="TOC2"/>
        <w:rPr>
          <w:rFonts w:ascii="Calibri" w:hAnsi="Calibri"/>
          <w:sz w:val="22"/>
          <w:szCs w:val="22"/>
          <w:lang w:val="en-US"/>
        </w:rPr>
      </w:pPr>
      <w:r w:rsidRPr="006F5DA8">
        <w:rPr>
          <w:b/>
          <w:lang w:val="pt-BR"/>
        </w:rPr>
        <w:t>2.4</w:t>
      </w:r>
      <w:r w:rsidRPr="00DC6131">
        <w:rPr>
          <w:rFonts w:ascii="Calibri" w:hAnsi="Calibri"/>
          <w:sz w:val="22"/>
          <w:szCs w:val="22"/>
          <w:lang w:val="en-US"/>
        </w:rPr>
        <w:tab/>
      </w:r>
      <w:r w:rsidRPr="006F5DA8">
        <w:rPr>
          <w:b/>
          <w:lang w:val="pt-BR"/>
        </w:rPr>
        <w:t xml:space="preserve">Change </w:t>
      </w:r>
      <w:r w:rsidRPr="006F5DA8">
        <w:rPr>
          <w:b/>
          <w:lang w:val="en-US"/>
        </w:rPr>
        <w:t>4</w:t>
      </w:r>
      <w:r>
        <w:tab/>
      </w:r>
      <w:r>
        <w:fldChar w:fldCharType="begin"/>
      </w:r>
      <w:r>
        <w:instrText xml:space="preserve"> PAGEREF _Toc56021838 \h </w:instrText>
      </w:r>
      <w:r>
        <w:fldChar w:fldCharType="separate"/>
      </w:r>
      <w:r>
        <w:t>18</w:t>
      </w:r>
      <w:r>
        <w:fldChar w:fldCharType="end"/>
      </w:r>
    </w:p>
    <w:p w14:paraId="122041B1" w14:textId="77777777" w:rsidR="00195E8E" w:rsidRPr="00DC6131" w:rsidRDefault="00195E8E">
      <w:pPr>
        <w:pStyle w:val="TOC2"/>
        <w:rPr>
          <w:rFonts w:ascii="Calibri" w:hAnsi="Calibri"/>
          <w:sz w:val="22"/>
          <w:szCs w:val="22"/>
          <w:lang w:val="en-US"/>
        </w:rPr>
      </w:pPr>
      <w:r w:rsidRPr="006F5DA8">
        <w:rPr>
          <w:b/>
          <w:lang w:val="pt-BR"/>
        </w:rPr>
        <w:t>2.5</w:t>
      </w:r>
      <w:r w:rsidRPr="00DC6131">
        <w:rPr>
          <w:rFonts w:ascii="Calibri" w:hAnsi="Calibri"/>
          <w:sz w:val="22"/>
          <w:szCs w:val="22"/>
          <w:lang w:val="en-US"/>
        </w:rPr>
        <w:tab/>
      </w:r>
      <w:r w:rsidRPr="006F5DA8">
        <w:rPr>
          <w:b/>
          <w:lang w:val="pt-BR"/>
        </w:rPr>
        <w:t xml:space="preserve">Change </w:t>
      </w:r>
      <w:r w:rsidRPr="006F5DA8">
        <w:rPr>
          <w:b/>
          <w:lang w:val="en-US"/>
        </w:rPr>
        <w:t>5</w:t>
      </w:r>
      <w:r>
        <w:tab/>
      </w:r>
      <w:r>
        <w:fldChar w:fldCharType="begin"/>
      </w:r>
      <w:r>
        <w:instrText xml:space="preserve"> PAGEREF _Toc56021839 \h </w:instrText>
      </w:r>
      <w:r>
        <w:fldChar w:fldCharType="separate"/>
      </w:r>
      <w:r>
        <w:t>27</w:t>
      </w:r>
      <w:r>
        <w:fldChar w:fldCharType="end"/>
      </w:r>
    </w:p>
    <w:p w14:paraId="7A84F006" w14:textId="77777777" w:rsidR="003A22C0" w:rsidRDefault="003A22C0" w:rsidP="003A22C0">
      <w:pPr>
        <w:rPr>
          <w:b/>
          <w:sz w:val="24"/>
          <w:lang w:eastAsia="ja-JP"/>
        </w:rPr>
      </w:pPr>
      <w:r>
        <w:rPr>
          <w:rFonts w:cs="Arial"/>
          <w:noProof/>
        </w:rPr>
        <w:fldChar w:fldCharType="end"/>
      </w:r>
      <w:r>
        <w:rPr>
          <w:lang w:val="pt-BR"/>
        </w:rPr>
        <w:br w:type="page"/>
      </w:r>
    </w:p>
    <w:p w14:paraId="58F91661" w14:textId="77777777" w:rsidR="003A22C0" w:rsidRDefault="003A22C0" w:rsidP="003A22C0">
      <w:pPr>
        <w:pStyle w:val="Heading1"/>
        <w:numPr>
          <w:ilvl w:val="0"/>
          <w:numId w:val="1"/>
        </w:numPr>
        <w:autoSpaceDN w:val="0"/>
        <w:rPr>
          <w:b/>
          <w:lang w:eastAsia="ja-JP"/>
        </w:rPr>
      </w:pPr>
      <w:bookmarkStart w:id="2" w:name="_Toc122434485"/>
      <w:bookmarkStart w:id="3" w:name="_Toc56021833"/>
      <w:r>
        <w:rPr>
          <w:b/>
          <w:lang w:eastAsia="ja-JP"/>
        </w:rPr>
        <w:t>Overview</w:t>
      </w:r>
      <w:bookmarkEnd w:id="2"/>
      <w:bookmarkEnd w:id="3"/>
    </w:p>
    <w:p w14:paraId="66DC7F59" w14:textId="77777777" w:rsidR="00E769B0" w:rsidRDefault="00E769B0" w:rsidP="00E769B0">
      <w:pPr>
        <w:rPr>
          <w:lang w:eastAsia="ja-JP"/>
        </w:rPr>
      </w:pPr>
    </w:p>
    <w:p w14:paraId="340E59B1" w14:textId="77777777" w:rsidR="00E769B0" w:rsidRDefault="00E769B0" w:rsidP="00E769B0">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Pr="00883A39">
        <w:rPr>
          <w:rFonts w:cs="Arial"/>
        </w:rPr>
        <w:t>iwd-TTCN3-B2019-06_D</w:t>
      </w:r>
      <w:r>
        <w:rPr>
          <w:rFonts w:cs="Arial"/>
        </w:rPr>
        <w:t>20</w:t>
      </w:r>
      <w:r w:rsidRPr="00883A39">
        <w:rPr>
          <w:rFonts w:cs="Arial"/>
        </w:rPr>
        <w:t>wk</w:t>
      </w:r>
      <w:r>
        <w:rPr>
          <w:rFonts w:cs="Arial"/>
        </w:rPr>
        <w:t>38 related to the title of this CR.</w:t>
      </w:r>
    </w:p>
    <w:p w14:paraId="2593A568" w14:textId="77777777" w:rsidR="00E769B0" w:rsidRDefault="00E769B0" w:rsidP="00E769B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E769B0">
        <w:rPr>
          <w:rFonts w:cs="Arial"/>
          <w:sz w:val="24"/>
          <w:lang w:eastAsia="ja-JP"/>
        </w:rPr>
        <w:t>Shaun Harry</w:t>
      </w:r>
      <w:r w:rsidRPr="00E769B0">
        <w:rPr>
          <w:rFonts w:cs="Arial"/>
          <w:sz w:val="24"/>
          <w:lang w:eastAsia="ja-JP"/>
        </w:rPr>
        <w:br/>
      </w:r>
      <w:r w:rsidRPr="00E769B0">
        <w:rPr>
          <w:rFonts w:cs="Arial"/>
          <w:b/>
          <w:lang w:eastAsia="ja-JP"/>
        </w:rPr>
        <w:tab/>
      </w:r>
      <w:r w:rsidRPr="00E769B0">
        <w:rPr>
          <w:rFonts w:cs="Arial"/>
          <w:lang w:eastAsia="ja-JP"/>
        </w:rPr>
        <w:t>shaun.harry@keysight.com</w:t>
      </w:r>
    </w:p>
    <w:p w14:paraId="2C3D52E9" w14:textId="77777777" w:rsidR="00E769B0" w:rsidRPr="00E769B0" w:rsidRDefault="00E769B0" w:rsidP="00E769B0">
      <w:pPr>
        <w:rPr>
          <w:lang w:eastAsia="ja-JP"/>
        </w:rPr>
      </w:pPr>
    </w:p>
    <w:p w14:paraId="47A27D1A" w14:textId="77777777" w:rsidR="003A22C0"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6021834"/>
      <w:r w:rsidRPr="00854C55">
        <w:rPr>
          <w:b/>
        </w:rPr>
        <w:t>Corrections required</w:t>
      </w:r>
      <w:bookmarkEnd w:id="4"/>
      <w:bookmarkEnd w:id="5"/>
      <w:bookmarkEnd w:id="6"/>
    </w:p>
    <w:p w14:paraId="3FA61AB9" w14:textId="77777777" w:rsidR="005C7EC7" w:rsidRDefault="00BD352F" w:rsidP="005C7EC7">
      <w:pPr>
        <w:pStyle w:val="Heading2"/>
        <w:numPr>
          <w:ilvl w:val="1"/>
          <w:numId w:val="1"/>
        </w:numPr>
        <w:overflowPunct w:val="0"/>
        <w:autoSpaceDE w:val="0"/>
        <w:autoSpaceDN w:val="0"/>
        <w:adjustRightInd w:val="0"/>
        <w:spacing w:before="480"/>
        <w:rPr>
          <w:b/>
          <w:lang w:val="pt-BR"/>
        </w:rPr>
      </w:pPr>
      <w:r>
        <w:t xml:space="preserve"> </w:t>
      </w:r>
      <w:bookmarkStart w:id="7" w:name="_Toc30685521"/>
      <w:bookmarkStart w:id="8" w:name="_Toc56021835"/>
      <w:r w:rsidR="005C7EC7">
        <w:rPr>
          <w:b/>
          <w:lang w:val="pt-BR"/>
        </w:rPr>
        <w:t>Change 1</w:t>
      </w:r>
      <w:bookmarkEnd w:id="7"/>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7EC7" w14:paraId="2F1B5854" w14:textId="77777777" w:rsidTr="00DC6131">
        <w:trPr>
          <w:trHeight w:val="447"/>
        </w:trPr>
        <w:tc>
          <w:tcPr>
            <w:tcW w:w="1985" w:type="dxa"/>
          </w:tcPr>
          <w:p w14:paraId="625C0199" w14:textId="77777777" w:rsidR="005C7EC7" w:rsidRDefault="005C7EC7" w:rsidP="00DC6131">
            <w:pPr>
              <w:spacing w:before="40" w:after="40"/>
              <w:rPr>
                <w:rFonts w:ascii="Arial" w:hAnsi="Arial" w:cs="Arial"/>
                <w:b/>
              </w:rPr>
            </w:pPr>
            <w:r>
              <w:rPr>
                <w:rFonts w:ascii="Arial" w:hAnsi="Arial" w:cs="Arial"/>
                <w:b/>
              </w:rPr>
              <w:t>Function name</w:t>
            </w:r>
          </w:p>
        </w:tc>
        <w:tc>
          <w:tcPr>
            <w:tcW w:w="7654" w:type="dxa"/>
          </w:tcPr>
          <w:p w14:paraId="7EB634FA" w14:textId="77777777" w:rsidR="005C7EC7" w:rsidRDefault="005C7EC7" w:rsidP="00DC6131">
            <w:pPr>
              <w:spacing w:after="0"/>
            </w:pPr>
            <w:r w:rsidRPr="00AA20D8">
              <w:t>f_Check_NG_PDUSessionModificationReq</w:t>
            </w:r>
          </w:p>
        </w:tc>
      </w:tr>
      <w:tr w:rsidR="005C7EC7" w14:paraId="664FD54E" w14:textId="77777777" w:rsidTr="00DC6131">
        <w:trPr>
          <w:trHeight w:val="452"/>
        </w:trPr>
        <w:tc>
          <w:tcPr>
            <w:tcW w:w="1985" w:type="dxa"/>
          </w:tcPr>
          <w:p w14:paraId="47184B95" w14:textId="77777777" w:rsidR="005C7EC7" w:rsidRDefault="005C7EC7" w:rsidP="00DC6131">
            <w:pPr>
              <w:spacing w:before="40" w:after="40"/>
              <w:rPr>
                <w:rFonts w:ascii="Arial" w:hAnsi="Arial"/>
                <w:b/>
              </w:rPr>
            </w:pPr>
            <w:r>
              <w:rPr>
                <w:rFonts w:ascii="Arial" w:hAnsi="Arial"/>
                <w:b/>
              </w:rPr>
              <w:t>Reason for change</w:t>
            </w:r>
          </w:p>
        </w:tc>
        <w:tc>
          <w:tcPr>
            <w:tcW w:w="7654" w:type="dxa"/>
          </w:tcPr>
          <w:p w14:paraId="0A186E65" w14:textId="77777777" w:rsidR="005C7EC7" w:rsidRPr="003C3D28" w:rsidRDefault="003C3D28" w:rsidP="00DC6131">
            <w:pPr>
              <w:rPr>
                <w:rFonts w:ascii="Arial" w:hAnsi="Arial" w:cs="Arial"/>
              </w:rPr>
            </w:pPr>
            <w:r w:rsidRPr="003C3D28">
              <w:rPr>
                <w:rFonts w:ascii="Arial" w:hAnsi="Arial" w:cs="Arial"/>
              </w:rPr>
              <w:t>The fields</w:t>
            </w:r>
            <w:r w:rsidR="005C7EC7" w:rsidRPr="003C3D28">
              <w:rPr>
                <w:rFonts w:ascii="Arial" w:hAnsi="Arial" w:cs="Arial"/>
              </w:rPr>
              <w:t xml:space="preserve"> EPS_Bearer </w:t>
            </w:r>
            <w:r w:rsidRPr="003C3D28">
              <w:rPr>
                <w:rFonts w:ascii="Arial" w:hAnsi="Arial" w:cs="Arial"/>
              </w:rPr>
              <w:t xml:space="preserve">and </w:t>
            </w:r>
            <w:r w:rsidR="005C7EC7" w:rsidRPr="003C3D28">
              <w:rPr>
                <w:rFonts w:ascii="Arial" w:hAnsi="Arial" w:cs="Arial"/>
              </w:rPr>
              <w:t xml:space="preserve">PdnIndex </w:t>
            </w:r>
            <w:r w:rsidRPr="003C3D28">
              <w:rPr>
                <w:rFonts w:ascii="Arial" w:hAnsi="Arial" w:cs="Arial"/>
              </w:rPr>
              <w:t>have been</w:t>
            </w:r>
            <w:r w:rsidR="005C7EC7" w:rsidRPr="003C3D28">
              <w:rPr>
                <w:rFonts w:ascii="Arial" w:hAnsi="Arial" w:cs="Arial"/>
              </w:rPr>
              <w:t xml:space="preserve"> added in type GSM_MobilityInfo_Type but are not </w:t>
            </w:r>
            <w:r w:rsidRPr="003C3D28">
              <w:rPr>
                <w:rFonts w:ascii="Arial" w:hAnsi="Arial" w:cs="Arial"/>
              </w:rPr>
              <w:t xml:space="preserve">currently being </w:t>
            </w:r>
            <w:r w:rsidR="005C7EC7" w:rsidRPr="003C3D28">
              <w:rPr>
                <w:rFonts w:ascii="Arial" w:hAnsi="Arial" w:cs="Arial"/>
              </w:rPr>
              <w:t xml:space="preserve">initialized in f_Check_NG_PDUSessionModificationReq, which </w:t>
            </w:r>
            <w:r w:rsidRPr="003C3D28">
              <w:rPr>
                <w:rFonts w:ascii="Arial" w:hAnsi="Arial" w:cs="Arial"/>
              </w:rPr>
              <w:t xml:space="preserve">can </w:t>
            </w:r>
            <w:r w:rsidR="005C7EC7" w:rsidRPr="003C3D28">
              <w:rPr>
                <w:rFonts w:ascii="Arial" w:hAnsi="Arial" w:cs="Arial"/>
              </w:rPr>
              <w:t xml:space="preserve">lead to </w:t>
            </w:r>
            <w:r w:rsidRPr="003C3D28">
              <w:rPr>
                <w:rFonts w:ascii="Arial" w:hAnsi="Arial" w:cs="Arial"/>
              </w:rPr>
              <w:t xml:space="preserve">a </w:t>
            </w:r>
            <w:r w:rsidR="005C7EC7" w:rsidRPr="003C3D28">
              <w:rPr>
                <w:rFonts w:ascii="Arial" w:hAnsi="Arial" w:cs="Arial"/>
              </w:rPr>
              <w:t xml:space="preserve">run-time error while calling </w:t>
            </w:r>
            <w:r w:rsidRPr="003C3D28">
              <w:rPr>
                <w:rFonts w:ascii="Arial" w:hAnsi="Arial" w:cs="Arial"/>
              </w:rPr>
              <w:t>“</w:t>
            </w:r>
            <w:r w:rsidR="005C7EC7" w:rsidRPr="003C3D28">
              <w:rPr>
                <w:rFonts w:ascii="Arial" w:hAnsi="Arial" w:cs="Arial"/>
              </w:rPr>
              <w:t>valueof</w:t>
            </w:r>
            <w:r w:rsidRPr="003C3D28">
              <w:rPr>
                <w:rFonts w:ascii="Arial" w:hAnsi="Arial" w:cs="Arial"/>
              </w:rPr>
              <w:t>”</w:t>
            </w:r>
            <w:r w:rsidR="005C7EC7" w:rsidRPr="003C3D28">
              <w:rPr>
                <w:rFonts w:ascii="Arial" w:hAnsi="Arial" w:cs="Arial"/>
              </w:rPr>
              <w:t xml:space="preserve"> for this type (in f_Get_NG_PDUSessionModificationCommand and f_NR5GC_IRAT_S1ToN1_SessionModification)</w:t>
            </w:r>
          </w:p>
        </w:tc>
      </w:tr>
      <w:tr w:rsidR="005C7EC7" w14:paraId="0B0D092E" w14:textId="77777777" w:rsidTr="00DC6131">
        <w:tc>
          <w:tcPr>
            <w:tcW w:w="1985" w:type="dxa"/>
          </w:tcPr>
          <w:p w14:paraId="1FB70F84" w14:textId="77777777" w:rsidR="005C7EC7" w:rsidRDefault="005C7EC7" w:rsidP="00DC6131">
            <w:pPr>
              <w:spacing w:before="40" w:after="40"/>
              <w:rPr>
                <w:rFonts w:ascii="Arial" w:hAnsi="Arial"/>
                <w:b/>
              </w:rPr>
            </w:pPr>
            <w:r>
              <w:rPr>
                <w:rFonts w:ascii="Arial" w:hAnsi="Arial"/>
                <w:b/>
              </w:rPr>
              <w:t>Summary of change</w:t>
            </w:r>
          </w:p>
        </w:tc>
        <w:tc>
          <w:tcPr>
            <w:tcW w:w="7654" w:type="dxa"/>
          </w:tcPr>
          <w:p w14:paraId="4CDB104C" w14:textId="77777777" w:rsidR="005C7EC7" w:rsidRPr="003C3D28" w:rsidRDefault="005C7EC7" w:rsidP="00DC6131">
            <w:pPr>
              <w:pStyle w:val="CRCoverPage"/>
              <w:spacing w:after="0"/>
              <w:rPr>
                <w:lang w:eastAsia="en-GB"/>
              </w:rPr>
            </w:pPr>
            <w:r w:rsidRPr="003C3D28">
              <w:rPr>
                <w:lang w:val="en-SG" w:eastAsia="en-GB"/>
              </w:rPr>
              <w:t>Initiali</w:t>
            </w:r>
            <w:r w:rsidR="00B7313F">
              <w:rPr>
                <w:lang w:val="en-SG" w:eastAsia="en-GB"/>
              </w:rPr>
              <w:t>s</w:t>
            </w:r>
            <w:r w:rsidRPr="003C3D28">
              <w:rPr>
                <w:lang w:val="en-SG" w:eastAsia="en-GB"/>
              </w:rPr>
              <w:t xml:space="preserve">e </w:t>
            </w:r>
            <w:r w:rsidRPr="003C3D28">
              <w:rPr>
                <w:rFonts w:cs="Arial"/>
              </w:rPr>
              <w:t>EPS_Bearer</w:t>
            </w:r>
            <w:r w:rsidR="003C3D28" w:rsidRPr="003C3D28">
              <w:rPr>
                <w:rFonts w:cs="Arial"/>
              </w:rPr>
              <w:t xml:space="preserve"> and</w:t>
            </w:r>
            <w:r w:rsidRPr="003C3D28">
              <w:rPr>
                <w:rFonts w:cs="Arial"/>
              </w:rPr>
              <w:t xml:space="preserve"> PdnIndex</w:t>
            </w:r>
            <w:r w:rsidR="003C3D28" w:rsidRPr="003C3D28">
              <w:rPr>
                <w:rFonts w:cs="Arial"/>
              </w:rPr>
              <w:t xml:space="preserve"> in</w:t>
            </w:r>
            <w:r w:rsidR="003C3D28" w:rsidRPr="003C3D28">
              <w:rPr>
                <w:lang w:val="en-GB" w:eastAsia="en-GB"/>
              </w:rPr>
              <w:t xml:space="preserve"> p_GSM_MobilityInfo</w:t>
            </w:r>
            <w:r w:rsidR="003C3D28" w:rsidRPr="003C3D28">
              <w:rPr>
                <w:lang w:eastAsia="en-GB"/>
              </w:rPr>
              <w:t xml:space="preserve"> before returning</w:t>
            </w:r>
          </w:p>
        </w:tc>
      </w:tr>
      <w:tr w:rsidR="005C7EC7" w14:paraId="7DBB7B49" w14:textId="77777777" w:rsidTr="00DC6131">
        <w:tc>
          <w:tcPr>
            <w:tcW w:w="1985" w:type="dxa"/>
          </w:tcPr>
          <w:p w14:paraId="0E25EDD3" w14:textId="77777777" w:rsidR="005C7EC7" w:rsidRDefault="003C3D28" w:rsidP="00DC6131">
            <w:pPr>
              <w:spacing w:before="40" w:after="40"/>
              <w:rPr>
                <w:rFonts w:ascii="Arial" w:hAnsi="Arial"/>
                <w:b/>
              </w:rPr>
            </w:pPr>
            <w:r>
              <w:rPr>
                <w:rFonts w:ascii="Arial" w:hAnsi="Arial"/>
                <w:b/>
              </w:rPr>
              <w:t>T</w:t>
            </w:r>
            <w:r w:rsidR="005C7EC7">
              <w:rPr>
                <w:rFonts w:ascii="Arial" w:hAnsi="Arial"/>
                <w:b/>
              </w:rPr>
              <w:t>TCN module</w:t>
            </w:r>
          </w:p>
        </w:tc>
        <w:tc>
          <w:tcPr>
            <w:tcW w:w="7654" w:type="dxa"/>
          </w:tcPr>
          <w:p w14:paraId="60216F66" w14:textId="77777777" w:rsidR="005C7EC7" w:rsidRDefault="005C7EC7" w:rsidP="00DC6131">
            <w:pPr>
              <w:spacing w:after="0"/>
              <w:rPr>
                <w:rFonts w:ascii="Arial" w:hAnsi="Arial" w:cs="Arial"/>
                <w:lang w:val="en-GB" w:eastAsia="en-GB"/>
              </w:rPr>
            </w:pPr>
            <w:r w:rsidRPr="00AA20D8">
              <w:rPr>
                <w:rFonts w:ascii="Arial" w:hAnsi="Arial" w:cs="Arial"/>
                <w:lang w:val="en-GB" w:eastAsia="en-GB"/>
              </w:rPr>
              <w:t>NG_NASTemplateFunctions</w:t>
            </w:r>
          </w:p>
        </w:tc>
      </w:tr>
      <w:tr w:rsidR="005C7EC7" w14:paraId="142CBF6B" w14:textId="77777777" w:rsidTr="00DC6131">
        <w:tc>
          <w:tcPr>
            <w:tcW w:w="1985" w:type="dxa"/>
          </w:tcPr>
          <w:p w14:paraId="1C759A8E" w14:textId="77777777" w:rsidR="005C7EC7" w:rsidRDefault="005C7EC7" w:rsidP="00DC6131">
            <w:pPr>
              <w:spacing w:before="40" w:after="40"/>
              <w:rPr>
                <w:rFonts w:ascii="Arial" w:hAnsi="Arial"/>
                <w:b/>
                <w:highlight w:val="cyan"/>
              </w:rPr>
            </w:pPr>
            <w:r>
              <w:rPr>
                <w:rFonts w:ascii="Arial" w:hAnsi="Arial"/>
                <w:b/>
              </w:rPr>
              <w:t>MCC160 Comment</w:t>
            </w:r>
          </w:p>
        </w:tc>
        <w:tc>
          <w:tcPr>
            <w:tcW w:w="7654" w:type="dxa"/>
          </w:tcPr>
          <w:p w14:paraId="66B6F6F3" w14:textId="77777777" w:rsidR="005C7EC7" w:rsidRDefault="005C7EC7" w:rsidP="00DC6131">
            <w:pPr>
              <w:rPr>
                <w:rFonts w:ascii="Arial" w:hAnsi="Arial"/>
                <w:highlight w:val="cyan"/>
              </w:rPr>
            </w:pPr>
          </w:p>
        </w:tc>
      </w:tr>
    </w:tbl>
    <w:p w14:paraId="13B81802" w14:textId="77777777" w:rsidR="005C7EC7" w:rsidRDefault="005C7EC7" w:rsidP="005C7EC7">
      <w:pPr>
        <w:rPr>
          <w:lang w:val="en-GB" w:eastAsia="en-GB"/>
        </w:rPr>
      </w:pPr>
    </w:p>
    <w:p w14:paraId="187DB7AE" w14:textId="77777777" w:rsidR="005C7EC7" w:rsidRPr="00195E8E" w:rsidRDefault="005C7EC7" w:rsidP="005C7EC7">
      <w:pPr>
        <w:rPr>
          <w:b/>
          <w:bCs/>
          <w:lang w:val="en-GB" w:eastAsia="en-GB"/>
        </w:rPr>
      </w:pPr>
      <w:r w:rsidRPr="00195E8E">
        <w:rPr>
          <w:b/>
          <w:bCs/>
          <w:lang w:val="en-GB"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7EC7" w14:paraId="5DCEFF20" w14:textId="77777777" w:rsidTr="00DC6131">
        <w:tc>
          <w:tcPr>
            <w:tcW w:w="9855" w:type="dxa"/>
          </w:tcPr>
          <w:p w14:paraId="29FC5578" w14:textId="77777777" w:rsidR="005C7EC7" w:rsidRPr="00AA20D8" w:rsidRDefault="005C7EC7" w:rsidP="00DC6131">
            <w:pPr>
              <w:rPr>
                <w:lang w:val="en-GB" w:eastAsia="en-GB"/>
              </w:rPr>
            </w:pPr>
            <w:r w:rsidRPr="00AA20D8">
              <w:rPr>
                <w:lang w:val="en-GB" w:eastAsia="en-GB"/>
              </w:rPr>
              <w:t xml:space="preserve">      function f_Check_NG_PDUSessionModificationReq( out GSM_MobilityInfo_Type p_GSM_MobilityInfo,</w:t>
            </w:r>
          </w:p>
          <w:p w14:paraId="5067AC77" w14:textId="77777777" w:rsidR="005C7EC7" w:rsidRPr="00AA20D8" w:rsidRDefault="005C7EC7" w:rsidP="00DC6131">
            <w:pPr>
              <w:rPr>
                <w:lang w:val="en-GB" w:eastAsia="en-GB"/>
              </w:rPr>
            </w:pPr>
            <w:r w:rsidRPr="00AA20D8">
              <w:rPr>
                <w:lang w:val="en-GB" w:eastAsia="en-GB"/>
              </w:rPr>
              <w:t xml:space="preserve">                                                 PDUSessionInfoList_Type p_PDUSessionGlobalInfo,</w:t>
            </w:r>
          </w:p>
          <w:p w14:paraId="34504333" w14:textId="77777777" w:rsidR="005C7EC7" w:rsidRPr="00AA20D8" w:rsidRDefault="005C7EC7" w:rsidP="00DC6131">
            <w:pPr>
              <w:rPr>
                <w:lang w:val="en-GB" w:eastAsia="en-GB"/>
              </w:rPr>
            </w:pPr>
            <w:r w:rsidRPr="00AA20D8">
              <w:rPr>
                <w:lang w:val="en-GB" w:eastAsia="en-GB"/>
              </w:rPr>
              <w:t xml:space="preserve">                                                 NG_NAS_UL_Pdu_Type p_ReceivedMsgs,</w:t>
            </w:r>
          </w:p>
          <w:p w14:paraId="062EB992" w14:textId="77777777" w:rsidR="005C7EC7" w:rsidRPr="00AA20D8" w:rsidRDefault="005C7EC7" w:rsidP="00DC6131">
            <w:pPr>
              <w:rPr>
                <w:lang w:val="en-GB" w:eastAsia="en-GB"/>
              </w:rPr>
            </w:pPr>
            <w:r w:rsidRPr="00AA20D8">
              <w:rPr>
                <w:lang w:val="en-GB" w:eastAsia="en-GB"/>
              </w:rPr>
              <w:t xml:space="preserve">                                                 template (present) O1_Type p_PDU_SessionId := ?,</w:t>
            </w:r>
          </w:p>
          <w:p w14:paraId="4991D8CD" w14:textId="77777777" w:rsidR="005C7EC7" w:rsidRPr="00AA20D8" w:rsidRDefault="005C7EC7" w:rsidP="00DC6131">
            <w:pPr>
              <w:rPr>
                <w:lang w:val="en-GB" w:eastAsia="en-GB"/>
              </w:rPr>
            </w:pPr>
            <w:r w:rsidRPr="00AA20D8">
              <w:rPr>
                <w:lang w:val="en-GB" w:eastAsia="en-GB"/>
              </w:rPr>
              <w:t xml:space="preserve">                                                 template (present) ProcedureTransactionIdentifier p_PTI := ?,</w:t>
            </w:r>
          </w:p>
          <w:p w14:paraId="7B37043D" w14:textId="77777777" w:rsidR="005C7EC7" w:rsidRPr="00AA20D8" w:rsidRDefault="005C7EC7" w:rsidP="00DC6131">
            <w:pPr>
              <w:rPr>
                <w:lang w:val="en-GB" w:eastAsia="en-GB"/>
              </w:rPr>
            </w:pPr>
            <w:r w:rsidRPr="00AA20D8">
              <w:rPr>
                <w:lang w:val="en-GB" w:eastAsia="en-GB"/>
              </w:rPr>
              <w:t xml:space="preserve">                                                 template NG_UE_SM_Cap p_NG_UE_SM_Cap := *,</w:t>
            </w:r>
          </w:p>
          <w:p w14:paraId="08AA9B37" w14:textId="77777777" w:rsidR="005C7EC7" w:rsidRPr="00AA20D8" w:rsidRDefault="005C7EC7" w:rsidP="00DC6131">
            <w:pPr>
              <w:rPr>
                <w:lang w:val="en-GB" w:eastAsia="en-GB"/>
              </w:rPr>
            </w:pPr>
            <w:r w:rsidRPr="00AA20D8">
              <w:rPr>
                <w:lang w:val="en-GB" w:eastAsia="en-GB"/>
              </w:rPr>
              <w:t xml:space="preserve">                                                 template GMM_GSM_Cause p_Cause := *,</w:t>
            </w:r>
          </w:p>
          <w:p w14:paraId="1411349F" w14:textId="77777777" w:rsidR="005C7EC7" w:rsidRPr="00AA20D8" w:rsidRDefault="005C7EC7" w:rsidP="00DC6131">
            <w:pPr>
              <w:rPr>
                <w:lang w:val="en-GB" w:eastAsia="en-GB"/>
              </w:rPr>
            </w:pPr>
            <w:r w:rsidRPr="00AA20D8">
              <w:rPr>
                <w:lang w:val="en-GB" w:eastAsia="en-GB"/>
              </w:rPr>
              <w:t xml:space="preserve">                                                 template MaxNumPacketFilters p_MaxNumPacketFilters := *,</w:t>
            </w:r>
          </w:p>
          <w:p w14:paraId="731C6E9B" w14:textId="77777777" w:rsidR="005C7EC7" w:rsidRPr="00AA20D8" w:rsidRDefault="005C7EC7" w:rsidP="00DC6131">
            <w:pPr>
              <w:rPr>
                <w:lang w:val="en-GB" w:eastAsia="en-GB"/>
              </w:rPr>
            </w:pPr>
            <w:r w:rsidRPr="00AA20D8">
              <w:rPr>
                <w:lang w:val="en-GB" w:eastAsia="en-GB"/>
              </w:rPr>
              <w:t xml:space="preserve">                                                 template AlwaysOnPDUSessionReq p_AlwaysOnPDUSessionReq := *,</w:t>
            </w:r>
          </w:p>
          <w:p w14:paraId="24CC2F04" w14:textId="77777777" w:rsidR="005C7EC7" w:rsidRPr="00AA20D8" w:rsidRDefault="005C7EC7" w:rsidP="00DC6131">
            <w:pPr>
              <w:rPr>
                <w:lang w:val="en-GB" w:eastAsia="en-GB"/>
              </w:rPr>
            </w:pPr>
            <w:r w:rsidRPr="00AA20D8">
              <w:rPr>
                <w:lang w:val="en-GB" w:eastAsia="en-GB"/>
              </w:rPr>
              <w:t xml:space="preserve">                                                 template IntegrityProtMaxDataRate p_IntegrityProtMaxDataRate := *,</w:t>
            </w:r>
          </w:p>
          <w:p w14:paraId="483465EC" w14:textId="77777777" w:rsidR="005C7EC7" w:rsidRPr="00AA20D8" w:rsidRDefault="005C7EC7" w:rsidP="00DC6131">
            <w:pPr>
              <w:rPr>
                <w:lang w:val="en-GB" w:eastAsia="en-GB"/>
              </w:rPr>
            </w:pPr>
            <w:r w:rsidRPr="00AA20D8">
              <w:rPr>
                <w:lang w:val="en-GB" w:eastAsia="en-GB"/>
              </w:rPr>
              <w:t xml:space="preserve">                                                 template QoS_Rules p_QoS_Rules := *,</w:t>
            </w:r>
          </w:p>
          <w:p w14:paraId="1D36F4CA" w14:textId="77777777" w:rsidR="005C7EC7" w:rsidRPr="00AA20D8" w:rsidRDefault="005C7EC7" w:rsidP="00DC6131">
            <w:pPr>
              <w:rPr>
                <w:lang w:val="en-GB" w:eastAsia="en-GB"/>
              </w:rPr>
            </w:pPr>
            <w:r w:rsidRPr="00AA20D8">
              <w:rPr>
                <w:lang w:val="en-GB" w:eastAsia="en-GB"/>
              </w:rPr>
              <w:t xml:space="preserve">                                                 template QoSFlowDescr p_QoSFlowDescr := *,</w:t>
            </w:r>
          </w:p>
          <w:p w14:paraId="6059ABFE" w14:textId="77777777" w:rsidR="005C7EC7" w:rsidRPr="00AA20D8" w:rsidRDefault="005C7EC7" w:rsidP="00DC6131">
            <w:pPr>
              <w:rPr>
                <w:lang w:val="en-GB" w:eastAsia="en-GB"/>
              </w:rPr>
            </w:pPr>
            <w:r w:rsidRPr="00AA20D8">
              <w:rPr>
                <w:lang w:val="en-GB" w:eastAsia="en-GB"/>
              </w:rPr>
              <w:t xml:space="preserve">                                                 template MappedEPSBearerContexts p_MappedEPSBearerContexts := *,</w:t>
            </w:r>
          </w:p>
          <w:p w14:paraId="6B281B78" w14:textId="77777777" w:rsidR="005C7EC7" w:rsidRPr="00AA20D8" w:rsidRDefault="005C7EC7" w:rsidP="00DC6131">
            <w:pPr>
              <w:rPr>
                <w:lang w:val="en-GB" w:eastAsia="en-GB"/>
              </w:rPr>
            </w:pPr>
            <w:r w:rsidRPr="00AA20D8">
              <w:rPr>
                <w:lang w:val="en-GB" w:eastAsia="en-GB"/>
              </w:rPr>
              <w:lastRenderedPageBreak/>
              <w:t xml:space="preserve">                                                 template ExtdProtocolConfigOptions p_ExtdPCO := *,</w:t>
            </w:r>
          </w:p>
          <w:p w14:paraId="7CB2AF85" w14:textId="77777777" w:rsidR="005C7EC7" w:rsidRPr="00AA20D8" w:rsidRDefault="005C7EC7" w:rsidP="00DC6131">
            <w:pPr>
              <w:rPr>
                <w:lang w:val="en-GB" w:eastAsia="en-GB"/>
              </w:rPr>
            </w:pPr>
            <w:r w:rsidRPr="00AA20D8">
              <w:rPr>
                <w:lang w:val="en-GB" w:eastAsia="en-GB"/>
              </w:rPr>
              <w:t xml:space="preserve">                                                 template NG_PDU_SessionId p_OldPDU_SessionId  := *,</w:t>
            </w:r>
          </w:p>
          <w:p w14:paraId="6E0474EE" w14:textId="77777777" w:rsidR="005C7EC7" w:rsidRPr="00AA20D8" w:rsidRDefault="005C7EC7" w:rsidP="00DC6131">
            <w:pPr>
              <w:rPr>
                <w:lang w:val="en-GB" w:eastAsia="en-GB"/>
              </w:rPr>
            </w:pPr>
            <w:r w:rsidRPr="00AA20D8">
              <w:rPr>
                <w:lang w:val="en-GB" w:eastAsia="en-GB"/>
              </w:rPr>
              <w:t xml:space="preserve">                                                 template NG_Request_Type p_RequestType  := *,</w:t>
            </w:r>
          </w:p>
          <w:p w14:paraId="3C06B2CA" w14:textId="77777777" w:rsidR="005C7EC7" w:rsidRPr="00AA20D8" w:rsidRDefault="005C7EC7" w:rsidP="00DC6131">
            <w:pPr>
              <w:rPr>
                <w:lang w:val="en-GB" w:eastAsia="en-GB"/>
              </w:rPr>
            </w:pPr>
            <w:r w:rsidRPr="00AA20D8">
              <w:rPr>
                <w:lang w:val="en-GB" w:eastAsia="en-GB"/>
              </w:rPr>
              <w:t xml:space="preserve">                                                 template S_NSSAI_Type p_S_NSSAI  := *,</w:t>
            </w:r>
          </w:p>
          <w:p w14:paraId="6805D19D" w14:textId="77777777" w:rsidR="005C7EC7" w:rsidRPr="00AA20D8" w:rsidRDefault="005C7EC7" w:rsidP="00DC6131">
            <w:pPr>
              <w:rPr>
                <w:lang w:val="en-GB" w:eastAsia="en-GB"/>
              </w:rPr>
            </w:pPr>
            <w:r w:rsidRPr="00AA20D8">
              <w:rPr>
                <w:lang w:val="en-GB" w:eastAsia="en-GB"/>
              </w:rPr>
              <w:t xml:space="preserve">                                                 template DNN p_DNN  := *,</w:t>
            </w:r>
          </w:p>
          <w:p w14:paraId="424752E5" w14:textId="77777777" w:rsidR="005C7EC7" w:rsidRPr="00AA20D8" w:rsidRDefault="005C7EC7" w:rsidP="00DC6131">
            <w:pPr>
              <w:rPr>
                <w:lang w:val="en-GB" w:eastAsia="en-GB"/>
              </w:rPr>
            </w:pPr>
            <w:r w:rsidRPr="00AA20D8">
              <w:rPr>
                <w:lang w:val="en-GB" w:eastAsia="en-GB"/>
              </w:rPr>
              <w:t xml:space="preserve">                                                 template AdditionalInformation p_AdditionalInfo  := *) return boolean</w:t>
            </w:r>
          </w:p>
          <w:p w14:paraId="4543F362" w14:textId="77777777" w:rsidR="005C7EC7" w:rsidRPr="00AA20D8" w:rsidRDefault="005C7EC7" w:rsidP="00DC6131">
            <w:pPr>
              <w:rPr>
                <w:lang w:val="en-GB" w:eastAsia="en-GB"/>
              </w:rPr>
            </w:pPr>
            <w:r w:rsidRPr="00AA20D8">
              <w:rPr>
                <w:lang w:val="en-GB" w:eastAsia="en-GB"/>
              </w:rPr>
              <w:t xml:space="preserve">  {</w:t>
            </w:r>
          </w:p>
          <w:p w14:paraId="5ADCC86C" w14:textId="77777777" w:rsidR="005C7EC7" w:rsidRPr="00AA20D8" w:rsidRDefault="005C7EC7" w:rsidP="00DC6131">
            <w:pPr>
              <w:rPr>
                <w:lang w:val="en-GB" w:eastAsia="en-GB"/>
              </w:rPr>
            </w:pPr>
            <w:r w:rsidRPr="00AA20D8">
              <w:rPr>
                <w:lang w:val="en-GB" w:eastAsia="en-GB"/>
              </w:rPr>
              <w:t xml:space="preserve">    var boolean v_Result := false;</w:t>
            </w:r>
          </w:p>
          <w:p w14:paraId="6301BE8F" w14:textId="77777777" w:rsidR="005C7EC7" w:rsidRPr="00AA20D8" w:rsidRDefault="005C7EC7" w:rsidP="00DC6131">
            <w:pPr>
              <w:rPr>
                <w:lang w:val="en-GB" w:eastAsia="en-GB"/>
              </w:rPr>
            </w:pPr>
            <w:r w:rsidRPr="00AA20D8">
              <w:rPr>
                <w:lang w:val="en-GB" w:eastAsia="en-GB"/>
              </w:rPr>
              <w:t xml:space="preserve">    var boolean v_ExistingId := false;</w:t>
            </w:r>
          </w:p>
          <w:p w14:paraId="54F8604B" w14:textId="77777777" w:rsidR="005C7EC7" w:rsidRPr="00AA20D8" w:rsidRDefault="005C7EC7" w:rsidP="00DC6131">
            <w:pPr>
              <w:rPr>
                <w:lang w:val="en-GB" w:eastAsia="en-GB"/>
              </w:rPr>
            </w:pPr>
            <w:r w:rsidRPr="00AA20D8">
              <w:rPr>
                <w:lang w:val="en-GB" w:eastAsia="en-GB"/>
              </w:rPr>
              <w:t xml:space="preserve">    var NG_NAS_UL_Message_Type v_GSMMsg := p_ReceivedMsgs.PiggybackedPduList[0].Msg;</w:t>
            </w:r>
          </w:p>
          <w:p w14:paraId="5793101C" w14:textId="77777777" w:rsidR="005C7EC7" w:rsidRPr="00AA20D8" w:rsidRDefault="005C7EC7" w:rsidP="00DC6131">
            <w:pPr>
              <w:rPr>
                <w:lang w:val="en-GB" w:eastAsia="en-GB"/>
              </w:rPr>
            </w:pPr>
            <w:r w:rsidRPr="00AA20D8">
              <w:rPr>
                <w:lang w:val="en-GB" w:eastAsia="en-GB"/>
              </w:rPr>
              <w:t xml:space="preserve">    var integer i;</w:t>
            </w:r>
          </w:p>
          <w:p w14:paraId="3FDDED78" w14:textId="77777777" w:rsidR="005C7EC7" w:rsidRPr="00AA20D8" w:rsidRDefault="005C7EC7" w:rsidP="00DC6131">
            <w:pPr>
              <w:rPr>
                <w:lang w:val="en-GB" w:eastAsia="en-GB"/>
              </w:rPr>
            </w:pPr>
            <w:r w:rsidRPr="00AA20D8">
              <w:rPr>
                <w:lang w:val="en-GB" w:eastAsia="en-GB"/>
              </w:rPr>
              <w:t xml:space="preserve">    </w:t>
            </w:r>
          </w:p>
          <w:p w14:paraId="3FEBF2A1" w14:textId="77777777" w:rsidR="005C7EC7" w:rsidRPr="00AA20D8" w:rsidRDefault="005C7EC7" w:rsidP="00DC6131">
            <w:pPr>
              <w:rPr>
                <w:lang w:val="en-GB" w:eastAsia="en-GB"/>
              </w:rPr>
            </w:pPr>
            <w:r w:rsidRPr="00AA20D8">
              <w:rPr>
                <w:lang w:val="en-GB" w:eastAsia="en-GB"/>
              </w:rPr>
              <w:t xml:space="preserve">    </w:t>
            </w:r>
            <w:r>
              <w:rPr>
                <w:lang w:val="en-GB" w:eastAsia="en-GB"/>
              </w:rPr>
              <w:t>………</w:t>
            </w:r>
          </w:p>
          <w:p w14:paraId="59C7E2C1" w14:textId="77777777" w:rsidR="005C7EC7" w:rsidRPr="00AA20D8" w:rsidRDefault="005C7EC7" w:rsidP="00DC6131">
            <w:pPr>
              <w:rPr>
                <w:lang w:val="en-GB" w:eastAsia="en-GB"/>
              </w:rPr>
            </w:pPr>
            <w:r w:rsidRPr="00AA20D8">
              <w:rPr>
                <w:lang w:val="en-GB" w:eastAsia="en-GB"/>
              </w:rPr>
              <w:t xml:space="preserve">    </w:t>
            </w:r>
          </w:p>
          <w:p w14:paraId="6452DEE7" w14:textId="77777777" w:rsidR="005C7EC7" w:rsidRPr="00AA20D8" w:rsidRDefault="005C7EC7" w:rsidP="00DC6131">
            <w:pPr>
              <w:rPr>
                <w:lang w:val="en-GB" w:eastAsia="en-GB"/>
              </w:rPr>
            </w:pPr>
            <w:r w:rsidRPr="00AA20D8">
              <w:rPr>
                <w:lang w:val="en-GB" w:eastAsia="en-GB"/>
              </w:rPr>
              <w:t xml:space="preserve">    // Store info for this modification</w:t>
            </w:r>
          </w:p>
          <w:p w14:paraId="5A3E271F" w14:textId="77777777" w:rsidR="005C7EC7" w:rsidRPr="00AA20D8" w:rsidRDefault="005C7EC7" w:rsidP="00DC6131">
            <w:pPr>
              <w:rPr>
                <w:lang w:val="en-GB" w:eastAsia="en-GB"/>
              </w:rPr>
            </w:pPr>
            <w:r w:rsidRPr="00AA20D8">
              <w:rPr>
                <w:lang w:val="en-GB" w:eastAsia="en-GB"/>
              </w:rPr>
              <w:t xml:space="preserve">    p_GSM_MobilityInfo.SessionId := v_GSMMsg.pdu_Session_Modification_Request.pduSessionId.sessionId; // @sic R5s200564 sic@</w:t>
            </w:r>
          </w:p>
          <w:p w14:paraId="1D6FBCFC" w14:textId="77777777" w:rsidR="005C7EC7" w:rsidRPr="00AA20D8" w:rsidRDefault="005C7EC7" w:rsidP="00DC6131">
            <w:pPr>
              <w:rPr>
                <w:lang w:val="en-GB" w:eastAsia="en-GB"/>
              </w:rPr>
            </w:pPr>
            <w:r w:rsidRPr="00AA20D8">
              <w:rPr>
                <w:lang w:val="en-GB" w:eastAsia="en-GB"/>
              </w:rPr>
              <w:t xml:space="preserve">    p_GSM_MobilityInfo.PTI := v_GSMMsg.pdu_Session_Modification_Request.procedureTransactionIdentifier;</w:t>
            </w:r>
          </w:p>
          <w:p w14:paraId="62B1D886" w14:textId="77777777" w:rsidR="005C7EC7" w:rsidRPr="00AA20D8" w:rsidRDefault="005C7EC7" w:rsidP="00DC6131">
            <w:pPr>
              <w:rPr>
                <w:lang w:val="en-GB" w:eastAsia="en-GB"/>
              </w:rPr>
            </w:pPr>
            <w:r w:rsidRPr="00AA20D8">
              <w:rPr>
                <w:lang w:val="en-GB" w:eastAsia="en-GB"/>
              </w:rPr>
              <w:t xml:space="preserve">    p_GSM_MobilityInfo.SessionType := omit;</w:t>
            </w:r>
          </w:p>
          <w:p w14:paraId="5BCC89BC" w14:textId="77777777" w:rsidR="005C7EC7" w:rsidRPr="00AA20D8" w:rsidRDefault="005C7EC7" w:rsidP="00DC6131">
            <w:pPr>
              <w:rPr>
                <w:lang w:val="en-GB" w:eastAsia="en-GB"/>
              </w:rPr>
            </w:pPr>
            <w:r w:rsidRPr="00AA20D8">
              <w:rPr>
                <w:lang w:val="en-GB" w:eastAsia="en-GB"/>
              </w:rPr>
              <w:t xml:space="preserve">    p_GSM_MobilityInfo.IMS := false; // Set this to false for now</w:t>
            </w:r>
          </w:p>
          <w:p w14:paraId="50CCD134" w14:textId="77777777" w:rsidR="005C7EC7" w:rsidRPr="00AA20D8" w:rsidRDefault="005C7EC7" w:rsidP="00DC6131">
            <w:pPr>
              <w:rPr>
                <w:lang w:val="en-GB" w:eastAsia="en-GB"/>
              </w:rPr>
            </w:pPr>
            <w:r w:rsidRPr="00AA20D8">
              <w:rPr>
                <w:lang w:val="en-GB" w:eastAsia="en-GB"/>
              </w:rPr>
              <w:t xml:space="preserve">    </w:t>
            </w:r>
          </w:p>
          <w:p w14:paraId="5C82A4E9" w14:textId="77777777" w:rsidR="005C7EC7" w:rsidRPr="00AA20D8" w:rsidRDefault="005C7EC7" w:rsidP="00DC6131">
            <w:pPr>
              <w:rPr>
                <w:lang w:val="en-GB" w:eastAsia="en-GB"/>
              </w:rPr>
            </w:pPr>
            <w:r w:rsidRPr="00AA20D8">
              <w:rPr>
                <w:lang w:val="en-GB" w:eastAsia="en-GB"/>
              </w:rPr>
              <w:t xml:space="preserve">    if (ispresent (p_ReceivedMsgs.Msg.ul_Nas_Transport.dnn)) {</w:t>
            </w:r>
          </w:p>
          <w:p w14:paraId="1AFD6380" w14:textId="77777777" w:rsidR="005C7EC7" w:rsidRPr="00AA20D8" w:rsidRDefault="005C7EC7" w:rsidP="00DC6131">
            <w:pPr>
              <w:rPr>
                <w:lang w:val="en-GB" w:eastAsia="en-GB"/>
              </w:rPr>
            </w:pPr>
            <w:r w:rsidRPr="00AA20D8">
              <w:rPr>
                <w:lang w:val="en-GB" w:eastAsia="en-GB"/>
              </w:rPr>
              <w:t xml:space="preserve">      p_GSM_MobilityInfo.DNN := p_ReceivedMsgs.Msg.ul_Nas_Transport.dnn;</w:t>
            </w:r>
          </w:p>
          <w:p w14:paraId="05DEEBB6" w14:textId="77777777" w:rsidR="005C7EC7" w:rsidRPr="00AA20D8" w:rsidRDefault="005C7EC7" w:rsidP="00DC6131">
            <w:pPr>
              <w:rPr>
                <w:lang w:val="en-GB" w:eastAsia="en-GB"/>
              </w:rPr>
            </w:pPr>
            <w:r w:rsidRPr="00AA20D8">
              <w:rPr>
                <w:lang w:val="en-GB" w:eastAsia="en-GB"/>
              </w:rPr>
              <w:t xml:space="preserve">      p_GSM_MobilityInfo.IMS := f_NG_IsDNNForIMS(p_GSM_MobilityInfo.DNN.dnnValue);  // check if IMS is requested</w:t>
            </w:r>
          </w:p>
          <w:p w14:paraId="54056029" w14:textId="77777777" w:rsidR="005C7EC7" w:rsidRPr="00AA20D8" w:rsidRDefault="005C7EC7" w:rsidP="00DC6131">
            <w:pPr>
              <w:rPr>
                <w:lang w:val="en-GB" w:eastAsia="en-GB"/>
              </w:rPr>
            </w:pPr>
            <w:r w:rsidRPr="00AA20D8">
              <w:rPr>
                <w:lang w:val="en-GB" w:eastAsia="en-GB"/>
              </w:rPr>
              <w:t xml:space="preserve">    } else {</w:t>
            </w:r>
          </w:p>
          <w:p w14:paraId="6D46E3D4" w14:textId="77777777" w:rsidR="005C7EC7" w:rsidRPr="00AA20D8" w:rsidRDefault="005C7EC7" w:rsidP="00DC6131">
            <w:pPr>
              <w:rPr>
                <w:lang w:val="en-GB" w:eastAsia="en-GB"/>
              </w:rPr>
            </w:pPr>
            <w:r w:rsidRPr="00AA20D8">
              <w:rPr>
                <w:lang w:val="en-GB" w:eastAsia="en-GB"/>
              </w:rPr>
              <w:t xml:space="preserve">      p_GSM_MobilityInfo.DNN := omit;</w:t>
            </w:r>
          </w:p>
          <w:p w14:paraId="539F1B2C" w14:textId="77777777" w:rsidR="005C7EC7" w:rsidRPr="00AA20D8" w:rsidRDefault="005C7EC7" w:rsidP="00DC6131">
            <w:pPr>
              <w:rPr>
                <w:lang w:val="en-GB" w:eastAsia="en-GB"/>
              </w:rPr>
            </w:pPr>
            <w:r w:rsidRPr="00AA20D8">
              <w:rPr>
                <w:lang w:val="en-GB" w:eastAsia="en-GB"/>
              </w:rPr>
              <w:t xml:space="preserve">    }</w:t>
            </w:r>
          </w:p>
          <w:p w14:paraId="19E25B33" w14:textId="77777777" w:rsidR="005C7EC7" w:rsidRPr="00AA20D8" w:rsidRDefault="005C7EC7" w:rsidP="00DC6131">
            <w:pPr>
              <w:rPr>
                <w:lang w:val="en-GB" w:eastAsia="en-GB"/>
              </w:rPr>
            </w:pPr>
            <w:r w:rsidRPr="00AA20D8">
              <w:rPr>
                <w:lang w:val="en-GB" w:eastAsia="en-GB"/>
              </w:rPr>
              <w:t xml:space="preserve">    if (ispresent (v_GSMMsg.pdu_Session_Modification_Request.alwaysOnPDUSessionReq)) {</w:t>
            </w:r>
          </w:p>
          <w:p w14:paraId="1BD182CE" w14:textId="77777777" w:rsidR="005C7EC7" w:rsidRPr="00AA20D8" w:rsidRDefault="005C7EC7" w:rsidP="00DC6131">
            <w:pPr>
              <w:rPr>
                <w:lang w:val="en-GB" w:eastAsia="en-GB"/>
              </w:rPr>
            </w:pPr>
            <w:r w:rsidRPr="00AA20D8">
              <w:rPr>
                <w:lang w:val="en-GB" w:eastAsia="en-GB"/>
              </w:rPr>
              <w:t xml:space="preserve">      p_GSM_MobilityInfo.AlwaysOn := v_GSMMsg.pdu_Session_Modification_Request.alwaysOnPDUSessionReq;</w:t>
            </w:r>
          </w:p>
          <w:p w14:paraId="4F93D30E" w14:textId="77777777" w:rsidR="005C7EC7" w:rsidRPr="00AA20D8" w:rsidRDefault="005C7EC7" w:rsidP="00DC6131">
            <w:pPr>
              <w:rPr>
                <w:lang w:val="en-GB" w:eastAsia="en-GB"/>
              </w:rPr>
            </w:pPr>
            <w:r w:rsidRPr="00AA20D8">
              <w:rPr>
                <w:lang w:val="en-GB" w:eastAsia="en-GB"/>
              </w:rPr>
              <w:t xml:space="preserve">    } else {</w:t>
            </w:r>
          </w:p>
          <w:p w14:paraId="75149F18" w14:textId="77777777" w:rsidR="005C7EC7" w:rsidRPr="00AA20D8" w:rsidRDefault="005C7EC7" w:rsidP="00DC6131">
            <w:pPr>
              <w:rPr>
                <w:lang w:val="en-GB" w:eastAsia="en-GB"/>
              </w:rPr>
            </w:pPr>
            <w:r w:rsidRPr="00AA20D8">
              <w:rPr>
                <w:lang w:val="en-GB" w:eastAsia="en-GB"/>
              </w:rPr>
              <w:t xml:space="preserve">      p_GSM_MobilityInfo.AlwaysOn := omit;</w:t>
            </w:r>
          </w:p>
          <w:p w14:paraId="332841D9" w14:textId="77777777" w:rsidR="005C7EC7" w:rsidRPr="00AA20D8" w:rsidRDefault="005C7EC7" w:rsidP="00DC6131">
            <w:pPr>
              <w:rPr>
                <w:lang w:val="en-GB" w:eastAsia="en-GB"/>
              </w:rPr>
            </w:pPr>
            <w:r w:rsidRPr="00AA20D8">
              <w:rPr>
                <w:lang w:val="en-GB" w:eastAsia="en-GB"/>
              </w:rPr>
              <w:t xml:space="preserve">    }</w:t>
            </w:r>
          </w:p>
          <w:p w14:paraId="2A72EB7D" w14:textId="77777777" w:rsidR="005C7EC7" w:rsidRPr="00AA20D8" w:rsidRDefault="005C7EC7" w:rsidP="00DC6131">
            <w:pPr>
              <w:rPr>
                <w:lang w:val="en-GB" w:eastAsia="en-GB"/>
              </w:rPr>
            </w:pPr>
            <w:r w:rsidRPr="00AA20D8">
              <w:rPr>
                <w:lang w:val="en-GB" w:eastAsia="en-GB"/>
              </w:rPr>
              <w:t xml:space="preserve">    if (ispresent (v_GSMMsg.pdu_Session_Modification_Request.extdProtocolConfigurationOptions)) {</w:t>
            </w:r>
          </w:p>
          <w:p w14:paraId="15C0E318" w14:textId="77777777" w:rsidR="005C7EC7" w:rsidRPr="00AA20D8" w:rsidRDefault="005C7EC7" w:rsidP="00DC6131">
            <w:pPr>
              <w:rPr>
                <w:lang w:val="en-GB" w:eastAsia="en-GB"/>
              </w:rPr>
            </w:pPr>
            <w:r w:rsidRPr="00AA20D8">
              <w:rPr>
                <w:lang w:val="en-GB" w:eastAsia="en-GB"/>
              </w:rPr>
              <w:t xml:space="preserve">      p_GSM_MobilityInfo.PCO := v_GSMMsg.pdu_Session_Modification_Request.extdProtocolConfigurationOptions;</w:t>
            </w:r>
          </w:p>
          <w:p w14:paraId="23D4CA8A" w14:textId="77777777" w:rsidR="005C7EC7" w:rsidRPr="00AA20D8" w:rsidRDefault="005C7EC7" w:rsidP="00DC6131">
            <w:pPr>
              <w:rPr>
                <w:lang w:val="en-GB" w:eastAsia="en-GB"/>
              </w:rPr>
            </w:pPr>
            <w:r w:rsidRPr="00AA20D8">
              <w:rPr>
                <w:lang w:val="en-GB" w:eastAsia="en-GB"/>
              </w:rPr>
              <w:lastRenderedPageBreak/>
              <w:t xml:space="preserve">    } else {</w:t>
            </w:r>
          </w:p>
          <w:p w14:paraId="356ADA2A" w14:textId="77777777" w:rsidR="005C7EC7" w:rsidRPr="00AA20D8" w:rsidRDefault="005C7EC7" w:rsidP="00DC6131">
            <w:pPr>
              <w:rPr>
                <w:lang w:val="en-GB" w:eastAsia="en-GB"/>
              </w:rPr>
            </w:pPr>
            <w:r w:rsidRPr="00AA20D8">
              <w:rPr>
                <w:lang w:val="en-GB" w:eastAsia="en-GB"/>
              </w:rPr>
              <w:t xml:space="preserve">      p_GSM_MobilityInfo.PCO := omit;</w:t>
            </w:r>
          </w:p>
          <w:p w14:paraId="5F40426A" w14:textId="77777777" w:rsidR="005C7EC7" w:rsidRPr="00AA20D8" w:rsidRDefault="005C7EC7" w:rsidP="00DC6131">
            <w:pPr>
              <w:rPr>
                <w:lang w:val="en-GB" w:eastAsia="en-GB"/>
              </w:rPr>
            </w:pPr>
            <w:r w:rsidRPr="00AA20D8">
              <w:rPr>
                <w:lang w:val="en-GB" w:eastAsia="en-GB"/>
              </w:rPr>
              <w:t xml:space="preserve">    }</w:t>
            </w:r>
          </w:p>
          <w:p w14:paraId="3F40CF73" w14:textId="77777777" w:rsidR="005C7EC7" w:rsidRPr="00AA20D8" w:rsidRDefault="005C7EC7" w:rsidP="00DC6131">
            <w:pPr>
              <w:rPr>
                <w:lang w:val="en-GB" w:eastAsia="en-GB"/>
              </w:rPr>
            </w:pPr>
            <w:r w:rsidRPr="00AA20D8">
              <w:rPr>
                <w:lang w:val="en-GB" w:eastAsia="en-GB"/>
              </w:rPr>
              <w:t xml:space="preserve">    return v_Result;</w:t>
            </w:r>
          </w:p>
          <w:p w14:paraId="34633AAE" w14:textId="77777777" w:rsidR="005C7EC7" w:rsidRDefault="005C7EC7" w:rsidP="00DC6131">
            <w:pPr>
              <w:rPr>
                <w:lang w:val="en-GB" w:eastAsia="en-GB"/>
              </w:rPr>
            </w:pPr>
            <w:r w:rsidRPr="00AA20D8">
              <w:rPr>
                <w:lang w:val="en-GB" w:eastAsia="en-GB"/>
              </w:rPr>
              <w:t xml:space="preserve">  }</w:t>
            </w:r>
          </w:p>
        </w:tc>
      </w:tr>
    </w:tbl>
    <w:p w14:paraId="691E4743" w14:textId="77777777" w:rsidR="005C7EC7" w:rsidRDefault="005C7EC7" w:rsidP="005C7EC7">
      <w:pPr>
        <w:rPr>
          <w:lang w:val="en-GB" w:eastAsia="en-GB"/>
        </w:rPr>
      </w:pPr>
    </w:p>
    <w:p w14:paraId="49A0D0F9" w14:textId="77777777" w:rsidR="005C7EC7" w:rsidRPr="00B7313F" w:rsidRDefault="005C7EC7" w:rsidP="005C7EC7">
      <w:pPr>
        <w:rPr>
          <w:b/>
          <w:bCs/>
          <w:lang w:val="en-GB" w:eastAsia="en-GB"/>
        </w:rPr>
      </w:pPr>
      <w:r w:rsidRPr="00B7313F">
        <w:rPr>
          <w:b/>
          <w:bCs/>
          <w:lang w:val="en-GB"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7EC7" w14:paraId="1D1875C2" w14:textId="77777777" w:rsidTr="00DC6131">
        <w:tc>
          <w:tcPr>
            <w:tcW w:w="9855" w:type="dxa"/>
          </w:tcPr>
          <w:p w14:paraId="397DAF0F" w14:textId="77777777" w:rsidR="005C7EC7" w:rsidRPr="00AA20D8" w:rsidRDefault="005C7EC7" w:rsidP="00DC6131">
            <w:pPr>
              <w:rPr>
                <w:lang w:val="en-GB" w:eastAsia="en-GB"/>
              </w:rPr>
            </w:pPr>
            <w:r w:rsidRPr="00AA20D8">
              <w:rPr>
                <w:lang w:val="en-GB" w:eastAsia="en-GB"/>
              </w:rPr>
              <w:t xml:space="preserve">  function f_Check_NG_PDUSessionModificationReq( out GSM_MobilityInfo_Type p_GSM_MobilityInfo,</w:t>
            </w:r>
          </w:p>
          <w:p w14:paraId="25B19AAF" w14:textId="77777777" w:rsidR="005C7EC7" w:rsidRPr="00AA20D8" w:rsidRDefault="005C7EC7" w:rsidP="00DC6131">
            <w:pPr>
              <w:rPr>
                <w:lang w:val="en-GB" w:eastAsia="en-GB"/>
              </w:rPr>
            </w:pPr>
            <w:r w:rsidRPr="00AA20D8">
              <w:rPr>
                <w:lang w:val="en-GB" w:eastAsia="en-GB"/>
              </w:rPr>
              <w:t xml:space="preserve">                                                 PDUSessionInfoList_Type p_PDUSessionGlobalInfo,</w:t>
            </w:r>
          </w:p>
          <w:p w14:paraId="2987E2F3" w14:textId="77777777" w:rsidR="005C7EC7" w:rsidRPr="00AA20D8" w:rsidRDefault="005C7EC7" w:rsidP="00DC6131">
            <w:pPr>
              <w:rPr>
                <w:lang w:val="en-GB" w:eastAsia="en-GB"/>
              </w:rPr>
            </w:pPr>
            <w:r w:rsidRPr="00AA20D8">
              <w:rPr>
                <w:lang w:val="en-GB" w:eastAsia="en-GB"/>
              </w:rPr>
              <w:t xml:space="preserve">                                                 NG_NAS_UL_Pdu_Type p_ReceivedMsgs,</w:t>
            </w:r>
          </w:p>
          <w:p w14:paraId="5D1A40AB" w14:textId="77777777" w:rsidR="005C7EC7" w:rsidRPr="00AA20D8" w:rsidRDefault="005C7EC7" w:rsidP="00DC6131">
            <w:pPr>
              <w:rPr>
                <w:lang w:val="en-GB" w:eastAsia="en-GB"/>
              </w:rPr>
            </w:pPr>
            <w:r w:rsidRPr="00AA20D8">
              <w:rPr>
                <w:lang w:val="en-GB" w:eastAsia="en-GB"/>
              </w:rPr>
              <w:t xml:space="preserve">                                                 template (present) O1_Type p_PDU_SessionId := ?,</w:t>
            </w:r>
          </w:p>
          <w:p w14:paraId="532FC965" w14:textId="77777777" w:rsidR="005C7EC7" w:rsidRPr="00AA20D8" w:rsidRDefault="005C7EC7" w:rsidP="00DC6131">
            <w:pPr>
              <w:rPr>
                <w:lang w:val="en-GB" w:eastAsia="en-GB"/>
              </w:rPr>
            </w:pPr>
            <w:r w:rsidRPr="00AA20D8">
              <w:rPr>
                <w:lang w:val="en-GB" w:eastAsia="en-GB"/>
              </w:rPr>
              <w:t xml:space="preserve">                                                 template (present) ProcedureTransactionIdentifier p_PTI := ?,</w:t>
            </w:r>
          </w:p>
          <w:p w14:paraId="6B4E0965" w14:textId="77777777" w:rsidR="005C7EC7" w:rsidRPr="00AA20D8" w:rsidRDefault="005C7EC7" w:rsidP="00DC6131">
            <w:pPr>
              <w:rPr>
                <w:lang w:val="en-GB" w:eastAsia="en-GB"/>
              </w:rPr>
            </w:pPr>
            <w:r w:rsidRPr="00AA20D8">
              <w:rPr>
                <w:lang w:val="en-GB" w:eastAsia="en-GB"/>
              </w:rPr>
              <w:t xml:space="preserve">                                                 template NG_UE_SM_Cap p_NG_UE_SM_Cap := *,</w:t>
            </w:r>
          </w:p>
          <w:p w14:paraId="2BCB6280" w14:textId="77777777" w:rsidR="005C7EC7" w:rsidRPr="00AA20D8" w:rsidRDefault="005C7EC7" w:rsidP="00DC6131">
            <w:pPr>
              <w:rPr>
                <w:lang w:val="en-GB" w:eastAsia="en-GB"/>
              </w:rPr>
            </w:pPr>
            <w:r w:rsidRPr="00AA20D8">
              <w:rPr>
                <w:lang w:val="en-GB" w:eastAsia="en-GB"/>
              </w:rPr>
              <w:t xml:space="preserve">                                                 template GMM_GSM_Cause p_Cause := *,</w:t>
            </w:r>
          </w:p>
          <w:p w14:paraId="348E9740" w14:textId="77777777" w:rsidR="005C7EC7" w:rsidRPr="00AA20D8" w:rsidRDefault="005C7EC7" w:rsidP="00DC6131">
            <w:pPr>
              <w:rPr>
                <w:lang w:val="en-GB" w:eastAsia="en-GB"/>
              </w:rPr>
            </w:pPr>
            <w:r w:rsidRPr="00AA20D8">
              <w:rPr>
                <w:lang w:val="en-GB" w:eastAsia="en-GB"/>
              </w:rPr>
              <w:t xml:space="preserve">                                                 template MaxNumPacketFilters p_MaxNumPacketFilters := *,</w:t>
            </w:r>
          </w:p>
          <w:p w14:paraId="5D4D486B" w14:textId="77777777" w:rsidR="005C7EC7" w:rsidRPr="00AA20D8" w:rsidRDefault="005C7EC7" w:rsidP="00DC6131">
            <w:pPr>
              <w:rPr>
                <w:lang w:val="en-GB" w:eastAsia="en-GB"/>
              </w:rPr>
            </w:pPr>
            <w:r w:rsidRPr="00AA20D8">
              <w:rPr>
                <w:lang w:val="en-GB" w:eastAsia="en-GB"/>
              </w:rPr>
              <w:t xml:space="preserve">                                                 template AlwaysOnPDUSessionReq p_AlwaysOnPDUSessionReq := *,</w:t>
            </w:r>
          </w:p>
          <w:p w14:paraId="78E0065C" w14:textId="77777777" w:rsidR="005C7EC7" w:rsidRPr="00AA20D8" w:rsidRDefault="005C7EC7" w:rsidP="00DC6131">
            <w:pPr>
              <w:rPr>
                <w:lang w:val="en-GB" w:eastAsia="en-GB"/>
              </w:rPr>
            </w:pPr>
            <w:r w:rsidRPr="00AA20D8">
              <w:rPr>
                <w:lang w:val="en-GB" w:eastAsia="en-GB"/>
              </w:rPr>
              <w:t xml:space="preserve">                                                 template IntegrityProtMaxDataRate p_IntegrityProtMaxDataRate := *,</w:t>
            </w:r>
          </w:p>
          <w:p w14:paraId="4561014A" w14:textId="77777777" w:rsidR="005C7EC7" w:rsidRPr="00AA20D8" w:rsidRDefault="005C7EC7" w:rsidP="00DC6131">
            <w:pPr>
              <w:rPr>
                <w:lang w:val="en-GB" w:eastAsia="en-GB"/>
              </w:rPr>
            </w:pPr>
            <w:r w:rsidRPr="00AA20D8">
              <w:rPr>
                <w:lang w:val="en-GB" w:eastAsia="en-GB"/>
              </w:rPr>
              <w:t xml:space="preserve">                                                 template QoS_Rules p_QoS_Rules := *,</w:t>
            </w:r>
          </w:p>
          <w:p w14:paraId="357B561D" w14:textId="77777777" w:rsidR="005C7EC7" w:rsidRPr="00AA20D8" w:rsidRDefault="005C7EC7" w:rsidP="00DC6131">
            <w:pPr>
              <w:rPr>
                <w:lang w:val="en-GB" w:eastAsia="en-GB"/>
              </w:rPr>
            </w:pPr>
            <w:r w:rsidRPr="00AA20D8">
              <w:rPr>
                <w:lang w:val="en-GB" w:eastAsia="en-GB"/>
              </w:rPr>
              <w:t xml:space="preserve">                                                 template QoSFlowDescr p_QoSFlowDescr := *,</w:t>
            </w:r>
          </w:p>
          <w:p w14:paraId="57A37565" w14:textId="77777777" w:rsidR="005C7EC7" w:rsidRPr="00AA20D8" w:rsidRDefault="005C7EC7" w:rsidP="00DC6131">
            <w:pPr>
              <w:rPr>
                <w:lang w:val="en-GB" w:eastAsia="en-GB"/>
              </w:rPr>
            </w:pPr>
            <w:r w:rsidRPr="00AA20D8">
              <w:rPr>
                <w:lang w:val="en-GB" w:eastAsia="en-GB"/>
              </w:rPr>
              <w:t xml:space="preserve">                                                 template MappedEPSBearerContexts p_MappedEPSBearerContexts := *,</w:t>
            </w:r>
          </w:p>
          <w:p w14:paraId="34DB7BE2" w14:textId="77777777" w:rsidR="005C7EC7" w:rsidRPr="00AA20D8" w:rsidRDefault="005C7EC7" w:rsidP="00DC6131">
            <w:pPr>
              <w:rPr>
                <w:lang w:val="en-GB" w:eastAsia="en-GB"/>
              </w:rPr>
            </w:pPr>
            <w:r w:rsidRPr="00AA20D8">
              <w:rPr>
                <w:lang w:val="en-GB" w:eastAsia="en-GB"/>
              </w:rPr>
              <w:t xml:space="preserve">                                                 template ExtdProtocolConfigOptions p_ExtdPCO := *,</w:t>
            </w:r>
          </w:p>
          <w:p w14:paraId="632C5EEC" w14:textId="77777777" w:rsidR="005C7EC7" w:rsidRPr="00AA20D8" w:rsidRDefault="005C7EC7" w:rsidP="00DC6131">
            <w:pPr>
              <w:rPr>
                <w:lang w:val="en-GB" w:eastAsia="en-GB"/>
              </w:rPr>
            </w:pPr>
            <w:r w:rsidRPr="00AA20D8">
              <w:rPr>
                <w:lang w:val="en-GB" w:eastAsia="en-GB"/>
              </w:rPr>
              <w:t xml:space="preserve">                                                 template NG_PDU_SessionId p_OldPDU_SessionId  := *,</w:t>
            </w:r>
          </w:p>
          <w:p w14:paraId="38426B10" w14:textId="77777777" w:rsidR="005C7EC7" w:rsidRPr="00AA20D8" w:rsidRDefault="005C7EC7" w:rsidP="00DC6131">
            <w:pPr>
              <w:rPr>
                <w:lang w:val="en-GB" w:eastAsia="en-GB"/>
              </w:rPr>
            </w:pPr>
            <w:r w:rsidRPr="00AA20D8">
              <w:rPr>
                <w:lang w:val="en-GB" w:eastAsia="en-GB"/>
              </w:rPr>
              <w:t xml:space="preserve">                                                 template NG_Request_Type p_RequestType  := *,</w:t>
            </w:r>
          </w:p>
          <w:p w14:paraId="67120ACB" w14:textId="77777777" w:rsidR="005C7EC7" w:rsidRPr="00AA20D8" w:rsidRDefault="005C7EC7" w:rsidP="00DC6131">
            <w:pPr>
              <w:rPr>
                <w:lang w:val="en-GB" w:eastAsia="en-GB"/>
              </w:rPr>
            </w:pPr>
            <w:r w:rsidRPr="00AA20D8">
              <w:rPr>
                <w:lang w:val="en-GB" w:eastAsia="en-GB"/>
              </w:rPr>
              <w:t xml:space="preserve">                                                 template S_NSSAI_Type p_S_NSSAI  := *,</w:t>
            </w:r>
          </w:p>
          <w:p w14:paraId="3A35009D" w14:textId="77777777" w:rsidR="005C7EC7" w:rsidRPr="00AA20D8" w:rsidRDefault="005C7EC7" w:rsidP="00DC6131">
            <w:pPr>
              <w:rPr>
                <w:lang w:val="en-GB" w:eastAsia="en-GB"/>
              </w:rPr>
            </w:pPr>
            <w:r w:rsidRPr="00AA20D8">
              <w:rPr>
                <w:lang w:val="en-GB" w:eastAsia="en-GB"/>
              </w:rPr>
              <w:t xml:space="preserve">                                                 template DNN p_DNN  := *,</w:t>
            </w:r>
          </w:p>
          <w:p w14:paraId="1E654BF9" w14:textId="77777777" w:rsidR="005C7EC7" w:rsidRPr="00AA20D8" w:rsidRDefault="005C7EC7" w:rsidP="00DC6131">
            <w:pPr>
              <w:rPr>
                <w:lang w:val="en-GB" w:eastAsia="en-GB"/>
              </w:rPr>
            </w:pPr>
            <w:r w:rsidRPr="00AA20D8">
              <w:rPr>
                <w:lang w:val="en-GB" w:eastAsia="en-GB"/>
              </w:rPr>
              <w:t xml:space="preserve">                                                 template AdditionalInformation p_AdditionalInfo  := *) return boolean</w:t>
            </w:r>
          </w:p>
          <w:p w14:paraId="2F204721" w14:textId="77777777" w:rsidR="005C7EC7" w:rsidRPr="00AA20D8" w:rsidRDefault="005C7EC7" w:rsidP="00DC6131">
            <w:pPr>
              <w:rPr>
                <w:lang w:val="en-GB" w:eastAsia="en-GB"/>
              </w:rPr>
            </w:pPr>
            <w:r w:rsidRPr="00AA20D8">
              <w:rPr>
                <w:lang w:val="en-GB" w:eastAsia="en-GB"/>
              </w:rPr>
              <w:t xml:space="preserve">  {</w:t>
            </w:r>
          </w:p>
          <w:p w14:paraId="04559542" w14:textId="77777777" w:rsidR="005C7EC7" w:rsidRPr="00AA20D8" w:rsidRDefault="005C7EC7" w:rsidP="00DC6131">
            <w:pPr>
              <w:rPr>
                <w:lang w:val="en-GB" w:eastAsia="en-GB"/>
              </w:rPr>
            </w:pPr>
            <w:r w:rsidRPr="00AA20D8">
              <w:rPr>
                <w:lang w:val="en-GB" w:eastAsia="en-GB"/>
              </w:rPr>
              <w:t xml:space="preserve">    var boolean v_Result := false;</w:t>
            </w:r>
          </w:p>
          <w:p w14:paraId="624BB767" w14:textId="77777777" w:rsidR="005C7EC7" w:rsidRPr="00AA20D8" w:rsidRDefault="005C7EC7" w:rsidP="00DC6131">
            <w:pPr>
              <w:rPr>
                <w:lang w:val="en-GB" w:eastAsia="en-GB"/>
              </w:rPr>
            </w:pPr>
            <w:r w:rsidRPr="00AA20D8">
              <w:rPr>
                <w:lang w:val="en-GB" w:eastAsia="en-GB"/>
              </w:rPr>
              <w:t xml:space="preserve">    var boolean v_ExistingId := false;</w:t>
            </w:r>
          </w:p>
          <w:p w14:paraId="0DC7CDA0" w14:textId="77777777" w:rsidR="005C7EC7" w:rsidRPr="00AA20D8" w:rsidRDefault="005C7EC7" w:rsidP="00DC6131">
            <w:pPr>
              <w:rPr>
                <w:lang w:val="en-GB" w:eastAsia="en-GB"/>
              </w:rPr>
            </w:pPr>
            <w:r w:rsidRPr="00AA20D8">
              <w:rPr>
                <w:lang w:val="en-GB" w:eastAsia="en-GB"/>
              </w:rPr>
              <w:t xml:space="preserve">    var NG_NAS_UL_Message_Type v_GSMMsg := p_ReceivedMsgs.PiggybackedPduList[0].Msg;</w:t>
            </w:r>
          </w:p>
          <w:p w14:paraId="4528397C" w14:textId="77777777" w:rsidR="005C7EC7" w:rsidRPr="00AA20D8" w:rsidRDefault="005C7EC7" w:rsidP="00DC6131">
            <w:pPr>
              <w:rPr>
                <w:lang w:val="en-GB" w:eastAsia="en-GB"/>
              </w:rPr>
            </w:pPr>
            <w:r w:rsidRPr="00AA20D8">
              <w:rPr>
                <w:lang w:val="en-GB" w:eastAsia="en-GB"/>
              </w:rPr>
              <w:t xml:space="preserve">    var integer i;</w:t>
            </w:r>
          </w:p>
          <w:p w14:paraId="33321307" w14:textId="77777777" w:rsidR="005C7EC7" w:rsidRPr="00AA20D8" w:rsidRDefault="005C7EC7" w:rsidP="00DC6131">
            <w:pPr>
              <w:rPr>
                <w:lang w:val="en-GB" w:eastAsia="en-GB"/>
              </w:rPr>
            </w:pPr>
            <w:r w:rsidRPr="00AA20D8">
              <w:rPr>
                <w:lang w:val="en-GB" w:eastAsia="en-GB"/>
              </w:rPr>
              <w:t xml:space="preserve">    </w:t>
            </w:r>
          </w:p>
          <w:p w14:paraId="2310CA3D" w14:textId="77777777" w:rsidR="005C7EC7" w:rsidRPr="00AA20D8" w:rsidRDefault="005C7EC7" w:rsidP="00DC6131">
            <w:pPr>
              <w:rPr>
                <w:rFonts w:hint="eastAsia"/>
                <w:lang w:val="en-GB" w:eastAsia="zh-CN"/>
              </w:rPr>
            </w:pPr>
            <w:r w:rsidRPr="00AA20D8">
              <w:rPr>
                <w:lang w:val="en-GB" w:eastAsia="en-GB"/>
              </w:rPr>
              <w:t xml:space="preserve">    </w:t>
            </w:r>
            <w:r>
              <w:rPr>
                <w:lang w:val="en-GB" w:eastAsia="zh-CN"/>
              </w:rPr>
              <w:t>…….</w:t>
            </w:r>
          </w:p>
          <w:p w14:paraId="562B3FB4" w14:textId="77777777" w:rsidR="005C7EC7" w:rsidRPr="00AA20D8" w:rsidRDefault="005C7EC7" w:rsidP="00DC6131">
            <w:pPr>
              <w:rPr>
                <w:lang w:val="en-GB" w:eastAsia="en-GB"/>
              </w:rPr>
            </w:pPr>
            <w:r w:rsidRPr="00AA20D8">
              <w:rPr>
                <w:lang w:val="en-GB" w:eastAsia="en-GB"/>
              </w:rPr>
              <w:t xml:space="preserve">    </w:t>
            </w:r>
          </w:p>
          <w:p w14:paraId="5437C969" w14:textId="77777777" w:rsidR="005C7EC7" w:rsidRPr="00AA20D8" w:rsidRDefault="005C7EC7" w:rsidP="00DC6131">
            <w:pPr>
              <w:rPr>
                <w:lang w:val="en-GB" w:eastAsia="en-GB"/>
              </w:rPr>
            </w:pPr>
            <w:r w:rsidRPr="00AA20D8">
              <w:rPr>
                <w:lang w:val="en-GB" w:eastAsia="en-GB"/>
              </w:rPr>
              <w:lastRenderedPageBreak/>
              <w:t xml:space="preserve">    // Store info for this modification</w:t>
            </w:r>
          </w:p>
          <w:p w14:paraId="7B36A5FF" w14:textId="77777777" w:rsidR="005C7EC7" w:rsidRPr="00AA20D8" w:rsidRDefault="005C7EC7" w:rsidP="00DC6131">
            <w:pPr>
              <w:rPr>
                <w:lang w:val="en-GB" w:eastAsia="en-GB"/>
              </w:rPr>
            </w:pPr>
            <w:r w:rsidRPr="00AA20D8">
              <w:rPr>
                <w:lang w:val="en-GB" w:eastAsia="en-GB"/>
              </w:rPr>
              <w:t xml:space="preserve">    p_GSM_MobilityInfo.SessionId := v_GSMMsg.pdu_Session_Modification_Request.pduSessionId.sessionId; // @sic R5s200564 sic@</w:t>
            </w:r>
          </w:p>
          <w:p w14:paraId="7A8B1434" w14:textId="77777777" w:rsidR="005C7EC7" w:rsidRPr="00AA20D8" w:rsidRDefault="005C7EC7" w:rsidP="00DC6131">
            <w:pPr>
              <w:rPr>
                <w:lang w:val="en-GB" w:eastAsia="en-GB"/>
              </w:rPr>
            </w:pPr>
            <w:r w:rsidRPr="00AA20D8">
              <w:rPr>
                <w:lang w:val="en-GB" w:eastAsia="en-GB"/>
              </w:rPr>
              <w:t xml:space="preserve">    p_GSM_MobilityInfo.PTI := v_GSMMsg.pdu_Session_Modification_Request.procedureTransactionIdentifier;</w:t>
            </w:r>
          </w:p>
          <w:p w14:paraId="449316BC" w14:textId="77777777" w:rsidR="005C7EC7" w:rsidRPr="00AA20D8" w:rsidRDefault="005C7EC7" w:rsidP="00DC6131">
            <w:pPr>
              <w:rPr>
                <w:lang w:val="en-GB" w:eastAsia="en-GB"/>
              </w:rPr>
            </w:pPr>
            <w:r w:rsidRPr="00AA20D8">
              <w:rPr>
                <w:lang w:val="en-GB" w:eastAsia="en-GB"/>
              </w:rPr>
              <w:t xml:space="preserve">    p_GSM_MobilityInfo.SessionType := omit;</w:t>
            </w:r>
          </w:p>
          <w:p w14:paraId="59DC1046" w14:textId="77777777" w:rsidR="005C7EC7" w:rsidRPr="00AA20D8" w:rsidRDefault="005C7EC7" w:rsidP="00DC6131">
            <w:pPr>
              <w:rPr>
                <w:lang w:val="en-GB" w:eastAsia="en-GB"/>
              </w:rPr>
            </w:pPr>
            <w:r w:rsidRPr="00AA20D8">
              <w:rPr>
                <w:lang w:val="en-GB" w:eastAsia="en-GB"/>
              </w:rPr>
              <w:t xml:space="preserve">    p_GSM_MobilityInfo.IMS := false; // Set this to false for now</w:t>
            </w:r>
          </w:p>
          <w:p w14:paraId="6A692F6F" w14:textId="77777777" w:rsidR="005C7EC7" w:rsidRPr="00AA20D8" w:rsidRDefault="005C7EC7" w:rsidP="00DC6131">
            <w:pPr>
              <w:rPr>
                <w:lang w:val="en-GB" w:eastAsia="en-GB"/>
              </w:rPr>
            </w:pPr>
            <w:r w:rsidRPr="00AA20D8">
              <w:rPr>
                <w:lang w:val="en-GB" w:eastAsia="en-GB"/>
              </w:rPr>
              <w:t xml:space="preserve">    </w:t>
            </w:r>
          </w:p>
          <w:p w14:paraId="604DA5A4" w14:textId="77777777" w:rsidR="005C7EC7" w:rsidRPr="00AA20D8" w:rsidRDefault="005C7EC7" w:rsidP="00DC6131">
            <w:pPr>
              <w:rPr>
                <w:lang w:val="en-GB" w:eastAsia="en-GB"/>
              </w:rPr>
            </w:pPr>
            <w:r w:rsidRPr="00AA20D8">
              <w:rPr>
                <w:lang w:val="en-GB" w:eastAsia="en-GB"/>
              </w:rPr>
              <w:t xml:space="preserve">    if (ispresent (p_ReceivedMsgs.Msg.ul_Nas_Transport.dnn)) {</w:t>
            </w:r>
          </w:p>
          <w:p w14:paraId="1DD86922" w14:textId="77777777" w:rsidR="005C7EC7" w:rsidRPr="00AA20D8" w:rsidRDefault="005C7EC7" w:rsidP="00DC6131">
            <w:pPr>
              <w:rPr>
                <w:lang w:val="en-GB" w:eastAsia="en-GB"/>
              </w:rPr>
            </w:pPr>
            <w:r w:rsidRPr="00AA20D8">
              <w:rPr>
                <w:lang w:val="en-GB" w:eastAsia="en-GB"/>
              </w:rPr>
              <w:t xml:space="preserve">      p_GSM_MobilityInfo.DNN := p_ReceivedMsgs.Msg.ul_Nas_Transport.dnn;</w:t>
            </w:r>
          </w:p>
          <w:p w14:paraId="12460E0D" w14:textId="77777777" w:rsidR="005C7EC7" w:rsidRPr="00AA20D8" w:rsidRDefault="005C7EC7" w:rsidP="00DC6131">
            <w:pPr>
              <w:rPr>
                <w:lang w:val="en-GB" w:eastAsia="en-GB"/>
              </w:rPr>
            </w:pPr>
            <w:r w:rsidRPr="00AA20D8">
              <w:rPr>
                <w:lang w:val="en-GB" w:eastAsia="en-GB"/>
              </w:rPr>
              <w:t xml:space="preserve">      p_GSM_MobilityInfo.IMS := f_NG_IsDNNForIMS(p_GSM_MobilityInfo.DNN.dnnValue);  // check if IMS is requested</w:t>
            </w:r>
          </w:p>
          <w:p w14:paraId="2495D441" w14:textId="77777777" w:rsidR="005C7EC7" w:rsidRPr="00AA20D8" w:rsidRDefault="005C7EC7" w:rsidP="00DC6131">
            <w:pPr>
              <w:rPr>
                <w:lang w:val="en-GB" w:eastAsia="en-GB"/>
              </w:rPr>
            </w:pPr>
            <w:r w:rsidRPr="00AA20D8">
              <w:rPr>
                <w:lang w:val="en-GB" w:eastAsia="en-GB"/>
              </w:rPr>
              <w:t xml:space="preserve">    } else {</w:t>
            </w:r>
          </w:p>
          <w:p w14:paraId="22FC78B0" w14:textId="77777777" w:rsidR="005C7EC7" w:rsidRPr="00AA20D8" w:rsidRDefault="005C7EC7" w:rsidP="00DC6131">
            <w:pPr>
              <w:rPr>
                <w:lang w:val="en-GB" w:eastAsia="en-GB"/>
              </w:rPr>
            </w:pPr>
            <w:r w:rsidRPr="00AA20D8">
              <w:rPr>
                <w:lang w:val="en-GB" w:eastAsia="en-GB"/>
              </w:rPr>
              <w:t xml:space="preserve">      p_GSM_MobilityInfo.DNN := omit;</w:t>
            </w:r>
          </w:p>
          <w:p w14:paraId="4AAEBED2" w14:textId="77777777" w:rsidR="005C7EC7" w:rsidRPr="00AA20D8" w:rsidRDefault="005C7EC7" w:rsidP="00DC6131">
            <w:pPr>
              <w:rPr>
                <w:lang w:val="en-GB" w:eastAsia="en-GB"/>
              </w:rPr>
            </w:pPr>
            <w:r w:rsidRPr="00AA20D8">
              <w:rPr>
                <w:lang w:val="en-GB" w:eastAsia="en-GB"/>
              </w:rPr>
              <w:t xml:space="preserve">    }</w:t>
            </w:r>
          </w:p>
          <w:p w14:paraId="2CDB51B0" w14:textId="77777777" w:rsidR="005C7EC7" w:rsidRPr="00AA20D8" w:rsidRDefault="005C7EC7" w:rsidP="00DC6131">
            <w:pPr>
              <w:rPr>
                <w:lang w:val="en-GB" w:eastAsia="en-GB"/>
              </w:rPr>
            </w:pPr>
            <w:r w:rsidRPr="00AA20D8">
              <w:rPr>
                <w:lang w:val="en-GB" w:eastAsia="en-GB"/>
              </w:rPr>
              <w:t xml:space="preserve">    if (ispresent (v_GSMMsg.pdu_Session_Modification_Request.alwaysOnPDUSessionReq)) {</w:t>
            </w:r>
          </w:p>
          <w:p w14:paraId="74D986C7" w14:textId="77777777" w:rsidR="005C7EC7" w:rsidRPr="00AA20D8" w:rsidRDefault="005C7EC7" w:rsidP="00DC6131">
            <w:pPr>
              <w:rPr>
                <w:lang w:val="en-GB" w:eastAsia="en-GB"/>
              </w:rPr>
            </w:pPr>
            <w:r w:rsidRPr="00AA20D8">
              <w:rPr>
                <w:lang w:val="en-GB" w:eastAsia="en-GB"/>
              </w:rPr>
              <w:t xml:space="preserve">      p_GSM_MobilityInfo.AlwaysOn := v_GSMMsg.pdu_Session_Modification_Request.alwaysOnPDUSessionReq;</w:t>
            </w:r>
          </w:p>
          <w:p w14:paraId="58148930" w14:textId="77777777" w:rsidR="005C7EC7" w:rsidRPr="00AA20D8" w:rsidRDefault="005C7EC7" w:rsidP="00DC6131">
            <w:pPr>
              <w:rPr>
                <w:lang w:val="en-GB" w:eastAsia="en-GB"/>
              </w:rPr>
            </w:pPr>
            <w:r w:rsidRPr="00AA20D8">
              <w:rPr>
                <w:lang w:val="en-GB" w:eastAsia="en-GB"/>
              </w:rPr>
              <w:t xml:space="preserve">    } else {</w:t>
            </w:r>
          </w:p>
          <w:p w14:paraId="26DFCAE2" w14:textId="77777777" w:rsidR="005C7EC7" w:rsidRPr="00AA20D8" w:rsidRDefault="005C7EC7" w:rsidP="00DC6131">
            <w:pPr>
              <w:rPr>
                <w:lang w:val="en-GB" w:eastAsia="en-GB"/>
              </w:rPr>
            </w:pPr>
            <w:r w:rsidRPr="00AA20D8">
              <w:rPr>
                <w:lang w:val="en-GB" w:eastAsia="en-GB"/>
              </w:rPr>
              <w:t xml:space="preserve">      p_GSM_MobilityInfo.AlwaysOn := omit;</w:t>
            </w:r>
          </w:p>
          <w:p w14:paraId="72770EC6" w14:textId="77777777" w:rsidR="005C7EC7" w:rsidRPr="00AA20D8" w:rsidRDefault="005C7EC7" w:rsidP="00DC6131">
            <w:pPr>
              <w:rPr>
                <w:lang w:val="en-GB" w:eastAsia="en-GB"/>
              </w:rPr>
            </w:pPr>
            <w:r w:rsidRPr="00AA20D8">
              <w:rPr>
                <w:lang w:val="en-GB" w:eastAsia="en-GB"/>
              </w:rPr>
              <w:t xml:space="preserve">    }</w:t>
            </w:r>
          </w:p>
          <w:p w14:paraId="5C7EB77E" w14:textId="77777777" w:rsidR="005C7EC7" w:rsidRPr="00AA20D8" w:rsidRDefault="005C7EC7" w:rsidP="00DC6131">
            <w:pPr>
              <w:rPr>
                <w:lang w:val="en-GB" w:eastAsia="en-GB"/>
              </w:rPr>
            </w:pPr>
            <w:r w:rsidRPr="00AA20D8">
              <w:rPr>
                <w:lang w:val="en-GB" w:eastAsia="en-GB"/>
              </w:rPr>
              <w:t xml:space="preserve">    if (ispresent (v_GSMMsg.pdu_Session_Modification_Request.extdProtocolConfigurationOptions)) {</w:t>
            </w:r>
          </w:p>
          <w:p w14:paraId="04523677" w14:textId="77777777" w:rsidR="005C7EC7" w:rsidRPr="00AA20D8" w:rsidRDefault="005C7EC7" w:rsidP="00DC6131">
            <w:pPr>
              <w:rPr>
                <w:lang w:val="en-GB" w:eastAsia="en-GB"/>
              </w:rPr>
            </w:pPr>
            <w:r w:rsidRPr="00AA20D8">
              <w:rPr>
                <w:lang w:val="en-GB" w:eastAsia="en-GB"/>
              </w:rPr>
              <w:t xml:space="preserve">      p_GSM_MobilityInfo.PCO := v_GSMMsg.pdu_Session_Modification_Request.extdProtocolConfigurationOptions;</w:t>
            </w:r>
          </w:p>
          <w:p w14:paraId="610036F7" w14:textId="77777777" w:rsidR="005C7EC7" w:rsidRPr="00AA20D8" w:rsidRDefault="005C7EC7" w:rsidP="00DC6131">
            <w:pPr>
              <w:rPr>
                <w:lang w:val="en-GB" w:eastAsia="en-GB"/>
              </w:rPr>
            </w:pPr>
            <w:r w:rsidRPr="00AA20D8">
              <w:rPr>
                <w:lang w:val="en-GB" w:eastAsia="en-GB"/>
              </w:rPr>
              <w:t xml:space="preserve">    } else {</w:t>
            </w:r>
          </w:p>
          <w:p w14:paraId="6049835C" w14:textId="77777777" w:rsidR="005C7EC7" w:rsidRPr="00AA20D8" w:rsidRDefault="005C7EC7" w:rsidP="00DC6131">
            <w:pPr>
              <w:rPr>
                <w:lang w:val="en-GB" w:eastAsia="en-GB"/>
              </w:rPr>
            </w:pPr>
            <w:r w:rsidRPr="00AA20D8">
              <w:rPr>
                <w:lang w:val="en-GB" w:eastAsia="en-GB"/>
              </w:rPr>
              <w:t xml:space="preserve">      p_GSM_MobilityInfo.PCO := omit;</w:t>
            </w:r>
          </w:p>
          <w:p w14:paraId="7F415442" w14:textId="77777777" w:rsidR="005C7EC7" w:rsidRPr="00AA20D8" w:rsidRDefault="005C7EC7" w:rsidP="00DC6131">
            <w:pPr>
              <w:rPr>
                <w:lang w:val="en-GB" w:eastAsia="en-GB"/>
              </w:rPr>
            </w:pPr>
            <w:r w:rsidRPr="00AA20D8">
              <w:rPr>
                <w:lang w:val="en-GB" w:eastAsia="en-GB"/>
              </w:rPr>
              <w:t xml:space="preserve">    }</w:t>
            </w:r>
          </w:p>
          <w:p w14:paraId="084A6124" w14:textId="77777777" w:rsidR="005C7EC7" w:rsidRPr="00AA20D8" w:rsidRDefault="005C7EC7" w:rsidP="00DC6131">
            <w:pPr>
              <w:rPr>
                <w:lang w:val="en-GB" w:eastAsia="en-GB"/>
              </w:rPr>
            </w:pPr>
            <w:r w:rsidRPr="00AA20D8">
              <w:rPr>
                <w:lang w:val="en-GB" w:eastAsia="en-GB"/>
              </w:rPr>
              <w:t xml:space="preserve">    </w:t>
            </w:r>
          </w:p>
          <w:p w14:paraId="287D4A9E" w14:textId="77777777" w:rsidR="005C7EC7" w:rsidRPr="00AA20D8" w:rsidRDefault="005C7EC7" w:rsidP="00DC6131">
            <w:pPr>
              <w:rPr>
                <w:highlight w:val="yellow"/>
                <w:lang w:val="en-GB" w:eastAsia="en-GB"/>
              </w:rPr>
            </w:pPr>
            <w:r w:rsidRPr="00AA20D8">
              <w:rPr>
                <w:lang w:val="en-GB" w:eastAsia="en-GB"/>
              </w:rPr>
              <w:t xml:space="preserve">    </w:t>
            </w:r>
            <w:r w:rsidRPr="00AA20D8">
              <w:rPr>
                <w:highlight w:val="yellow"/>
                <w:lang w:val="en-GB" w:eastAsia="en-GB"/>
              </w:rPr>
              <w:t xml:space="preserve">p_GSM_MobilityInfo.EPS_Bearer :=omit; </w:t>
            </w:r>
          </w:p>
          <w:p w14:paraId="69A44D23" w14:textId="77777777" w:rsidR="005C7EC7" w:rsidRPr="00AA20D8" w:rsidRDefault="005C7EC7" w:rsidP="00DC6131">
            <w:pPr>
              <w:rPr>
                <w:lang w:val="en-GB" w:eastAsia="en-GB"/>
              </w:rPr>
            </w:pPr>
            <w:r w:rsidRPr="00AA20D8">
              <w:rPr>
                <w:highlight w:val="yellow"/>
                <w:lang w:val="en-GB" w:eastAsia="en-GB"/>
              </w:rPr>
              <w:t xml:space="preserve">    p_GSM_MobilityInfo.PdnIndex := omit</w:t>
            </w:r>
            <w:r w:rsidRPr="00AA20D8">
              <w:rPr>
                <w:lang w:val="en-GB" w:eastAsia="en-GB"/>
              </w:rPr>
              <w:t xml:space="preserve">; </w:t>
            </w:r>
          </w:p>
          <w:p w14:paraId="5F302B54" w14:textId="77777777" w:rsidR="005C7EC7" w:rsidRPr="00AA20D8" w:rsidRDefault="005C7EC7" w:rsidP="00DC6131">
            <w:pPr>
              <w:rPr>
                <w:lang w:val="en-GB" w:eastAsia="en-GB"/>
              </w:rPr>
            </w:pPr>
            <w:r w:rsidRPr="00AA20D8">
              <w:rPr>
                <w:lang w:val="en-GB" w:eastAsia="en-GB"/>
              </w:rPr>
              <w:t xml:space="preserve">    return v_Result;</w:t>
            </w:r>
          </w:p>
          <w:p w14:paraId="55FB19C5" w14:textId="77777777" w:rsidR="005C7EC7" w:rsidRDefault="005C7EC7" w:rsidP="00DC6131">
            <w:pPr>
              <w:rPr>
                <w:lang w:val="en-GB" w:eastAsia="en-GB"/>
              </w:rPr>
            </w:pPr>
            <w:r w:rsidRPr="00AA20D8">
              <w:rPr>
                <w:lang w:val="en-GB" w:eastAsia="en-GB"/>
              </w:rPr>
              <w:t xml:space="preserve">  }</w:t>
            </w:r>
          </w:p>
        </w:tc>
      </w:tr>
    </w:tbl>
    <w:p w14:paraId="4E6A4920" w14:textId="77777777" w:rsidR="005C7EC7" w:rsidRDefault="005C7EC7" w:rsidP="005C7EC7">
      <w:pPr>
        <w:rPr>
          <w:rFonts w:cs="Arial"/>
          <w:color w:val="FF0000"/>
        </w:rPr>
      </w:pPr>
    </w:p>
    <w:p w14:paraId="5E842C8F" w14:textId="77777777" w:rsidR="005C7EC7" w:rsidRDefault="005C7EC7" w:rsidP="005C7EC7">
      <w:pPr>
        <w:pStyle w:val="Heading2"/>
        <w:numPr>
          <w:ilvl w:val="1"/>
          <w:numId w:val="1"/>
        </w:numPr>
        <w:tabs>
          <w:tab w:val="left" w:pos="576"/>
        </w:tabs>
        <w:overflowPunct w:val="0"/>
        <w:autoSpaceDE w:val="0"/>
        <w:autoSpaceDN w:val="0"/>
        <w:adjustRightInd w:val="0"/>
        <w:spacing w:before="480"/>
        <w:rPr>
          <w:b/>
          <w:lang w:val="pt-BR"/>
        </w:rPr>
      </w:pPr>
      <w:bookmarkStart w:id="9" w:name="_Toc30685522"/>
      <w:bookmarkStart w:id="10" w:name="_Toc56021836"/>
      <w:r>
        <w:rPr>
          <w:b/>
          <w:lang w:val="pt-BR"/>
        </w:rPr>
        <w:t xml:space="preserve">Change </w:t>
      </w:r>
      <w:r>
        <w:rPr>
          <w:b/>
          <w:lang w:val="en-US"/>
        </w:rPr>
        <w:t>2</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7EC7" w14:paraId="605CCD9A" w14:textId="77777777" w:rsidTr="00DC6131">
        <w:trPr>
          <w:trHeight w:val="447"/>
        </w:trPr>
        <w:tc>
          <w:tcPr>
            <w:tcW w:w="1985" w:type="dxa"/>
          </w:tcPr>
          <w:p w14:paraId="0FAE6549" w14:textId="77777777" w:rsidR="005C7EC7" w:rsidRDefault="005C7EC7" w:rsidP="00DC6131">
            <w:pPr>
              <w:spacing w:before="40" w:after="40"/>
              <w:rPr>
                <w:rFonts w:ascii="Arial" w:hAnsi="Arial" w:cs="Arial"/>
                <w:b/>
              </w:rPr>
            </w:pPr>
            <w:r>
              <w:rPr>
                <w:rFonts w:ascii="Arial" w:hAnsi="Arial" w:cs="Arial"/>
                <w:b/>
              </w:rPr>
              <w:t>Function name</w:t>
            </w:r>
          </w:p>
        </w:tc>
        <w:tc>
          <w:tcPr>
            <w:tcW w:w="7654" w:type="dxa"/>
          </w:tcPr>
          <w:p w14:paraId="3070543F" w14:textId="77777777" w:rsidR="005C7EC7" w:rsidRDefault="005C7EC7" w:rsidP="00DC6131">
            <w:pPr>
              <w:spacing w:after="0"/>
            </w:pPr>
            <w:r w:rsidRPr="007021CE">
              <w:t>f_NR5GC_IRAT_S1ToN1_IdleMode</w:t>
            </w:r>
          </w:p>
        </w:tc>
      </w:tr>
      <w:tr w:rsidR="005C7EC7" w14:paraId="3988E37A" w14:textId="77777777" w:rsidTr="00DC6131">
        <w:trPr>
          <w:trHeight w:val="452"/>
        </w:trPr>
        <w:tc>
          <w:tcPr>
            <w:tcW w:w="1985" w:type="dxa"/>
          </w:tcPr>
          <w:p w14:paraId="6348692E" w14:textId="77777777" w:rsidR="005C7EC7" w:rsidRDefault="005C7EC7" w:rsidP="00DC6131">
            <w:pPr>
              <w:spacing w:before="40" w:after="40"/>
              <w:rPr>
                <w:rFonts w:ascii="Arial" w:hAnsi="Arial"/>
                <w:b/>
              </w:rPr>
            </w:pPr>
            <w:r>
              <w:rPr>
                <w:rFonts w:ascii="Arial" w:hAnsi="Arial"/>
                <w:b/>
              </w:rPr>
              <w:t>Reason for change</w:t>
            </w:r>
          </w:p>
        </w:tc>
        <w:tc>
          <w:tcPr>
            <w:tcW w:w="7654" w:type="dxa"/>
          </w:tcPr>
          <w:p w14:paraId="6BF7FA8D" w14:textId="77777777" w:rsidR="008071F1" w:rsidRPr="008071F1" w:rsidRDefault="008071F1" w:rsidP="00DC6131">
            <w:pPr>
              <w:pStyle w:val="CRCoverPage"/>
              <w:numPr>
                <w:ilvl w:val="0"/>
                <w:numId w:val="27"/>
              </w:numPr>
              <w:spacing w:after="0"/>
              <w:rPr>
                <w:noProof/>
              </w:rPr>
            </w:pPr>
            <w:bookmarkStart w:id="11" w:name="_Hlk56021637"/>
            <w:r w:rsidRPr="00A149D3">
              <w:rPr>
                <w:noProof/>
              </w:rPr>
              <w:t xml:space="preserve">According to TS 24.501-f60 clause 5.5.1.3.2, </w:t>
            </w:r>
            <w:r>
              <w:rPr>
                <w:noProof/>
              </w:rPr>
              <w:t xml:space="preserve">a </w:t>
            </w:r>
            <w:r w:rsidRPr="00A149D3">
              <w:rPr>
                <w:noProof/>
              </w:rPr>
              <w:t xml:space="preserve">UE </w:t>
            </w:r>
            <w:r>
              <w:rPr>
                <w:noProof/>
              </w:rPr>
              <w:t>can</w:t>
            </w:r>
            <w:r w:rsidRPr="00A149D3">
              <w:rPr>
                <w:noProof/>
              </w:rPr>
              <w:t xml:space="preserve"> set FOR </w:t>
            </w:r>
            <w:r w:rsidR="001241F2">
              <w:rPr>
                <w:noProof/>
              </w:rPr>
              <w:t xml:space="preserve">(Folllow On Request) </w:t>
            </w:r>
            <w:r w:rsidRPr="00A149D3">
              <w:rPr>
                <w:noProof/>
              </w:rPr>
              <w:t>bit to ‘1’ to  prolong the established NAS N1 signalling connection afte</w:t>
            </w:r>
            <w:r>
              <w:rPr>
                <w:noProof/>
              </w:rPr>
              <w:t>r</w:t>
            </w:r>
            <w:r w:rsidRPr="00A149D3">
              <w:rPr>
                <w:noProof/>
              </w:rPr>
              <w:t xml:space="preserve"> mobility registration procedure </w:t>
            </w:r>
            <w:r>
              <w:rPr>
                <w:noProof/>
              </w:rPr>
              <w:t xml:space="preserve">if it </w:t>
            </w:r>
            <w:r w:rsidRPr="008071F1">
              <w:rPr>
                <w:noProof/>
                <w:color w:val="000000"/>
              </w:rPr>
              <w:t>has further uplink signalling pending.</w:t>
            </w:r>
            <w:r>
              <w:rPr>
                <w:noProof/>
                <w:color w:val="000000"/>
              </w:rPr>
              <w:t xml:space="preserve"> </w:t>
            </w:r>
            <w:r>
              <w:rPr>
                <w:rFonts w:cs="Arial"/>
              </w:rPr>
              <w:t>I</w:t>
            </w:r>
            <w:r w:rsidR="005C7EC7" w:rsidRPr="008071F1">
              <w:rPr>
                <w:rFonts w:cs="Arial"/>
              </w:rPr>
              <w:t xml:space="preserve">f UE set follow-on bit to </w:t>
            </w:r>
            <w:r>
              <w:rPr>
                <w:rFonts w:cs="Arial"/>
              </w:rPr>
              <w:t>‘</w:t>
            </w:r>
            <w:r w:rsidR="005C7EC7" w:rsidRPr="008071F1">
              <w:rPr>
                <w:rFonts w:cs="Arial"/>
              </w:rPr>
              <w:t>0</w:t>
            </w:r>
            <w:r>
              <w:rPr>
                <w:rFonts w:cs="Arial"/>
              </w:rPr>
              <w:t>’</w:t>
            </w:r>
            <w:r w:rsidR="005C7EC7" w:rsidRPr="008071F1">
              <w:rPr>
                <w:rFonts w:cs="Arial"/>
              </w:rPr>
              <w:t xml:space="preserve">, </w:t>
            </w:r>
            <w:r>
              <w:rPr>
                <w:rFonts w:cs="Arial"/>
              </w:rPr>
              <w:t>TTCN can release RRC connection.</w:t>
            </w:r>
            <w:r w:rsidR="005C7EC7" w:rsidRPr="008071F1">
              <w:rPr>
                <w:rFonts w:cs="Arial"/>
              </w:rPr>
              <w:t xml:space="preserve"> </w:t>
            </w:r>
          </w:p>
          <w:bookmarkEnd w:id="11"/>
          <w:p w14:paraId="2353E232" w14:textId="77777777" w:rsidR="008071F1" w:rsidRPr="008071F1" w:rsidRDefault="008071F1" w:rsidP="008071F1">
            <w:pPr>
              <w:pStyle w:val="CRCoverPage"/>
              <w:spacing w:after="0"/>
              <w:ind w:left="460"/>
              <w:rPr>
                <w:noProof/>
              </w:rPr>
            </w:pPr>
          </w:p>
          <w:p w14:paraId="64194C16" w14:textId="77777777" w:rsidR="005C7EC7" w:rsidRPr="008071F1" w:rsidRDefault="005C7EC7" w:rsidP="00DC6131">
            <w:pPr>
              <w:pStyle w:val="CRCoverPage"/>
              <w:numPr>
                <w:ilvl w:val="0"/>
                <w:numId w:val="27"/>
              </w:numPr>
              <w:spacing w:after="0"/>
              <w:rPr>
                <w:noProof/>
              </w:rPr>
            </w:pPr>
            <w:r w:rsidRPr="008071F1">
              <w:rPr>
                <w:rFonts w:cs="Arial"/>
              </w:rPr>
              <w:t xml:space="preserve"> If </w:t>
            </w:r>
            <w:r w:rsidR="008071F1">
              <w:rPr>
                <w:rFonts w:cs="Arial"/>
              </w:rPr>
              <w:t xml:space="preserve">the </w:t>
            </w:r>
            <w:r w:rsidRPr="008071F1">
              <w:rPr>
                <w:rFonts w:cs="Arial"/>
              </w:rPr>
              <w:t>UE initiates PDU modification procedure from Connected mode</w:t>
            </w:r>
            <w:r w:rsidR="008071F1">
              <w:rPr>
                <w:rFonts w:cs="Arial"/>
              </w:rPr>
              <w:t xml:space="preserve"> (immediately following mobility registration with FOR)</w:t>
            </w:r>
            <w:r w:rsidRPr="008071F1">
              <w:rPr>
                <w:rFonts w:cs="Arial"/>
              </w:rPr>
              <w:t xml:space="preserve">, SRB1 shall be used because SRB2 </w:t>
            </w:r>
            <w:r w:rsidR="008071F1">
              <w:rPr>
                <w:rFonts w:cs="Arial"/>
              </w:rPr>
              <w:t>will</w:t>
            </w:r>
            <w:r w:rsidRPr="008071F1">
              <w:rPr>
                <w:rFonts w:cs="Arial"/>
              </w:rPr>
              <w:t xml:space="preserve"> not be established (</w:t>
            </w:r>
            <w:r w:rsidR="008071F1">
              <w:rPr>
                <w:rFonts w:cs="Arial"/>
              </w:rPr>
              <w:t xml:space="preserve">TTCN CR </w:t>
            </w:r>
            <w:r w:rsidRPr="008071F1">
              <w:rPr>
                <w:rFonts w:cs="Arial"/>
              </w:rPr>
              <w:t>R5s201413 also mention</w:t>
            </w:r>
            <w:r w:rsidR="008071F1">
              <w:rPr>
                <w:rFonts w:cs="Arial"/>
              </w:rPr>
              <w:t>s</w:t>
            </w:r>
            <w:r w:rsidRPr="008071F1">
              <w:rPr>
                <w:rFonts w:cs="Arial"/>
              </w:rPr>
              <w:t xml:space="preserve"> this issue but does </w:t>
            </w:r>
            <w:r w:rsidR="008071F1">
              <w:rPr>
                <w:rFonts w:cs="Arial"/>
              </w:rPr>
              <w:t>correct it for all cases</w:t>
            </w:r>
            <w:r w:rsidRPr="008071F1">
              <w:rPr>
                <w:rFonts w:cs="Arial"/>
              </w:rPr>
              <w:t>)</w:t>
            </w:r>
          </w:p>
        </w:tc>
      </w:tr>
      <w:tr w:rsidR="005C7EC7" w14:paraId="73F71959" w14:textId="77777777" w:rsidTr="00DC6131">
        <w:tc>
          <w:tcPr>
            <w:tcW w:w="1985" w:type="dxa"/>
          </w:tcPr>
          <w:p w14:paraId="538B7FFC" w14:textId="77777777" w:rsidR="005C7EC7" w:rsidRDefault="005C7EC7" w:rsidP="00DC6131">
            <w:pPr>
              <w:spacing w:before="40" w:after="40"/>
              <w:rPr>
                <w:rFonts w:ascii="Arial" w:hAnsi="Arial"/>
                <w:b/>
              </w:rPr>
            </w:pPr>
            <w:r>
              <w:rPr>
                <w:rFonts w:ascii="Arial" w:hAnsi="Arial"/>
                <w:b/>
              </w:rPr>
              <w:lastRenderedPageBreak/>
              <w:t>Summary of change</w:t>
            </w:r>
          </w:p>
        </w:tc>
        <w:tc>
          <w:tcPr>
            <w:tcW w:w="7654" w:type="dxa"/>
          </w:tcPr>
          <w:p w14:paraId="29B9B706" w14:textId="77777777" w:rsidR="005C7EC7" w:rsidRDefault="005C7EC7" w:rsidP="001241F2">
            <w:pPr>
              <w:pStyle w:val="CRCoverPage"/>
              <w:numPr>
                <w:ilvl w:val="0"/>
                <w:numId w:val="28"/>
              </w:numPr>
              <w:spacing w:after="0"/>
              <w:rPr>
                <w:lang w:val="en-SG"/>
              </w:rPr>
            </w:pPr>
            <w:r w:rsidRPr="001241F2">
              <w:rPr>
                <w:lang w:val="en-SG"/>
              </w:rPr>
              <w:t xml:space="preserve">handle </w:t>
            </w:r>
            <w:r w:rsidR="001241F2" w:rsidRPr="001241F2">
              <w:rPr>
                <w:lang w:val="en-SG"/>
              </w:rPr>
              <w:t>PDU session modification</w:t>
            </w:r>
            <w:r w:rsidRPr="001241F2">
              <w:rPr>
                <w:lang w:val="en-SG"/>
              </w:rPr>
              <w:t xml:space="preserve"> procedure in </w:t>
            </w:r>
            <w:r w:rsidR="001241F2" w:rsidRPr="001241F2">
              <w:rPr>
                <w:lang w:val="en-SG"/>
              </w:rPr>
              <w:t>CONNECTED or IDLE state depending on FOR indication received from the UE during mobility registration.</w:t>
            </w:r>
          </w:p>
          <w:p w14:paraId="54AF17CD" w14:textId="77777777" w:rsidR="001241F2" w:rsidRDefault="001241F2" w:rsidP="00DC6131">
            <w:pPr>
              <w:pStyle w:val="CRCoverPage"/>
              <w:spacing w:after="0"/>
              <w:rPr>
                <w:lang w:val="en-SG"/>
              </w:rPr>
            </w:pPr>
          </w:p>
          <w:p w14:paraId="5C30FD45" w14:textId="77777777" w:rsidR="001241F2" w:rsidRPr="001241F2" w:rsidRDefault="001241F2" w:rsidP="00DC6131">
            <w:pPr>
              <w:pStyle w:val="CRCoverPage"/>
              <w:spacing w:after="0"/>
              <w:rPr>
                <w:lang w:val="en-SG"/>
              </w:rPr>
            </w:pPr>
            <w:r w:rsidRPr="00B41B47">
              <w:rPr>
                <w:rFonts w:cs="Arial"/>
                <w:b/>
                <w:bCs/>
              </w:rPr>
              <w:t>Note</w:t>
            </w:r>
            <w:r>
              <w:rPr>
                <w:rFonts w:cs="Arial"/>
              </w:rPr>
              <w:t xml:space="preserve"> : Prose CR R5-205364 on 38.508-1 is raised at RAN5#89 associated with this change</w:t>
            </w:r>
          </w:p>
          <w:p w14:paraId="5E712C30" w14:textId="77777777" w:rsidR="005C7EC7" w:rsidRPr="001241F2" w:rsidRDefault="005C7EC7" w:rsidP="00DC6131">
            <w:pPr>
              <w:pStyle w:val="CRCoverPage"/>
              <w:spacing w:after="0"/>
              <w:rPr>
                <w:lang w:val="en-SG"/>
              </w:rPr>
            </w:pPr>
          </w:p>
          <w:p w14:paraId="36B90B66" w14:textId="77777777" w:rsidR="005C7EC7" w:rsidRPr="001241F2" w:rsidRDefault="005C7EC7" w:rsidP="001241F2">
            <w:pPr>
              <w:pStyle w:val="CRCoverPage"/>
              <w:numPr>
                <w:ilvl w:val="0"/>
                <w:numId w:val="28"/>
              </w:numPr>
              <w:spacing w:after="0"/>
              <w:rPr>
                <w:lang w:val="en-SG"/>
              </w:rPr>
            </w:pPr>
            <w:r w:rsidRPr="001241F2">
              <w:rPr>
                <w:lang w:val="en-SG"/>
              </w:rPr>
              <w:t xml:space="preserve"> </w:t>
            </w:r>
            <w:r w:rsidR="001241F2">
              <w:rPr>
                <w:lang w:val="en-SG"/>
              </w:rPr>
              <w:t>U</w:t>
            </w:r>
            <w:r w:rsidRPr="001241F2">
              <w:rPr>
                <w:lang w:val="en-SG"/>
              </w:rPr>
              <w:t xml:space="preserve">se SRB1 to receive </w:t>
            </w:r>
            <w:r w:rsidR="001241F2" w:rsidRPr="001241F2">
              <w:rPr>
                <w:lang w:val="en-SG"/>
              </w:rPr>
              <w:t>PDU SESSION MODIFICATION REQUEST when the existing RRC connection is being re-used</w:t>
            </w:r>
          </w:p>
        </w:tc>
      </w:tr>
      <w:tr w:rsidR="005C7EC7" w14:paraId="603F15F5" w14:textId="77777777" w:rsidTr="00DC6131">
        <w:tc>
          <w:tcPr>
            <w:tcW w:w="1985" w:type="dxa"/>
          </w:tcPr>
          <w:p w14:paraId="69946E9B" w14:textId="77777777" w:rsidR="005C7EC7" w:rsidRDefault="005C7EC7" w:rsidP="00DC6131">
            <w:pPr>
              <w:spacing w:before="40" w:after="40"/>
              <w:rPr>
                <w:rFonts w:ascii="Arial" w:hAnsi="Arial"/>
                <w:b/>
              </w:rPr>
            </w:pPr>
            <w:r>
              <w:rPr>
                <w:rFonts w:ascii="Arial" w:hAnsi="Arial"/>
                <w:b/>
              </w:rPr>
              <w:t>TTCN module</w:t>
            </w:r>
          </w:p>
        </w:tc>
        <w:tc>
          <w:tcPr>
            <w:tcW w:w="7654" w:type="dxa"/>
          </w:tcPr>
          <w:p w14:paraId="7E641323" w14:textId="77777777" w:rsidR="005C7EC7" w:rsidRDefault="005C7EC7" w:rsidP="00DC6131">
            <w:pPr>
              <w:spacing w:after="0"/>
              <w:rPr>
                <w:rFonts w:ascii="Arial" w:hAnsi="Arial" w:cs="Arial"/>
              </w:rPr>
            </w:pPr>
            <w:r w:rsidRPr="007021CE">
              <w:rPr>
                <w:rFonts w:ascii="Arial" w:hAnsi="Arial" w:cs="Arial"/>
              </w:rPr>
              <w:t>NR5GC_IRAT_CommonFunctions</w:t>
            </w:r>
          </w:p>
        </w:tc>
      </w:tr>
      <w:tr w:rsidR="005C7EC7" w14:paraId="6FC7A9EE" w14:textId="77777777" w:rsidTr="00DC6131">
        <w:tc>
          <w:tcPr>
            <w:tcW w:w="1985" w:type="dxa"/>
          </w:tcPr>
          <w:p w14:paraId="6F3A35BD" w14:textId="77777777" w:rsidR="005C7EC7" w:rsidRDefault="005C7EC7" w:rsidP="00DC6131">
            <w:pPr>
              <w:spacing w:before="40" w:after="40"/>
              <w:rPr>
                <w:rFonts w:ascii="Arial" w:hAnsi="Arial"/>
                <w:b/>
                <w:highlight w:val="cyan"/>
              </w:rPr>
            </w:pPr>
            <w:r>
              <w:rPr>
                <w:rFonts w:ascii="Arial" w:hAnsi="Arial"/>
                <w:b/>
              </w:rPr>
              <w:t>MCC160 Comment</w:t>
            </w:r>
          </w:p>
        </w:tc>
        <w:tc>
          <w:tcPr>
            <w:tcW w:w="7654" w:type="dxa"/>
          </w:tcPr>
          <w:p w14:paraId="272C766B" w14:textId="77777777" w:rsidR="005C7EC7" w:rsidRDefault="005C7EC7" w:rsidP="00DC6131">
            <w:pPr>
              <w:rPr>
                <w:rFonts w:ascii="Arial" w:hAnsi="Arial"/>
                <w:highlight w:val="cyan"/>
              </w:rPr>
            </w:pPr>
          </w:p>
        </w:tc>
      </w:tr>
    </w:tbl>
    <w:p w14:paraId="59CEFF1A" w14:textId="77777777" w:rsidR="005C7EC7" w:rsidRDefault="005C7EC7" w:rsidP="005C7EC7"/>
    <w:p w14:paraId="751D7B28" w14:textId="77777777" w:rsidR="005C7EC7" w:rsidRPr="001241F2" w:rsidRDefault="005C7EC7" w:rsidP="005C7EC7">
      <w:pPr>
        <w:rPr>
          <w:b/>
          <w:bCs/>
        </w:rPr>
      </w:pPr>
      <w:r w:rsidRPr="001241F2">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7EC7" w14:paraId="55B25E77" w14:textId="77777777" w:rsidTr="00DC6131">
        <w:tc>
          <w:tcPr>
            <w:tcW w:w="9855" w:type="dxa"/>
          </w:tcPr>
          <w:p w14:paraId="070AB142" w14:textId="77777777" w:rsidR="005C7EC7" w:rsidRDefault="005C7EC7" w:rsidP="00DC6131">
            <w:r>
              <w:t>function f_NR5GC_IRAT_S1ToN1_IdleMode(NR_CellId_Type p_CellId,</w:t>
            </w:r>
          </w:p>
          <w:p w14:paraId="403EF10A" w14:textId="77777777" w:rsidR="005C7EC7" w:rsidRDefault="005C7EC7" w:rsidP="00DC6131">
            <w:r>
              <w:t xml:space="preserve">                                        RRCConnectionReleaseRequired_Type p_ReleaseConnection := rrcConnectionRelease,</w:t>
            </w:r>
          </w:p>
          <w:p w14:paraId="49B1F216" w14:textId="77777777" w:rsidR="005C7EC7" w:rsidRDefault="005C7EC7" w:rsidP="00DC6131">
            <w:r>
              <w:t xml:space="preserve">                                        boolean p_FirstTimeS1ToN1 := true,</w:t>
            </w:r>
          </w:p>
          <w:p w14:paraId="4AA10D95" w14:textId="77777777" w:rsidR="005C7EC7" w:rsidRDefault="005C7EC7" w:rsidP="00DC6131">
            <w:r>
              <w:t xml:space="preserve">                                        template (omit) NG_MobileIdentity p_GUTIFromPreamble := omit,</w:t>
            </w:r>
          </w:p>
          <w:p w14:paraId="1F92F3EF" w14:textId="77777777" w:rsidR="005C7EC7" w:rsidRDefault="005C7EC7" w:rsidP="00DC6131">
            <w:r>
              <w:t xml:space="preserve">                                        template NG_TrackingAreaId p_TAI := *,</w:t>
            </w:r>
          </w:p>
          <w:p w14:paraId="63A4D364" w14:textId="77777777" w:rsidR="005C7EC7" w:rsidRDefault="005C7EC7" w:rsidP="00DC6131">
            <w:r>
              <w:t xml:space="preserve">                                        template (omit) NG_MobileIdentity p_GUTIToSend := omit,</w:t>
            </w:r>
          </w:p>
          <w:p w14:paraId="454E8CAD" w14:textId="77777777" w:rsidR="005C7EC7" w:rsidRDefault="005C7EC7" w:rsidP="00DC6131">
            <w:r>
              <w:t xml:space="preserve">                                        template (omit) NG_TrackingAreaIdList p_TAIList := omit,</w:t>
            </w:r>
          </w:p>
          <w:p w14:paraId="7177B185" w14:textId="77777777" w:rsidR="005C7EC7" w:rsidRDefault="005C7EC7" w:rsidP="00DC6131">
            <w:r>
              <w:t xml:space="preserve">                                        boolean p_Registered_Previously_5GCN := true,</w:t>
            </w:r>
          </w:p>
          <w:p w14:paraId="17E23201" w14:textId="77777777" w:rsidR="005C7EC7" w:rsidRDefault="005C7EC7" w:rsidP="00DC6131">
            <w:r>
              <w:t xml:space="preserve">                                        InterworkWithoutN26 p_IwkN26 := NOT_SUPPORTED)  runs on NR5GC_PTC return NR_RadioBearerId_Type</w:t>
            </w:r>
          </w:p>
          <w:p w14:paraId="5BA51F69" w14:textId="77777777" w:rsidR="005C7EC7" w:rsidRDefault="005C7EC7" w:rsidP="00DC6131">
            <w:r>
              <w:t xml:space="preserve">  {</w:t>
            </w:r>
          </w:p>
          <w:p w14:paraId="68B2F12F" w14:textId="77777777" w:rsidR="005C7EC7" w:rsidRDefault="005C7EC7" w:rsidP="00DC6131">
            <w:r>
              <w:t xml:space="preserve">    var NG_NAS_GutiParameters_Type v_GutiParams := f_NR5GC_CellInfo_GetGutiParameters (p_CellId);</w:t>
            </w:r>
          </w:p>
          <w:p w14:paraId="33DB8373" w14:textId="77777777" w:rsidR="005C7EC7" w:rsidRDefault="005C7EC7" w:rsidP="00DC6131">
            <w:r>
              <w:t xml:space="preserve">    var PLMN_Identity v_ASN_PLMN := f_NR_CellInfo_GetPLMN (p_CellId);</w:t>
            </w:r>
          </w:p>
          <w:p w14:paraId="074E916C" w14:textId="77777777" w:rsidR="005C7EC7" w:rsidRDefault="005C7EC7" w:rsidP="00DC6131">
            <w:r>
              <w:t xml:space="preserve">    var NAS_PlmnId v_PLMN := f_NR_Asn2Nas_PlmnId(v_ASN_PLMN);</w:t>
            </w:r>
          </w:p>
          <w:p w14:paraId="6C2D8A03" w14:textId="77777777" w:rsidR="005C7EC7" w:rsidRDefault="005C7EC7" w:rsidP="00DC6131">
            <w:r>
              <w:t xml:space="preserve">    var template (value) NG_MobileIdentity v_GUTIFromPreamble;</w:t>
            </w:r>
          </w:p>
          <w:p w14:paraId="2A14949F" w14:textId="77777777" w:rsidR="005C7EC7" w:rsidRDefault="005C7EC7" w:rsidP="00DC6131">
            <w:r>
              <w:t xml:space="preserve">    var template NG_TrackingAreaId v_TAI;</w:t>
            </w:r>
          </w:p>
          <w:p w14:paraId="7296513B" w14:textId="77777777" w:rsidR="005C7EC7" w:rsidRDefault="005C7EC7" w:rsidP="00DC6131">
            <w:r>
              <w:t xml:space="preserve">    var EUTRA_NR_PduSessionInfoList_Type v_PduSessionInfoList;</w:t>
            </w:r>
          </w:p>
          <w:p w14:paraId="0BB72A7D" w14:textId="77777777" w:rsidR="005C7EC7" w:rsidRDefault="005C7EC7" w:rsidP="00DC6131">
            <w:r>
              <w:t xml:space="preserve">    //@sic R5s201060 sic@</w:t>
            </w:r>
          </w:p>
          <w:p w14:paraId="0CE5C02D" w14:textId="77777777" w:rsidR="005C7EC7" w:rsidRDefault="005C7EC7" w:rsidP="00DC6131">
            <w:r>
              <w:t xml:space="preserve">    var template (value) NG_NetworkFeatureSupport v_NwkFeatureSupport := cs_NG_NetworkFeatureSupport_Def;</w:t>
            </w:r>
          </w:p>
          <w:p w14:paraId="650A2BC1" w14:textId="77777777" w:rsidR="005C7EC7" w:rsidRDefault="005C7EC7" w:rsidP="00DC6131">
            <w:r>
              <w:t xml:space="preserve">    var boolean v_FailWhenK_LessN := false;</w:t>
            </w:r>
          </w:p>
          <w:p w14:paraId="523D67CC" w14:textId="77777777" w:rsidR="005C7EC7" w:rsidRDefault="005C7EC7" w:rsidP="00DC6131">
            <w:r>
              <w:t xml:space="preserve">    var NG_NAS_SecurityParams_Type v_NAS_SecurityParams := f_NR5GC_Security_Get();</w:t>
            </w:r>
          </w:p>
          <w:p w14:paraId="18C3F167" w14:textId="77777777" w:rsidR="005C7EC7" w:rsidRDefault="005C7EC7" w:rsidP="00DC6131">
            <w:r>
              <w:t xml:space="preserve">    var NR_SRB_COMMON_IND v_ReceivedAsp;</w:t>
            </w:r>
          </w:p>
          <w:p w14:paraId="3010AC4C" w14:textId="77777777" w:rsidR="005C7EC7" w:rsidRDefault="005C7EC7" w:rsidP="00DC6131">
            <w:r>
              <w:t xml:space="preserve">    var NR_RadioBearerId_Type v_SRB := tsc_NR_RbId_SRB1;</w:t>
            </w:r>
          </w:p>
          <w:p w14:paraId="0AAEBC13" w14:textId="77777777" w:rsidR="005C7EC7" w:rsidRDefault="005C7EC7" w:rsidP="00DC6131">
            <w:r>
              <w:lastRenderedPageBreak/>
              <w:t xml:space="preserve">    </w:t>
            </w:r>
          </w:p>
          <w:p w14:paraId="6C71DDEC" w14:textId="77777777" w:rsidR="005C7EC7" w:rsidRDefault="005C7EC7" w:rsidP="00DC6131">
            <w:r>
              <w:t xml:space="preserve">    timer t_Wait := 10.0; // @sic R5-204399 sic@</w:t>
            </w:r>
          </w:p>
          <w:p w14:paraId="675B8957" w14:textId="77777777" w:rsidR="005C7EC7" w:rsidRDefault="005C7EC7" w:rsidP="00DC6131"/>
          <w:p w14:paraId="3DB0A9F2" w14:textId="77777777" w:rsidR="005C7EC7" w:rsidRDefault="005C7EC7" w:rsidP="00DC6131">
            <w:r>
              <w:t xml:space="preserve">    if (isvalue(p_GUTIFromPreamble)) {</w:t>
            </w:r>
          </w:p>
          <w:p w14:paraId="3D746C80" w14:textId="77777777" w:rsidR="005C7EC7" w:rsidRDefault="005C7EC7" w:rsidP="00DC6131">
            <w:r>
              <w:t xml:space="preserve">      v_GUTIFromPreamble := valueof(p_GUTIFromPreamble);</w:t>
            </w:r>
          </w:p>
          <w:p w14:paraId="36733E32" w14:textId="77777777" w:rsidR="005C7EC7" w:rsidRDefault="005C7EC7" w:rsidP="00DC6131">
            <w:r>
              <w:t xml:space="preserve">    } else {</w:t>
            </w:r>
          </w:p>
          <w:p w14:paraId="7E25D9E1" w14:textId="77777777" w:rsidR="005C7EC7" w:rsidRDefault="005C7EC7" w:rsidP="00DC6131">
            <w:r>
              <w:t xml:space="preserve">      v_GUTIFromPreamble := f_NG_GutiParameters2MobileIdentity (v_PLMN, v_GutiParams);</w:t>
            </w:r>
          </w:p>
          <w:p w14:paraId="0D248527" w14:textId="77777777" w:rsidR="005C7EC7" w:rsidRDefault="005C7EC7" w:rsidP="00DC6131">
            <w:r>
              <w:t xml:space="preserve">    }</w:t>
            </w:r>
          </w:p>
          <w:p w14:paraId="4D14D8BF" w14:textId="77777777" w:rsidR="005C7EC7" w:rsidRDefault="005C7EC7" w:rsidP="00DC6131">
            <w:r>
              <w:t xml:space="preserve">    </w:t>
            </w:r>
          </w:p>
          <w:p w14:paraId="33CBFE57" w14:textId="77777777" w:rsidR="005C7EC7" w:rsidRDefault="005C7EC7" w:rsidP="00DC6131">
            <w:r>
              <w:t xml:space="preserve">    if (isvalue(p_TAI)) {</w:t>
            </w:r>
          </w:p>
          <w:p w14:paraId="33E9191C" w14:textId="77777777" w:rsidR="005C7EC7" w:rsidRDefault="005C7EC7" w:rsidP="00DC6131">
            <w:r>
              <w:t xml:space="preserve">      v_TAI := valueof(p_TAI);</w:t>
            </w:r>
          </w:p>
          <w:p w14:paraId="10752848" w14:textId="77777777" w:rsidR="005C7EC7" w:rsidRDefault="005C7EC7" w:rsidP="00DC6131">
            <w:r>
              <w:t xml:space="preserve">    } else {</w:t>
            </w:r>
          </w:p>
          <w:p w14:paraId="79971537" w14:textId="77777777" w:rsidR="005C7EC7" w:rsidRDefault="005C7EC7" w:rsidP="00DC6131">
            <w:r>
              <w:t xml:space="preserve">      v_TAI := f_LastVisited_TAI (p_CellId);</w:t>
            </w:r>
          </w:p>
          <w:p w14:paraId="3415CEA0" w14:textId="77777777" w:rsidR="005C7EC7" w:rsidRDefault="005C7EC7" w:rsidP="00DC6131">
            <w:r>
              <w:t xml:space="preserve">    }</w:t>
            </w:r>
          </w:p>
          <w:p w14:paraId="43A49C7A" w14:textId="77777777" w:rsidR="005C7EC7" w:rsidRDefault="005C7EC7" w:rsidP="00DC6131">
            <w:r>
              <w:t xml:space="preserve">    </w:t>
            </w:r>
          </w:p>
          <w:p w14:paraId="1D13D1AF" w14:textId="77777777" w:rsidR="005C7EC7" w:rsidRDefault="005C7EC7" w:rsidP="00DC6131">
            <w:r>
              <w:t xml:space="preserve">    if (p_IwkN26 == SUPPORTED) { // @sic R5-204401 sic@</w:t>
            </w:r>
          </w:p>
          <w:p w14:paraId="1C5FE67E" w14:textId="77777777" w:rsidR="005C7EC7" w:rsidRDefault="005C7EC7" w:rsidP="00DC6131">
            <w:r>
              <w:t xml:space="preserve">      v_NwkFeatureSupport.iwk_N26 := '1'B;</w:t>
            </w:r>
          </w:p>
          <w:p w14:paraId="261A20EE" w14:textId="77777777" w:rsidR="005C7EC7" w:rsidRDefault="005C7EC7" w:rsidP="00DC6131">
            <w:r>
              <w:t xml:space="preserve">      v_FailWhenK_LessN := true; // The only difference between 14a1 and 14b1 branch</w:t>
            </w:r>
          </w:p>
          <w:p w14:paraId="536E03EE" w14:textId="77777777" w:rsidR="005C7EC7" w:rsidRDefault="005C7EC7" w:rsidP="00DC6131">
            <w:r>
              <w:t xml:space="preserve">    }</w:t>
            </w:r>
          </w:p>
          <w:p w14:paraId="3E99A784" w14:textId="77777777" w:rsidR="005C7EC7" w:rsidRDefault="005C7EC7" w:rsidP="00DC6131">
            <w:r>
              <w:t xml:space="preserve">    </w:t>
            </w:r>
          </w:p>
          <w:p w14:paraId="27BC3591" w14:textId="77777777" w:rsidR="005C7EC7" w:rsidRDefault="005C7EC7" w:rsidP="00DC6131">
            <w:r>
              <w:t xml:space="preserve">    f_NR5GC_IRAT_MobilityRegistration (p_CellId,</w:t>
            </w:r>
          </w:p>
          <w:p w14:paraId="7A5FC181" w14:textId="77777777" w:rsidR="005C7EC7" w:rsidRDefault="005C7EC7" w:rsidP="00DC6131">
            <w:r>
              <w:t xml:space="preserve">                                      v_NAS_SecurityParams,</w:t>
            </w:r>
          </w:p>
          <w:p w14:paraId="468F7D28" w14:textId="77777777" w:rsidR="005C7EC7" w:rsidRDefault="005C7EC7" w:rsidP="00DC6131">
            <w:r>
              <w:t xml:space="preserve">                                      //@sic R5s201060 sic@</w:t>
            </w:r>
          </w:p>
          <w:p w14:paraId="09C134C9" w14:textId="77777777" w:rsidR="005C7EC7" w:rsidRDefault="005C7EC7" w:rsidP="00DC6131">
            <w:r>
              <w:t xml:space="preserve">                                      omit, //  @sic R5-198854 sic@</w:t>
            </w:r>
          </w:p>
          <w:p w14:paraId="5412C0E9" w14:textId="77777777" w:rsidR="005C7EC7" w:rsidRDefault="005C7EC7" w:rsidP="00DC6131">
            <w:r>
              <w:t xml:space="preserve">                                      v_GUTIFromPreamble,</w:t>
            </w:r>
          </w:p>
          <w:p w14:paraId="6E7F85D4" w14:textId="77777777" w:rsidR="005C7EC7" w:rsidRDefault="005C7EC7" w:rsidP="00DC6131">
            <w:r>
              <w:t xml:space="preserve">                                      v_TAI,</w:t>
            </w:r>
          </w:p>
          <w:p w14:paraId="2D3E1864" w14:textId="77777777" w:rsidR="005C7EC7" w:rsidRDefault="005C7EC7" w:rsidP="00DC6131">
            <w:r>
              <w:t xml:space="preserve">                                      p_GUTIToSend,</w:t>
            </w:r>
          </w:p>
          <w:p w14:paraId="423A9044" w14:textId="77777777" w:rsidR="005C7EC7" w:rsidRDefault="005C7EC7" w:rsidP="00DC6131">
            <w:r>
              <w:t xml:space="preserve">                                      p_TAIList,</w:t>
            </w:r>
          </w:p>
          <w:p w14:paraId="5BBD55AC" w14:textId="77777777" w:rsidR="005C7EC7" w:rsidRDefault="005C7EC7" w:rsidP="00DC6131">
            <w:r>
              <w:t xml:space="preserve">                                      noRrcConnectionRelease,</w:t>
            </w:r>
          </w:p>
          <w:p w14:paraId="098C8094" w14:textId="77777777" w:rsidR="005C7EC7" w:rsidRDefault="005C7EC7" w:rsidP="00DC6131">
            <w:r>
              <w:t xml:space="preserve">                                      p_Registered_Previously_5GCN,</w:t>
            </w:r>
          </w:p>
          <w:p w14:paraId="6E2D601D" w14:textId="77777777" w:rsidR="005C7EC7" w:rsidRDefault="005C7EC7" w:rsidP="00DC6131">
            <w:r>
              <w:t xml:space="preserve">                                      v_NwkFeatureSupport);</w:t>
            </w:r>
          </w:p>
          <w:p w14:paraId="5DCD3B22" w14:textId="77777777" w:rsidR="005C7EC7" w:rsidRDefault="005C7EC7" w:rsidP="00DC6131">
            <w:r>
              <w:t xml:space="preserve">    // always wait for PDU info, even if not 1st time</w:t>
            </w:r>
          </w:p>
          <w:p w14:paraId="25627845" w14:textId="77777777" w:rsidR="005C7EC7" w:rsidRDefault="005C7EC7" w:rsidP="00DC6131">
            <w:r>
              <w:t xml:space="preserve">    v_PduSessionInfoList := f_EUTRA_NR_WaitForCoOrd_PduSessionInfoList(EUTRA);</w:t>
            </w:r>
          </w:p>
          <w:p w14:paraId="4DACBEA4" w14:textId="77777777" w:rsidR="005C7EC7" w:rsidRDefault="005C7EC7" w:rsidP="00DC6131"/>
          <w:p w14:paraId="771A6FAB" w14:textId="77777777" w:rsidR="005C7EC7" w:rsidRDefault="005C7EC7" w:rsidP="00DC6131">
            <w:r>
              <w:lastRenderedPageBreak/>
              <w:t xml:space="preserve">    t_Wait.start;  //  @sic R5-204399 sic@</w:t>
            </w:r>
          </w:p>
          <w:p w14:paraId="4C3AE802" w14:textId="77777777" w:rsidR="005C7EC7" w:rsidRDefault="005C7EC7" w:rsidP="00DC6131">
            <w:r>
              <w:t xml:space="preserve">    alt { //  @sic R5-204401 sic@</w:t>
            </w:r>
          </w:p>
          <w:p w14:paraId="0AE37C5B" w14:textId="77777777" w:rsidR="005C7EC7" w:rsidRDefault="005C7EC7" w:rsidP="00DC6131">
            <w:r>
              <w:t xml:space="preserve">      [] SRB.check(receive(car_NR_SRB_NasPdu_IND(p_CellId</w:t>
            </w:r>
            <w:r w:rsidRPr="007021CE">
              <w:rPr>
                <w:highlight w:val="yellow"/>
              </w:rPr>
              <w:t>, tsc_NR_RbId_SRB2</w:t>
            </w:r>
            <w:r>
              <w:t>, cr_NG_NAS_IndWithPiggybacking(tsc_SHT_IntegrityProtected_Ciphered))) -&gt; value v_ReceivedAsp )</w:t>
            </w:r>
          </w:p>
          <w:p w14:paraId="54266A8D" w14:textId="77777777" w:rsidR="005C7EC7" w:rsidRDefault="005C7EC7" w:rsidP="00DC6131">
            <w:r>
              <w:t xml:space="preserve">        {</w:t>
            </w:r>
          </w:p>
          <w:p w14:paraId="60D2859A" w14:textId="77777777" w:rsidR="005C7EC7" w:rsidRDefault="005C7EC7" w:rsidP="00DC6131">
            <w:r>
              <w:t xml:space="preserve">          t_Wait.stop;</w:t>
            </w:r>
          </w:p>
          <w:p w14:paraId="075C51BF" w14:textId="77777777" w:rsidR="005C7EC7" w:rsidRDefault="005C7EC7" w:rsidP="00DC6131">
            <w:r>
              <w:t xml:space="preserve">          if (ischosen(v_ReceivedAsp.Signalling.Nas[0].Pdu.PiggybackedPduList[0].Msg.pdu_Session_Modification_Request)) {</w:t>
            </w:r>
          </w:p>
          <w:p w14:paraId="7BB8B5F8" w14:textId="77777777" w:rsidR="005C7EC7" w:rsidRDefault="005C7EC7" w:rsidP="00DC6131">
            <w:r>
              <w:t xml:space="preserve">            if (p_FirstTimeS1ToN1 and p_IwkN26 == NOT_SUPPORTED) {</w:t>
            </w:r>
          </w:p>
          <w:p w14:paraId="7829E406" w14:textId="77777777" w:rsidR="005C7EC7" w:rsidRDefault="005C7EC7" w:rsidP="00DC6131">
            <w:r>
              <w:t xml:space="preserve">              f_NR5GC_IRAT_S1ToN1_SessionModification(p_CellId, v_PduSessionInfoList, false</w:t>
            </w:r>
            <w:r w:rsidRPr="007021CE">
              <w:rPr>
                <w:highlight w:val="yellow"/>
              </w:rPr>
              <w:t>);</w:t>
            </w:r>
          </w:p>
          <w:p w14:paraId="7A1DC0F9" w14:textId="77777777" w:rsidR="005C7EC7" w:rsidRDefault="005C7EC7" w:rsidP="00DC6131">
            <w:r>
              <w:t xml:space="preserve">            } else {</w:t>
            </w:r>
          </w:p>
          <w:p w14:paraId="628107F7" w14:textId="77777777" w:rsidR="005C7EC7" w:rsidRDefault="005C7EC7" w:rsidP="00DC6131">
            <w:r>
              <w:t xml:space="preserve">              f_NR_SetVerdictFailOrInconc(__FILE__, __LINE__, "Not expecting PDU Session Modification message");</w:t>
            </w:r>
          </w:p>
          <w:p w14:paraId="0B1B8426" w14:textId="77777777" w:rsidR="005C7EC7" w:rsidRDefault="005C7EC7" w:rsidP="00DC6131">
            <w:r>
              <w:t xml:space="preserve">            }</w:t>
            </w:r>
          </w:p>
          <w:p w14:paraId="39A94B1F" w14:textId="77777777" w:rsidR="005C7EC7" w:rsidRDefault="005C7EC7" w:rsidP="00DC6131">
            <w:r>
              <w:t xml:space="preserve">            t_Wait.start; // restart timer in case there are now PDU Establishment messages</w:t>
            </w:r>
          </w:p>
          <w:p w14:paraId="2EB3A946" w14:textId="77777777" w:rsidR="005C7EC7" w:rsidRDefault="005C7EC7" w:rsidP="00DC6131">
            <w:r>
              <w:t xml:space="preserve">            repeat;</w:t>
            </w:r>
          </w:p>
          <w:p w14:paraId="3D71A112" w14:textId="77777777" w:rsidR="005C7EC7" w:rsidRDefault="005C7EC7" w:rsidP="00DC6131">
            <w:r>
              <w:t xml:space="preserve">          } else if (ischosen(v_ReceivedAsp.Signalling.Nas[0].Pdu.PiggybackedPduList[0].Msg.pdu_Session_Establishment_Request)) {</w:t>
            </w:r>
          </w:p>
          <w:p w14:paraId="4B3D03AF" w14:textId="77777777" w:rsidR="005C7EC7" w:rsidRDefault="005C7EC7" w:rsidP="00DC6131">
            <w:r>
              <w:t xml:space="preserve">            t_Wait.stop;</w:t>
            </w:r>
          </w:p>
          <w:p w14:paraId="7EC329BC" w14:textId="77777777" w:rsidR="005C7EC7" w:rsidRDefault="005C7EC7" w:rsidP="00DC6131">
            <w:r>
              <w:t xml:space="preserve">            f_NR5GC_PDUSessionEstablishment (p_CellId, pc_noOf_PDUsSameConnection, tsc_NR_RbId_SRB1, -, -, -, -, -, -, -, -, -, -, -, -, -, -, -, -, -, -, -, -, -, -, -, -, -, -, -, "", v_FailWhenK_LessN);</w:t>
            </w:r>
          </w:p>
          <w:p w14:paraId="20251759" w14:textId="77777777" w:rsidR="005C7EC7" w:rsidRDefault="005C7EC7" w:rsidP="00DC6131">
            <w:r>
              <w:t xml:space="preserve">            v_SRB := tsc_NR_RbId_SRB2; // @sic R5-204401 sic@ FFS: This may be temporary, depending on further updates to PDU session modification/establishment procedures</w:t>
            </w:r>
          </w:p>
          <w:p w14:paraId="49FD6329" w14:textId="77777777" w:rsidR="005C7EC7" w:rsidRDefault="005C7EC7" w:rsidP="00DC6131">
            <w:r>
              <w:t xml:space="preserve">            //  @sic R5-204401 sic@ FFS: haven't implemented option where Modification messages arrive during or after PDU Establishment procedure started</w:t>
            </w:r>
          </w:p>
          <w:p w14:paraId="18D1EDB8" w14:textId="77777777" w:rsidR="005C7EC7" w:rsidRDefault="005C7EC7" w:rsidP="00DC6131">
            <w:r>
              <w:t xml:space="preserve">            if (pc_noOf_PDUsNewConnection &gt;0 ){</w:t>
            </w:r>
          </w:p>
          <w:p w14:paraId="48996CCE" w14:textId="77777777" w:rsidR="005C7EC7" w:rsidRDefault="005C7EC7" w:rsidP="00DC6131">
            <w:r>
              <w:t xml:space="preserve">              f_NR_RRCRelease(p_CellId);</w:t>
            </w:r>
          </w:p>
          <w:p w14:paraId="40F0072F" w14:textId="77777777" w:rsidR="005C7EC7" w:rsidRDefault="005C7EC7" w:rsidP="00DC6131">
            <w:r>
              <w:t xml:space="preserve">              f_NR5GC_RRC_Idle_Extension(p_CellId, TESTMode_OFF, noRrcConnectionRelease);</w:t>
            </w:r>
          </w:p>
          <w:p w14:paraId="53506293" w14:textId="77777777" w:rsidR="005C7EC7" w:rsidRDefault="005C7EC7" w:rsidP="00DC6131">
            <w:r>
              <w:t xml:space="preserve">            }</w:t>
            </w:r>
          </w:p>
          <w:p w14:paraId="4DE28CB3" w14:textId="77777777" w:rsidR="005C7EC7" w:rsidRDefault="005C7EC7" w:rsidP="00DC6131">
            <w:r>
              <w:t xml:space="preserve">          } else {</w:t>
            </w:r>
          </w:p>
          <w:p w14:paraId="073C8D11" w14:textId="77777777" w:rsidR="005C7EC7" w:rsidRDefault="005C7EC7" w:rsidP="00DC6131">
            <w:r>
              <w:t xml:space="preserve">            f_NR_SetVerdictFailOrInconc(__FILE__, __LINE__, "Wrong NAS Message Received");</w:t>
            </w:r>
          </w:p>
          <w:p w14:paraId="38FC7714" w14:textId="77777777" w:rsidR="005C7EC7" w:rsidRDefault="005C7EC7" w:rsidP="00DC6131">
            <w:r>
              <w:t xml:space="preserve">          }</w:t>
            </w:r>
          </w:p>
          <w:p w14:paraId="4871130E" w14:textId="77777777" w:rsidR="005C7EC7" w:rsidRDefault="005C7EC7" w:rsidP="00DC6131">
            <w:r>
              <w:t xml:space="preserve">        }</w:t>
            </w:r>
          </w:p>
          <w:p w14:paraId="34F4E34B" w14:textId="77777777" w:rsidR="005C7EC7" w:rsidRDefault="005C7EC7" w:rsidP="00DC6131">
            <w:r>
              <w:t xml:space="preserve">      [] t_Wait.timeout {</w:t>
            </w:r>
          </w:p>
          <w:p w14:paraId="31C07A9B" w14:textId="77777777" w:rsidR="005C7EC7" w:rsidRDefault="005C7EC7" w:rsidP="00DC6131">
            <w:r>
              <w:t xml:space="preserve">           // Do nothing as no (more) PDU Modification/Establishment messages received in the last 10s, so carry on</w:t>
            </w:r>
          </w:p>
          <w:p w14:paraId="402C554A" w14:textId="77777777" w:rsidR="005C7EC7" w:rsidRDefault="005C7EC7" w:rsidP="00DC6131">
            <w:r>
              <w:t xml:space="preserve">        }</w:t>
            </w:r>
          </w:p>
          <w:p w14:paraId="7FD0CE92" w14:textId="77777777" w:rsidR="005C7EC7" w:rsidRDefault="005C7EC7" w:rsidP="00DC6131">
            <w:r>
              <w:t xml:space="preserve">    }</w:t>
            </w:r>
          </w:p>
          <w:p w14:paraId="0891BD50" w14:textId="77777777" w:rsidR="005C7EC7" w:rsidRDefault="005C7EC7" w:rsidP="00DC6131">
            <w:r>
              <w:t xml:space="preserve">    // in case there's no PDU messages at all, don't release the connection in the above functions, but do it here instead</w:t>
            </w:r>
          </w:p>
          <w:p w14:paraId="5A186CB8" w14:textId="77777777" w:rsidR="005C7EC7" w:rsidRDefault="005C7EC7" w:rsidP="00DC6131">
            <w:r>
              <w:lastRenderedPageBreak/>
              <w:t xml:space="preserve">    if (p_ReleaseConnection == rrcConnectionRelease) {</w:t>
            </w:r>
          </w:p>
          <w:p w14:paraId="760FB3B2" w14:textId="77777777" w:rsidR="005C7EC7" w:rsidRDefault="005C7EC7" w:rsidP="00DC6131">
            <w:r>
              <w:t xml:space="preserve">      // Release RRC to enter RRC_IDLE</w:t>
            </w:r>
          </w:p>
          <w:p w14:paraId="536DA03C" w14:textId="77777777" w:rsidR="005C7EC7" w:rsidRDefault="005C7EC7" w:rsidP="00DC6131">
            <w:r>
              <w:t xml:space="preserve">      f_NR_RRCRelease(p_CellId);</w:t>
            </w:r>
          </w:p>
          <w:p w14:paraId="2FA8FF48" w14:textId="77777777" w:rsidR="005C7EC7" w:rsidRDefault="005C7EC7" w:rsidP="00DC6131">
            <w:r>
              <w:t xml:space="preserve">    }</w:t>
            </w:r>
          </w:p>
          <w:p w14:paraId="01562CB3" w14:textId="77777777" w:rsidR="005C7EC7" w:rsidRDefault="005C7EC7" w:rsidP="00DC6131">
            <w:r>
              <w:t xml:space="preserve">    return v_SRB; // @sic R5-204401 sic@</w:t>
            </w:r>
          </w:p>
          <w:p w14:paraId="61FD83B3" w14:textId="77777777" w:rsidR="005C7EC7" w:rsidRDefault="005C7EC7" w:rsidP="00DC6131">
            <w:r>
              <w:t xml:space="preserve">  }</w:t>
            </w:r>
          </w:p>
        </w:tc>
      </w:tr>
    </w:tbl>
    <w:p w14:paraId="36DEEAE0" w14:textId="77777777" w:rsidR="005C7EC7" w:rsidRDefault="005C7EC7" w:rsidP="005C7EC7"/>
    <w:p w14:paraId="20E55F94" w14:textId="77777777" w:rsidR="005C7EC7" w:rsidRPr="00195E8E" w:rsidRDefault="005C7EC7" w:rsidP="005C7EC7">
      <w:pPr>
        <w:rPr>
          <w:b/>
          <w:bCs/>
        </w:rPr>
      </w:pPr>
      <w:r w:rsidRPr="00195E8E">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7EC7" w14:paraId="32127B2A" w14:textId="77777777" w:rsidTr="00DC6131">
        <w:tc>
          <w:tcPr>
            <w:tcW w:w="9855" w:type="dxa"/>
          </w:tcPr>
          <w:p w14:paraId="1A908031" w14:textId="77777777" w:rsidR="005C7EC7" w:rsidRDefault="005C7EC7" w:rsidP="00DC6131">
            <w:r>
              <w:t>function f_NR5GC_IRAT_S1ToN1_IdleMode(NR_CellId_Type p_CellId,</w:t>
            </w:r>
          </w:p>
          <w:p w14:paraId="34929FF5" w14:textId="77777777" w:rsidR="005C7EC7" w:rsidRDefault="005C7EC7" w:rsidP="00DC6131">
            <w:r>
              <w:t xml:space="preserve">                                        RRCConnectionReleaseRequired_Type p_ReleaseConnection := rrcConnectionRelease,</w:t>
            </w:r>
          </w:p>
          <w:p w14:paraId="780F50C5" w14:textId="77777777" w:rsidR="005C7EC7" w:rsidRDefault="005C7EC7" w:rsidP="00DC6131">
            <w:r>
              <w:t xml:space="preserve">                                        boolean p_FirstTimeS1ToN1 := true,</w:t>
            </w:r>
          </w:p>
          <w:p w14:paraId="7E9A7C71" w14:textId="77777777" w:rsidR="005C7EC7" w:rsidRDefault="005C7EC7" w:rsidP="00DC6131">
            <w:r>
              <w:t xml:space="preserve">                                        template (omit) NG_MobileIdentity p_GUTIFromPreamble := omit,</w:t>
            </w:r>
          </w:p>
          <w:p w14:paraId="07A4E407" w14:textId="77777777" w:rsidR="005C7EC7" w:rsidRDefault="005C7EC7" w:rsidP="00DC6131">
            <w:r>
              <w:t xml:space="preserve">                                        template NG_TrackingAreaId p_TAI := *,</w:t>
            </w:r>
          </w:p>
          <w:p w14:paraId="5BCCA673" w14:textId="77777777" w:rsidR="005C7EC7" w:rsidRDefault="005C7EC7" w:rsidP="00DC6131">
            <w:r>
              <w:t xml:space="preserve">                                        template (omit) NG_MobileIdentity p_GUTIToSend := omit,</w:t>
            </w:r>
          </w:p>
          <w:p w14:paraId="551A75AC" w14:textId="77777777" w:rsidR="005C7EC7" w:rsidRDefault="005C7EC7" w:rsidP="00DC6131">
            <w:r>
              <w:t xml:space="preserve">                                        template (omit) NG_TrackingAreaIdList p_TAIList := omit,</w:t>
            </w:r>
          </w:p>
          <w:p w14:paraId="732136E6" w14:textId="77777777" w:rsidR="005C7EC7" w:rsidRDefault="005C7EC7" w:rsidP="00DC6131">
            <w:r>
              <w:t xml:space="preserve">                                        boolean p_Registered_Previously_5GCN := true,</w:t>
            </w:r>
          </w:p>
          <w:p w14:paraId="5C441994" w14:textId="77777777" w:rsidR="005C7EC7" w:rsidRDefault="005C7EC7" w:rsidP="00DC6131">
            <w:r>
              <w:t xml:space="preserve">                                        InterworkWithoutN26 p_IwkN26 := NOT_SUPPORTED)  runs on NR5GC_PTC return NR_RadioBearerId_Type</w:t>
            </w:r>
          </w:p>
          <w:p w14:paraId="3B961EB4" w14:textId="77777777" w:rsidR="005C7EC7" w:rsidRDefault="005C7EC7" w:rsidP="00DC6131">
            <w:r>
              <w:t xml:space="preserve">  {</w:t>
            </w:r>
          </w:p>
          <w:p w14:paraId="0924B45D" w14:textId="77777777" w:rsidR="005C7EC7" w:rsidRDefault="005C7EC7" w:rsidP="00DC6131">
            <w:r>
              <w:t xml:space="preserve">    var NG_NAS_GutiParameters_Type v_GutiParams := f_NR5GC_CellInfo_GetGutiParameters (p_CellId);</w:t>
            </w:r>
          </w:p>
          <w:p w14:paraId="60280683" w14:textId="77777777" w:rsidR="005C7EC7" w:rsidRDefault="005C7EC7" w:rsidP="00DC6131">
            <w:r>
              <w:t xml:space="preserve">    var PLMN_Identity v_ASN_PLMN := f_NR_CellInfo_GetPLMN (p_CellId);</w:t>
            </w:r>
          </w:p>
          <w:p w14:paraId="7A8EA84D" w14:textId="77777777" w:rsidR="005C7EC7" w:rsidRDefault="005C7EC7" w:rsidP="00DC6131">
            <w:r>
              <w:t xml:space="preserve">    var NAS_PlmnId v_PLMN := f_NR_Asn2Nas_PlmnId(v_ASN_PLMN);</w:t>
            </w:r>
          </w:p>
          <w:p w14:paraId="4DDB9492" w14:textId="77777777" w:rsidR="005C7EC7" w:rsidRDefault="005C7EC7" w:rsidP="00DC6131">
            <w:r>
              <w:t xml:space="preserve">    var template (value) NG_MobileIdentity v_GUTIFromPreamble;</w:t>
            </w:r>
          </w:p>
          <w:p w14:paraId="7BDF95F4" w14:textId="77777777" w:rsidR="005C7EC7" w:rsidRDefault="005C7EC7" w:rsidP="00DC6131">
            <w:r>
              <w:t xml:space="preserve">    var template NG_TrackingAreaId v_TAI;</w:t>
            </w:r>
          </w:p>
          <w:p w14:paraId="4B88A794" w14:textId="77777777" w:rsidR="005C7EC7" w:rsidRDefault="005C7EC7" w:rsidP="00DC6131">
            <w:r>
              <w:t xml:space="preserve">    var EUTRA_NR_PduSessionInfoList_Type v_PduSessionInfoList;</w:t>
            </w:r>
          </w:p>
          <w:p w14:paraId="5491AF02" w14:textId="77777777" w:rsidR="005C7EC7" w:rsidRDefault="005C7EC7" w:rsidP="00DC6131">
            <w:r>
              <w:t xml:space="preserve">    //@sic R5s201060 sic@</w:t>
            </w:r>
          </w:p>
          <w:p w14:paraId="73F3BC2F" w14:textId="77777777" w:rsidR="005C7EC7" w:rsidRDefault="005C7EC7" w:rsidP="00DC6131">
            <w:r>
              <w:t xml:space="preserve">    var template (value) NG_NetworkFeatureSupport v_NwkFeatureSupport := cs_NG_NetworkFeatureSupport_Def;</w:t>
            </w:r>
          </w:p>
          <w:p w14:paraId="68875CD2" w14:textId="77777777" w:rsidR="005C7EC7" w:rsidRDefault="005C7EC7" w:rsidP="00DC6131">
            <w:r>
              <w:t xml:space="preserve">    var boolean v_FailWhenK_LessN := false;</w:t>
            </w:r>
          </w:p>
          <w:p w14:paraId="2C00C6F9" w14:textId="77777777" w:rsidR="005C7EC7" w:rsidRDefault="005C7EC7" w:rsidP="00DC6131">
            <w:r>
              <w:t xml:space="preserve">    var NG_NAS_SecurityParams_Type v_NAS_SecurityParams := f_NR5GC_Security_Get();</w:t>
            </w:r>
          </w:p>
          <w:p w14:paraId="34DDFA67" w14:textId="77777777" w:rsidR="005C7EC7" w:rsidRDefault="005C7EC7" w:rsidP="00DC6131">
            <w:r>
              <w:t xml:space="preserve">    var NR_SRB_COMMON_IND v_ReceivedAsp;</w:t>
            </w:r>
          </w:p>
          <w:p w14:paraId="42DC00E2" w14:textId="77777777" w:rsidR="005C7EC7" w:rsidRDefault="005C7EC7" w:rsidP="00DC6131">
            <w:r>
              <w:t xml:space="preserve">    var NR_RadioBearerId_Type v_SRB := tsc_NR_RbId_SRB1;</w:t>
            </w:r>
          </w:p>
          <w:p w14:paraId="0D1AB22D" w14:textId="77777777" w:rsidR="005C7EC7" w:rsidRDefault="005C7EC7" w:rsidP="00DC6131">
            <w:r>
              <w:t xml:space="preserve">    </w:t>
            </w:r>
            <w:r w:rsidRPr="001241F2">
              <w:rPr>
                <w:highlight w:val="yellow"/>
              </w:rPr>
              <w:t>var boolean v_follow_on := false;</w:t>
            </w:r>
          </w:p>
          <w:p w14:paraId="5432142E" w14:textId="77777777" w:rsidR="005C7EC7" w:rsidRDefault="005C7EC7" w:rsidP="00DC6131">
            <w:r>
              <w:t xml:space="preserve">        </w:t>
            </w:r>
          </w:p>
          <w:p w14:paraId="203D0C85" w14:textId="77777777" w:rsidR="005C7EC7" w:rsidRDefault="005C7EC7" w:rsidP="00DC6131">
            <w:r>
              <w:t xml:space="preserve">    timer t_Wait := 10.0; // @sic R5-204399 sic@</w:t>
            </w:r>
          </w:p>
          <w:p w14:paraId="6115FBB1" w14:textId="77777777" w:rsidR="005C7EC7" w:rsidRDefault="005C7EC7" w:rsidP="00DC6131"/>
          <w:p w14:paraId="2365AA0B" w14:textId="77777777" w:rsidR="005C7EC7" w:rsidRDefault="005C7EC7" w:rsidP="00DC6131">
            <w:r>
              <w:lastRenderedPageBreak/>
              <w:t xml:space="preserve">    if (isvalue(p_GUTIFromPreamble)) {</w:t>
            </w:r>
          </w:p>
          <w:p w14:paraId="0E391B53" w14:textId="77777777" w:rsidR="005C7EC7" w:rsidRDefault="005C7EC7" w:rsidP="00DC6131">
            <w:r>
              <w:t xml:space="preserve">      v_GUTIFromPreamble := valueof(p_GUTIFromPreamble);</w:t>
            </w:r>
          </w:p>
          <w:p w14:paraId="3FDA02E3" w14:textId="77777777" w:rsidR="005C7EC7" w:rsidRDefault="005C7EC7" w:rsidP="00DC6131">
            <w:r>
              <w:t xml:space="preserve">    } else {</w:t>
            </w:r>
          </w:p>
          <w:p w14:paraId="29ADA019" w14:textId="77777777" w:rsidR="005C7EC7" w:rsidRDefault="005C7EC7" w:rsidP="00DC6131">
            <w:r>
              <w:t xml:space="preserve">      v_GUTIFromPreamble := f_NG_GutiParameters2MobileIdentity (v_PLMN, v_GutiParams);</w:t>
            </w:r>
          </w:p>
          <w:p w14:paraId="04E3AC90" w14:textId="77777777" w:rsidR="005C7EC7" w:rsidRDefault="005C7EC7" w:rsidP="00DC6131">
            <w:r>
              <w:t xml:space="preserve">    }</w:t>
            </w:r>
          </w:p>
          <w:p w14:paraId="2D5FBCBF" w14:textId="77777777" w:rsidR="005C7EC7" w:rsidRDefault="005C7EC7" w:rsidP="00DC6131">
            <w:r>
              <w:t xml:space="preserve">    </w:t>
            </w:r>
          </w:p>
          <w:p w14:paraId="4CD8BA36" w14:textId="77777777" w:rsidR="005C7EC7" w:rsidRDefault="005C7EC7" w:rsidP="00DC6131">
            <w:r>
              <w:t xml:space="preserve">    if (isvalue(p_TAI)) {</w:t>
            </w:r>
          </w:p>
          <w:p w14:paraId="316C86C1" w14:textId="77777777" w:rsidR="005C7EC7" w:rsidRDefault="005C7EC7" w:rsidP="00DC6131">
            <w:r>
              <w:t xml:space="preserve">      v_TAI := valueof(p_TAI);</w:t>
            </w:r>
          </w:p>
          <w:p w14:paraId="2B7A6B7D" w14:textId="77777777" w:rsidR="005C7EC7" w:rsidRDefault="005C7EC7" w:rsidP="00DC6131">
            <w:r>
              <w:t xml:space="preserve">    } else {</w:t>
            </w:r>
          </w:p>
          <w:p w14:paraId="127A57EE" w14:textId="77777777" w:rsidR="005C7EC7" w:rsidRDefault="005C7EC7" w:rsidP="00DC6131">
            <w:r>
              <w:t xml:space="preserve">      v_TAI := f_LastVisited_TAI (p_CellId);</w:t>
            </w:r>
          </w:p>
          <w:p w14:paraId="7A8BFDCE" w14:textId="77777777" w:rsidR="005C7EC7" w:rsidRDefault="005C7EC7" w:rsidP="00DC6131">
            <w:r>
              <w:t xml:space="preserve">    }</w:t>
            </w:r>
          </w:p>
          <w:p w14:paraId="6794B873" w14:textId="77777777" w:rsidR="005C7EC7" w:rsidRDefault="005C7EC7" w:rsidP="00DC6131">
            <w:r>
              <w:t xml:space="preserve">    </w:t>
            </w:r>
          </w:p>
          <w:p w14:paraId="4F751447" w14:textId="77777777" w:rsidR="005C7EC7" w:rsidRDefault="005C7EC7" w:rsidP="00DC6131">
            <w:r>
              <w:t xml:space="preserve">    if (p_IwkN26 == SUPPORTED) { // @sic R5-204401 sic@</w:t>
            </w:r>
          </w:p>
          <w:p w14:paraId="5997D556" w14:textId="77777777" w:rsidR="005C7EC7" w:rsidRDefault="005C7EC7" w:rsidP="00DC6131">
            <w:r>
              <w:t xml:space="preserve">      v_NwkFeatureSupport.iwk_N26 := '1'B;</w:t>
            </w:r>
          </w:p>
          <w:p w14:paraId="30E03383" w14:textId="77777777" w:rsidR="005C7EC7" w:rsidRDefault="005C7EC7" w:rsidP="00DC6131">
            <w:r>
              <w:t xml:space="preserve">      v_FailWhenK_LessN := true; // The only difference between 14a1 and 14b1 branch</w:t>
            </w:r>
          </w:p>
          <w:p w14:paraId="2424F851" w14:textId="77777777" w:rsidR="00BA6427" w:rsidRDefault="005C7EC7" w:rsidP="00BA6427">
            <w:r>
              <w:t xml:space="preserve">    }</w:t>
            </w:r>
          </w:p>
          <w:p w14:paraId="3956F918" w14:textId="77777777" w:rsidR="005C7EC7" w:rsidRDefault="005C7EC7" w:rsidP="00BA6427">
            <w:r>
              <w:t xml:space="preserve">    </w:t>
            </w:r>
            <w:r w:rsidRPr="001241F2">
              <w:rPr>
                <w:highlight w:val="yellow"/>
              </w:rPr>
              <w:t>v_follow_on :=</w:t>
            </w:r>
            <w:r>
              <w:t xml:space="preserve"> f_NR5GC_IRAT_MobilityRegistration (p_CellId,</w:t>
            </w:r>
          </w:p>
          <w:p w14:paraId="589ED400" w14:textId="77777777" w:rsidR="005C7EC7" w:rsidRDefault="005C7EC7" w:rsidP="00DC6131">
            <w:r>
              <w:t xml:space="preserve">                                      v_NAS_SecurityParams,</w:t>
            </w:r>
          </w:p>
          <w:p w14:paraId="6037EC60" w14:textId="77777777" w:rsidR="005C7EC7" w:rsidRDefault="005C7EC7" w:rsidP="00DC6131">
            <w:r>
              <w:t xml:space="preserve">                                      //@sic R5s201060 sic@</w:t>
            </w:r>
          </w:p>
          <w:p w14:paraId="5C73F9B0" w14:textId="77777777" w:rsidR="005C7EC7" w:rsidRDefault="005C7EC7" w:rsidP="00DC6131">
            <w:r>
              <w:t xml:space="preserve">                                      omit, //  @sic R5-198854 sic@</w:t>
            </w:r>
          </w:p>
          <w:p w14:paraId="683EB478" w14:textId="77777777" w:rsidR="005C7EC7" w:rsidRDefault="005C7EC7" w:rsidP="00DC6131">
            <w:r>
              <w:t xml:space="preserve">                                      v_GUTIFromPreamble,</w:t>
            </w:r>
          </w:p>
          <w:p w14:paraId="489E5023" w14:textId="77777777" w:rsidR="005C7EC7" w:rsidRDefault="005C7EC7" w:rsidP="00DC6131">
            <w:r>
              <w:t xml:space="preserve">                                      v_TAI,</w:t>
            </w:r>
          </w:p>
          <w:p w14:paraId="7C7521CF" w14:textId="77777777" w:rsidR="005C7EC7" w:rsidRDefault="005C7EC7" w:rsidP="00DC6131">
            <w:r>
              <w:t xml:space="preserve">                                      p_GUTIToSend,</w:t>
            </w:r>
          </w:p>
          <w:p w14:paraId="349EECE6" w14:textId="77777777" w:rsidR="005C7EC7" w:rsidRDefault="005C7EC7" w:rsidP="00DC6131">
            <w:r>
              <w:t xml:space="preserve">                                      p_TAIList,</w:t>
            </w:r>
          </w:p>
          <w:p w14:paraId="4FF30035" w14:textId="77777777" w:rsidR="005C7EC7" w:rsidRDefault="005C7EC7" w:rsidP="00DC6131">
            <w:r>
              <w:t xml:space="preserve">                                      noRrcConnectionRelease,</w:t>
            </w:r>
          </w:p>
          <w:p w14:paraId="385BC420" w14:textId="77777777" w:rsidR="005C7EC7" w:rsidRDefault="005C7EC7" w:rsidP="00DC6131">
            <w:r>
              <w:t xml:space="preserve">                                      p_Registered_Previously_5GCN,</w:t>
            </w:r>
          </w:p>
          <w:p w14:paraId="337FD56B" w14:textId="77777777" w:rsidR="005C7EC7" w:rsidRDefault="005C7EC7" w:rsidP="00DC6131">
            <w:r>
              <w:t xml:space="preserve">                                      v_NwkFeatureSupport);</w:t>
            </w:r>
          </w:p>
          <w:p w14:paraId="4A2B42E3" w14:textId="77777777" w:rsidR="005C7EC7" w:rsidRDefault="005C7EC7" w:rsidP="00DC6131">
            <w:r>
              <w:t xml:space="preserve">    // always wait for PDU info, even if not 1st time</w:t>
            </w:r>
          </w:p>
          <w:p w14:paraId="78B1D035" w14:textId="77777777" w:rsidR="005C7EC7" w:rsidRDefault="005C7EC7" w:rsidP="00DC6131">
            <w:r>
              <w:t xml:space="preserve">    v_PduSessionInfoList := f_EUTRA_NR_WaitForCoOrd_PduSessionInfoList(EUTRA);</w:t>
            </w:r>
          </w:p>
          <w:p w14:paraId="588D87F9" w14:textId="77777777" w:rsidR="005C7EC7" w:rsidRDefault="005C7EC7" w:rsidP="00DC6131"/>
          <w:p w14:paraId="48A64C13" w14:textId="77777777" w:rsidR="005C7EC7" w:rsidRDefault="005C7EC7" w:rsidP="00DC6131">
            <w:r>
              <w:t xml:space="preserve">    </w:t>
            </w:r>
          </w:p>
          <w:p w14:paraId="2EC14EF8" w14:textId="77777777" w:rsidR="001241F2" w:rsidRDefault="005C7EC7" w:rsidP="00DC6131">
            <w:pPr>
              <w:rPr>
                <w:highlight w:val="yellow"/>
              </w:rPr>
            </w:pPr>
            <w:r>
              <w:t xml:space="preserve">    </w:t>
            </w:r>
            <w:r w:rsidRPr="001241F2">
              <w:rPr>
                <w:highlight w:val="yellow"/>
              </w:rPr>
              <w:t>if(v_follow_on)</w:t>
            </w:r>
          </w:p>
          <w:p w14:paraId="48FF404F" w14:textId="77777777" w:rsidR="005C7EC7" w:rsidRDefault="005C7EC7" w:rsidP="00DC6131">
            <w:r w:rsidRPr="001241F2">
              <w:rPr>
                <w:highlight w:val="yellow"/>
              </w:rPr>
              <w:t xml:space="preserve"> {</w:t>
            </w:r>
            <w:r>
              <w:t xml:space="preserve"> </w:t>
            </w:r>
          </w:p>
          <w:p w14:paraId="0352E3BB" w14:textId="77777777" w:rsidR="005C7EC7" w:rsidRDefault="005C7EC7" w:rsidP="00DC6131">
            <w:r>
              <w:t xml:space="preserve">      t_Wait.start;  //  @sic R5-204399 sic@</w:t>
            </w:r>
          </w:p>
          <w:p w14:paraId="1DF725EC" w14:textId="77777777" w:rsidR="005C7EC7" w:rsidRDefault="005C7EC7" w:rsidP="00DC6131">
            <w:r>
              <w:lastRenderedPageBreak/>
              <w:tab/>
              <w:t xml:space="preserve">    alt { //  @sic R5-204401 sic@</w:t>
            </w:r>
          </w:p>
          <w:p w14:paraId="2D768FED" w14:textId="77777777" w:rsidR="005C7EC7" w:rsidRDefault="005C7EC7" w:rsidP="00DC6131">
            <w:r>
              <w:tab/>
              <w:t xml:space="preserve">      [] SRB.check(receive(car_NR_SRB_NasPdu_IND(p_CellId, </w:t>
            </w:r>
            <w:r w:rsidRPr="007021CE">
              <w:rPr>
                <w:highlight w:val="yellow"/>
              </w:rPr>
              <w:t>tsc_NR_RbId_SRB1</w:t>
            </w:r>
            <w:r>
              <w:t>, cr_NG_NAS_IndWithPiggybacking(tsc_SHT_IntegrityProtected_Ciphered))) -&gt; value v_ReceivedAsp )</w:t>
            </w:r>
          </w:p>
          <w:p w14:paraId="387C42A0" w14:textId="77777777" w:rsidR="005C7EC7" w:rsidRDefault="005C7EC7" w:rsidP="00DC6131">
            <w:r>
              <w:tab/>
              <w:t xml:space="preserve">        {</w:t>
            </w:r>
          </w:p>
          <w:p w14:paraId="1214D190" w14:textId="77777777" w:rsidR="005C7EC7" w:rsidRDefault="005C7EC7" w:rsidP="00DC6131">
            <w:r>
              <w:tab/>
              <w:t xml:space="preserve">          t_Wait.stop;</w:t>
            </w:r>
          </w:p>
          <w:p w14:paraId="43B84832" w14:textId="77777777" w:rsidR="005C7EC7" w:rsidRDefault="005C7EC7" w:rsidP="00DC6131">
            <w:r>
              <w:tab/>
              <w:t xml:space="preserve">          if (ischosen(v_ReceivedAsp.Signalling.Nas[0].Pdu.PiggybackedPduList[0].Msg.pdu_Session_Modification_Request)) {</w:t>
            </w:r>
          </w:p>
          <w:p w14:paraId="0FB67990" w14:textId="77777777" w:rsidR="005C7EC7" w:rsidRDefault="005C7EC7" w:rsidP="00DC6131">
            <w:r>
              <w:tab/>
              <w:t xml:space="preserve">            if (p_FirstTimeS1ToN1 and p_IwkN26 == NOT_SUPPORTED) {</w:t>
            </w:r>
          </w:p>
          <w:p w14:paraId="66624328" w14:textId="77777777" w:rsidR="005C7EC7" w:rsidRDefault="005C7EC7" w:rsidP="00DC6131">
            <w:r>
              <w:tab/>
              <w:t xml:space="preserve">              f_NR5GC_IRAT_S1ToN1_SessionModification(p_CellId, v_PduSessionInfoList, false</w:t>
            </w:r>
            <w:r w:rsidRPr="001241F2">
              <w:rPr>
                <w:highlight w:val="yellow"/>
              </w:rPr>
              <w:t>, -,</w:t>
            </w:r>
            <w:r>
              <w:t xml:space="preserve"> </w:t>
            </w:r>
            <w:r w:rsidRPr="007021CE">
              <w:rPr>
                <w:highlight w:val="yellow"/>
              </w:rPr>
              <w:t>tsc_NR_RbId_SRB1</w:t>
            </w:r>
            <w:r>
              <w:t>);</w:t>
            </w:r>
          </w:p>
          <w:p w14:paraId="62B7380F" w14:textId="77777777" w:rsidR="005C7EC7" w:rsidRDefault="005C7EC7" w:rsidP="00DC6131">
            <w:r>
              <w:tab/>
              <w:t xml:space="preserve">            } else {</w:t>
            </w:r>
          </w:p>
          <w:p w14:paraId="29EE922F" w14:textId="77777777" w:rsidR="005C7EC7" w:rsidRDefault="005C7EC7" w:rsidP="00DC6131">
            <w:r>
              <w:tab/>
              <w:t xml:space="preserve">              f_NR_SetVerdictFailOrInconc(__FILE__, __LINE__, "Not expecting PDU Session Modification message");</w:t>
            </w:r>
          </w:p>
          <w:p w14:paraId="406ADCC8" w14:textId="77777777" w:rsidR="005C7EC7" w:rsidRDefault="005C7EC7" w:rsidP="00DC6131">
            <w:r>
              <w:tab/>
              <w:t xml:space="preserve">            }</w:t>
            </w:r>
          </w:p>
          <w:p w14:paraId="5EA4B7FA" w14:textId="77777777" w:rsidR="005C7EC7" w:rsidRDefault="005C7EC7" w:rsidP="00DC6131">
            <w:r>
              <w:tab/>
              <w:t xml:space="preserve">            t_Wait.start; // restart timer in case there are now PDU Establishment messages</w:t>
            </w:r>
          </w:p>
          <w:p w14:paraId="7032CB0F" w14:textId="77777777" w:rsidR="005C7EC7" w:rsidRDefault="005C7EC7" w:rsidP="00DC6131">
            <w:r>
              <w:tab/>
              <w:t xml:space="preserve">            repeat;</w:t>
            </w:r>
          </w:p>
          <w:p w14:paraId="67A4E519" w14:textId="77777777" w:rsidR="005C7EC7" w:rsidRDefault="005C7EC7" w:rsidP="00DC6131">
            <w:r>
              <w:tab/>
              <w:t xml:space="preserve">          } else if (ischosen(v_ReceivedAsp.Signalling.Nas[0].Pdu.PiggybackedPduList[0].Msg.pdu_Session_Establishment_Request)) {</w:t>
            </w:r>
          </w:p>
          <w:p w14:paraId="3BF5EA97" w14:textId="77777777" w:rsidR="005C7EC7" w:rsidRDefault="005C7EC7" w:rsidP="00DC6131">
            <w:r>
              <w:tab/>
              <w:t xml:space="preserve">            t_Wait.stop;</w:t>
            </w:r>
          </w:p>
          <w:p w14:paraId="64357C05" w14:textId="77777777" w:rsidR="005C7EC7" w:rsidRDefault="005C7EC7" w:rsidP="00DC6131">
            <w:r>
              <w:tab/>
              <w:t xml:space="preserve">            f_NR5GC_PDUSessionEstablishment (p_CellId, pc_noOf_PDUsSameConnection, tsc_NR_RbId_SRB1, -, -, -, -, -, -, -, -, -, -, -, -, -, -, -, -, -, -, -, -, -, -, -, -, -, -, -, "", v_FailWhenK_LessN);</w:t>
            </w:r>
          </w:p>
          <w:p w14:paraId="72E3AB7F" w14:textId="77777777" w:rsidR="005C7EC7" w:rsidRDefault="005C7EC7" w:rsidP="00DC6131">
            <w:r>
              <w:tab/>
              <w:t xml:space="preserve">            v_SRB := tsc_NR_RbId_SRB2; // @sic R5-204401 sic@ FFS: This may be temporary, depending on further updates to PDU session modification/establishment procedures</w:t>
            </w:r>
          </w:p>
          <w:p w14:paraId="2337259E" w14:textId="77777777" w:rsidR="005C7EC7" w:rsidRDefault="005C7EC7" w:rsidP="00DC6131">
            <w:r>
              <w:tab/>
              <w:t xml:space="preserve">            //  @sic R5-204401 sic@ FFS: haven't implemented option where Modification messages arrive during or after PDU Establishment procedure started</w:t>
            </w:r>
          </w:p>
          <w:p w14:paraId="15AAE941" w14:textId="77777777" w:rsidR="005C7EC7" w:rsidRDefault="005C7EC7" w:rsidP="00DC6131">
            <w:r>
              <w:tab/>
              <w:t xml:space="preserve">            if (pc_noOf_PDUsNewConnection &gt;0 ){</w:t>
            </w:r>
          </w:p>
          <w:p w14:paraId="58C327B2" w14:textId="77777777" w:rsidR="005C7EC7" w:rsidRDefault="005C7EC7" w:rsidP="00DC6131">
            <w:r>
              <w:tab/>
              <w:t xml:space="preserve">              f_NR_RRCRelease(p_CellId);</w:t>
            </w:r>
          </w:p>
          <w:p w14:paraId="51D6C3A3" w14:textId="77777777" w:rsidR="005C7EC7" w:rsidRDefault="005C7EC7" w:rsidP="00DC6131">
            <w:r>
              <w:tab/>
              <w:t xml:space="preserve">              f_NR5GC_RRC_Idle_Extension(p_CellId, TESTMode_OFF, noRrcConnectionRelease);</w:t>
            </w:r>
          </w:p>
          <w:p w14:paraId="371C143D" w14:textId="77777777" w:rsidR="005C7EC7" w:rsidRDefault="005C7EC7" w:rsidP="00DC6131">
            <w:r>
              <w:tab/>
              <w:t xml:space="preserve">            }</w:t>
            </w:r>
          </w:p>
          <w:p w14:paraId="4B4141B3" w14:textId="77777777" w:rsidR="005C7EC7" w:rsidRDefault="005C7EC7" w:rsidP="00DC6131">
            <w:r>
              <w:tab/>
              <w:t xml:space="preserve">          } else {</w:t>
            </w:r>
          </w:p>
          <w:p w14:paraId="21824C31" w14:textId="77777777" w:rsidR="005C7EC7" w:rsidRDefault="005C7EC7" w:rsidP="00DC6131">
            <w:r>
              <w:tab/>
              <w:t xml:space="preserve">            f_NR_SetVerdictFailOrInconc(__FILE__, __LINE__, "Wrong NAS Message Received");</w:t>
            </w:r>
          </w:p>
          <w:p w14:paraId="1EB1B750" w14:textId="77777777" w:rsidR="005C7EC7" w:rsidRDefault="005C7EC7" w:rsidP="00DC6131">
            <w:r>
              <w:tab/>
              <w:t xml:space="preserve">          }</w:t>
            </w:r>
          </w:p>
          <w:p w14:paraId="22D244CB" w14:textId="77777777" w:rsidR="005C7EC7" w:rsidRDefault="005C7EC7" w:rsidP="00DC6131">
            <w:r>
              <w:tab/>
              <w:t xml:space="preserve">        }</w:t>
            </w:r>
          </w:p>
          <w:p w14:paraId="77A5D338" w14:textId="77777777" w:rsidR="005C7EC7" w:rsidRDefault="005C7EC7" w:rsidP="00DC6131">
            <w:r>
              <w:tab/>
              <w:t xml:space="preserve">      [] t_Wait.timeout {</w:t>
            </w:r>
          </w:p>
          <w:p w14:paraId="2FA50361" w14:textId="77777777" w:rsidR="005C7EC7" w:rsidRDefault="005C7EC7" w:rsidP="00DC6131">
            <w:r>
              <w:tab/>
              <w:t xml:space="preserve">           // Do nothing as no (more) PDU Modification/Establishment messages received in the last 10s, so carry on</w:t>
            </w:r>
          </w:p>
          <w:p w14:paraId="687F79C7" w14:textId="77777777" w:rsidR="005C7EC7" w:rsidRDefault="005C7EC7" w:rsidP="00DC6131">
            <w:r>
              <w:tab/>
              <w:t xml:space="preserve">        }</w:t>
            </w:r>
          </w:p>
          <w:p w14:paraId="7D6FA374" w14:textId="77777777" w:rsidR="005C7EC7" w:rsidRDefault="005C7EC7" w:rsidP="00DC6131">
            <w:r>
              <w:tab/>
              <w:t xml:space="preserve">    }</w:t>
            </w:r>
          </w:p>
          <w:p w14:paraId="3EDE8304" w14:textId="77777777" w:rsidR="005C7EC7" w:rsidRDefault="005C7EC7" w:rsidP="00DC6131">
            <w:r>
              <w:t xml:space="preserve">    </w:t>
            </w:r>
            <w:r w:rsidRPr="001241F2">
              <w:rPr>
                <w:highlight w:val="yellow"/>
              </w:rPr>
              <w:t>} else { //</w:t>
            </w:r>
          </w:p>
          <w:p w14:paraId="7954FD40" w14:textId="77777777" w:rsidR="005C7EC7" w:rsidRPr="001241F2" w:rsidRDefault="005C7EC7" w:rsidP="00DC6131">
            <w:pPr>
              <w:rPr>
                <w:highlight w:val="yellow"/>
              </w:rPr>
            </w:pPr>
            <w:r>
              <w:lastRenderedPageBreak/>
              <w:t xml:space="preserve">      </w:t>
            </w:r>
            <w:r w:rsidRPr="001241F2">
              <w:rPr>
                <w:highlight w:val="yellow"/>
              </w:rPr>
              <w:t>if ( p_FirstTimeS1ToN1) {</w:t>
            </w:r>
          </w:p>
          <w:p w14:paraId="4C84876C" w14:textId="77777777" w:rsidR="005C7EC7" w:rsidRPr="001241F2" w:rsidRDefault="005C7EC7" w:rsidP="00DC6131">
            <w:pPr>
              <w:rPr>
                <w:highlight w:val="yellow"/>
              </w:rPr>
            </w:pPr>
            <w:r w:rsidRPr="001241F2">
              <w:rPr>
                <w:highlight w:val="yellow"/>
              </w:rPr>
              <w:t xml:space="preserve">        f_NR_RRCRelease(p_CellId);</w:t>
            </w:r>
          </w:p>
          <w:p w14:paraId="134C07CA" w14:textId="77777777" w:rsidR="005C7EC7" w:rsidRPr="001241F2" w:rsidRDefault="005C7EC7" w:rsidP="00DC6131">
            <w:pPr>
              <w:rPr>
                <w:highlight w:val="yellow"/>
              </w:rPr>
            </w:pPr>
            <w:r w:rsidRPr="001241F2">
              <w:rPr>
                <w:highlight w:val="yellow"/>
              </w:rPr>
              <w:t xml:space="preserve">        f_NR5GC_IRAT_S1ToN1_RRCIdleToConnectedWithSessionModification(p_CellId, v_PduSessionInfoList);</w:t>
            </w:r>
          </w:p>
          <w:p w14:paraId="66D383C8" w14:textId="77777777" w:rsidR="005C7EC7" w:rsidRPr="001241F2" w:rsidRDefault="005C7EC7" w:rsidP="00DC6131">
            <w:pPr>
              <w:rPr>
                <w:highlight w:val="yellow"/>
              </w:rPr>
            </w:pPr>
            <w:r w:rsidRPr="001241F2">
              <w:rPr>
                <w:highlight w:val="yellow"/>
              </w:rPr>
              <w:t xml:space="preserve">        v_SRB := tsc_NR_RbId_SRB2;</w:t>
            </w:r>
          </w:p>
          <w:p w14:paraId="5B7380B9" w14:textId="77777777" w:rsidR="005C7EC7" w:rsidRDefault="005C7EC7" w:rsidP="00DC6131">
            <w:r w:rsidRPr="001241F2">
              <w:rPr>
                <w:highlight w:val="yellow"/>
              </w:rPr>
              <w:t xml:space="preserve">       }</w:t>
            </w:r>
            <w:r>
              <w:t xml:space="preserve">       </w:t>
            </w:r>
          </w:p>
          <w:p w14:paraId="791E16B7" w14:textId="77777777" w:rsidR="005C7EC7" w:rsidRDefault="005C7EC7" w:rsidP="00DC6131">
            <w:r>
              <w:t xml:space="preserve">    }</w:t>
            </w:r>
          </w:p>
          <w:p w14:paraId="125A5EB3" w14:textId="77777777" w:rsidR="005C7EC7" w:rsidRDefault="005C7EC7" w:rsidP="00DC6131">
            <w:r>
              <w:t xml:space="preserve">    // in case there's no PDU messages at all, don't release the connection in the above functions, but do it here instead</w:t>
            </w:r>
          </w:p>
          <w:p w14:paraId="2FEFA204" w14:textId="77777777" w:rsidR="005C7EC7" w:rsidRDefault="005C7EC7" w:rsidP="00DC6131">
            <w:r>
              <w:t xml:space="preserve">    if (p_ReleaseConnection == rrcConnectionRelease) {</w:t>
            </w:r>
          </w:p>
          <w:p w14:paraId="172734A5" w14:textId="77777777" w:rsidR="005C7EC7" w:rsidRDefault="005C7EC7" w:rsidP="00DC6131">
            <w:r>
              <w:t xml:space="preserve">      // Release RRC to enter RRC_IDLE</w:t>
            </w:r>
          </w:p>
          <w:p w14:paraId="561B5277" w14:textId="77777777" w:rsidR="005C7EC7" w:rsidRDefault="005C7EC7" w:rsidP="00DC6131">
            <w:r>
              <w:t xml:space="preserve">      f_NR_RRCRelease(p_CellId);</w:t>
            </w:r>
          </w:p>
          <w:p w14:paraId="713785BB" w14:textId="77777777" w:rsidR="005C7EC7" w:rsidRDefault="005C7EC7" w:rsidP="00DC6131">
            <w:r>
              <w:t xml:space="preserve">    }</w:t>
            </w:r>
          </w:p>
          <w:p w14:paraId="7A12435A" w14:textId="77777777" w:rsidR="005C7EC7" w:rsidRDefault="005C7EC7" w:rsidP="00DC6131">
            <w:r>
              <w:t xml:space="preserve">    return v_SRB; // @sic R5-204401 sic@</w:t>
            </w:r>
          </w:p>
          <w:p w14:paraId="29AECD9B" w14:textId="77777777" w:rsidR="005C7EC7" w:rsidRDefault="005C7EC7" w:rsidP="00DC6131">
            <w:r>
              <w:t xml:space="preserve">  }</w:t>
            </w:r>
          </w:p>
        </w:tc>
      </w:tr>
    </w:tbl>
    <w:p w14:paraId="0A0BDB85" w14:textId="77777777" w:rsidR="005C7EC7" w:rsidRDefault="005C7EC7" w:rsidP="005C7EC7">
      <w:pPr>
        <w:rPr>
          <w:lang w:val="pt-BR"/>
        </w:rPr>
      </w:pPr>
    </w:p>
    <w:p w14:paraId="03F127F4" w14:textId="77777777" w:rsidR="001241F2" w:rsidRDefault="001241F2" w:rsidP="005C7EC7">
      <w:pPr>
        <w:rPr>
          <w:highlight w:val="yellow"/>
          <w:lang w:val="pt-BR"/>
        </w:rPr>
      </w:pPr>
    </w:p>
    <w:p w14:paraId="55967CAD" w14:textId="77777777" w:rsidR="001241F2" w:rsidRDefault="001241F2" w:rsidP="001241F2">
      <w:pPr>
        <w:pStyle w:val="Heading2"/>
        <w:numPr>
          <w:ilvl w:val="1"/>
          <w:numId w:val="1"/>
        </w:numPr>
        <w:tabs>
          <w:tab w:val="left" w:pos="576"/>
        </w:tabs>
        <w:overflowPunct w:val="0"/>
        <w:autoSpaceDE w:val="0"/>
        <w:autoSpaceDN w:val="0"/>
        <w:adjustRightInd w:val="0"/>
        <w:spacing w:before="480"/>
        <w:rPr>
          <w:b/>
          <w:lang w:val="pt-BR"/>
        </w:rPr>
      </w:pPr>
      <w:bookmarkStart w:id="12" w:name="_Toc56021837"/>
      <w:r>
        <w:rPr>
          <w:b/>
          <w:lang w:val="pt-BR"/>
        </w:rPr>
        <w:t xml:space="preserve">Change </w:t>
      </w:r>
      <w:r>
        <w:rPr>
          <w:b/>
          <w:lang w:val="en-US"/>
        </w:rPr>
        <w:t>3</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241F2" w14:paraId="5B9B8BE3" w14:textId="77777777" w:rsidTr="00DC6131">
        <w:trPr>
          <w:trHeight w:val="447"/>
        </w:trPr>
        <w:tc>
          <w:tcPr>
            <w:tcW w:w="1985" w:type="dxa"/>
          </w:tcPr>
          <w:p w14:paraId="0939EC2A" w14:textId="77777777" w:rsidR="001241F2" w:rsidRDefault="001241F2" w:rsidP="00DC6131">
            <w:pPr>
              <w:spacing w:before="40" w:after="40"/>
              <w:rPr>
                <w:rFonts w:ascii="Arial" w:hAnsi="Arial" w:cs="Arial"/>
                <w:b/>
              </w:rPr>
            </w:pPr>
            <w:r>
              <w:rPr>
                <w:rFonts w:ascii="Arial" w:hAnsi="Arial" w:cs="Arial"/>
                <w:b/>
              </w:rPr>
              <w:t>Function name</w:t>
            </w:r>
          </w:p>
        </w:tc>
        <w:tc>
          <w:tcPr>
            <w:tcW w:w="7654" w:type="dxa"/>
          </w:tcPr>
          <w:p w14:paraId="0E25CFA4" w14:textId="77777777" w:rsidR="001241F2" w:rsidRDefault="001241F2" w:rsidP="00DC6131">
            <w:pPr>
              <w:spacing w:after="0"/>
            </w:pPr>
            <w:r>
              <w:t xml:space="preserve">New </w:t>
            </w:r>
            <w:r w:rsidRPr="00CB14D0">
              <w:rPr>
                <w:lang w:val="pt-BR"/>
              </w:rPr>
              <w:t>function f_NR5GC_IRAT_S1ToN1_RRCIdleToConnectedWithSessionModification</w:t>
            </w:r>
            <w:r>
              <w:rPr>
                <w:lang w:val="pt-BR"/>
              </w:rPr>
              <w:t>()</w:t>
            </w:r>
          </w:p>
        </w:tc>
      </w:tr>
      <w:tr w:rsidR="001241F2" w14:paraId="3AA9AFD2" w14:textId="77777777" w:rsidTr="00DC6131">
        <w:trPr>
          <w:trHeight w:val="452"/>
        </w:trPr>
        <w:tc>
          <w:tcPr>
            <w:tcW w:w="1985" w:type="dxa"/>
          </w:tcPr>
          <w:p w14:paraId="79525DFA" w14:textId="77777777" w:rsidR="001241F2" w:rsidRDefault="001241F2" w:rsidP="00DC6131">
            <w:pPr>
              <w:spacing w:before="40" w:after="40"/>
              <w:rPr>
                <w:rFonts w:ascii="Arial" w:hAnsi="Arial"/>
                <w:b/>
              </w:rPr>
            </w:pPr>
            <w:r>
              <w:rPr>
                <w:rFonts w:ascii="Arial" w:hAnsi="Arial"/>
                <w:b/>
              </w:rPr>
              <w:t>Reason for change</w:t>
            </w:r>
          </w:p>
        </w:tc>
        <w:tc>
          <w:tcPr>
            <w:tcW w:w="7654" w:type="dxa"/>
          </w:tcPr>
          <w:p w14:paraId="67EC29D7" w14:textId="77777777" w:rsidR="00BA6427" w:rsidRPr="008071F1" w:rsidRDefault="00BA6427" w:rsidP="00BA6427">
            <w:pPr>
              <w:pStyle w:val="CRCoverPage"/>
              <w:spacing w:after="0"/>
              <w:rPr>
                <w:noProof/>
              </w:rPr>
            </w:pPr>
            <w:r w:rsidRPr="00A149D3">
              <w:rPr>
                <w:noProof/>
              </w:rPr>
              <w:t xml:space="preserve">According to TS 24.501-f60 clause 5.5.1.3.2, </w:t>
            </w:r>
            <w:r>
              <w:rPr>
                <w:noProof/>
              </w:rPr>
              <w:t xml:space="preserve">a </w:t>
            </w:r>
            <w:r w:rsidRPr="00A149D3">
              <w:rPr>
                <w:noProof/>
              </w:rPr>
              <w:t xml:space="preserve">UE </w:t>
            </w:r>
            <w:r>
              <w:rPr>
                <w:noProof/>
              </w:rPr>
              <w:t>can</w:t>
            </w:r>
            <w:r w:rsidRPr="00A149D3">
              <w:rPr>
                <w:noProof/>
              </w:rPr>
              <w:t xml:space="preserve"> set FOR </w:t>
            </w:r>
            <w:r>
              <w:rPr>
                <w:noProof/>
              </w:rPr>
              <w:t xml:space="preserve">(Folllow On Request) </w:t>
            </w:r>
            <w:r w:rsidRPr="00A149D3">
              <w:rPr>
                <w:noProof/>
              </w:rPr>
              <w:t>bit to ‘1’ to  prolong the established NAS N1 signalling connection afte</w:t>
            </w:r>
            <w:r>
              <w:rPr>
                <w:noProof/>
              </w:rPr>
              <w:t>r</w:t>
            </w:r>
            <w:r w:rsidRPr="00A149D3">
              <w:rPr>
                <w:noProof/>
              </w:rPr>
              <w:t xml:space="preserve"> mobility registration procedure </w:t>
            </w:r>
            <w:r>
              <w:rPr>
                <w:noProof/>
              </w:rPr>
              <w:t xml:space="preserve">if it </w:t>
            </w:r>
            <w:r w:rsidRPr="008071F1">
              <w:rPr>
                <w:noProof/>
                <w:color w:val="000000"/>
              </w:rPr>
              <w:t>has further uplink signalling pending.</w:t>
            </w:r>
            <w:r>
              <w:rPr>
                <w:noProof/>
                <w:color w:val="000000"/>
              </w:rPr>
              <w:t xml:space="preserve"> </w:t>
            </w:r>
            <w:r>
              <w:rPr>
                <w:rFonts w:cs="Arial"/>
              </w:rPr>
              <w:t>I</w:t>
            </w:r>
            <w:r w:rsidRPr="008071F1">
              <w:rPr>
                <w:rFonts w:cs="Arial"/>
              </w:rPr>
              <w:t xml:space="preserve">f UE set follow-on bit to </w:t>
            </w:r>
            <w:r>
              <w:rPr>
                <w:rFonts w:cs="Arial"/>
              </w:rPr>
              <w:t>‘</w:t>
            </w:r>
            <w:r w:rsidRPr="008071F1">
              <w:rPr>
                <w:rFonts w:cs="Arial"/>
              </w:rPr>
              <w:t>0</w:t>
            </w:r>
            <w:r>
              <w:rPr>
                <w:rFonts w:cs="Arial"/>
              </w:rPr>
              <w:t>’</w:t>
            </w:r>
            <w:r w:rsidRPr="008071F1">
              <w:rPr>
                <w:rFonts w:cs="Arial"/>
              </w:rPr>
              <w:t xml:space="preserve">, </w:t>
            </w:r>
            <w:r>
              <w:rPr>
                <w:rFonts w:cs="Arial"/>
              </w:rPr>
              <w:t>TTCN can release RRC connection.</w:t>
            </w:r>
            <w:r w:rsidRPr="008071F1">
              <w:rPr>
                <w:rFonts w:cs="Arial"/>
              </w:rPr>
              <w:t xml:space="preserve"> </w:t>
            </w:r>
          </w:p>
          <w:p w14:paraId="6A0E1E34" w14:textId="77777777" w:rsidR="001241F2" w:rsidRPr="008071F1" w:rsidRDefault="001241F2" w:rsidP="001241F2">
            <w:pPr>
              <w:pStyle w:val="CRCoverPage"/>
              <w:spacing w:after="0"/>
              <w:rPr>
                <w:noProof/>
              </w:rPr>
            </w:pPr>
          </w:p>
        </w:tc>
      </w:tr>
      <w:tr w:rsidR="001241F2" w14:paraId="6C8F1D9F" w14:textId="77777777" w:rsidTr="00DC6131">
        <w:tc>
          <w:tcPr>
            <w:tcW w:w="1985" w:type="dxa"/>
          </w:tcPr>
          <w:p w14:paraId="1ACAD997" w14:textId="77777777" w:rsidR="001241F2" w:rsidRDefault="001241F2" w:rsidP="00DC6131">
            <w:pPr>
              <w:spacing w:before="40" w:after="40"/>
              <w:rPr>
                <w:rFonts w:ascii="Arial" w:hAnsi="Arial"/>
                <w:b/>
              </w:rPr>
            </w:pPr>
            <w:r>
              <w:rPr>
                <w:rFonts w:ascii="Arial" w:hAnsi="Arial"/>
                <w:b/>
              </w:rPr>
              <w:t>Summary of change</w:t>
            </w:r>
          </w:p>
        </w:tc>
        <w:tc>
          <w:tcPr>
            <w:tcW w:w="7654" w:type="dxa"/>
          </w:tcPr>
          <w:p w14:paraId="730A4893" w14:textId="77777777" w:rsidR="001241F2" w:rsidRPr="001241F2" w:rsidRDefault="00BA6427" w:rsidP="001241F2">
            <w:pPr>
              <w:pStyle w:val="CRCoverPage"/>
              <w:spacing w:after="0"/>
              <w:rPr>
                <w:lang w:val="en-SG"/>
              </w:rPr>
            </w:pPr>
            <w:r>
              <w:rPr>
                <w:lang w:val="en-SG"/>
              </w:rPr>
              <w:t>New function for handing PDU session modification on new RRC connection</w:t>
            </w:r>
          </w:p>
        </w:tc>
      </w:tr>
      <w:tr w:rsidR="001241F2" w14:paraId="29A95ABA" w14:textId="77777777" w:rsidTr="00DC6131">
        <w:tc>
          <w:tcPr>
            <w:tcW w:w="1985" w:type="dxa"/>
          </w:tcPr>
          <w:p w14:paraId="49703E18" w14:textId="77777777" w:rsidR="001241F2" w:rsidRDefault="001241F2" w:rsidP="00DC6131">
            <w:pPr>
              <w:spacing w:before="40" w:after="40"/>
              <w:rPr>
                <w:rFonts w:ascii="Arial" w:hAnsi="Arial"/>
                <w:b/>
              </w:rPr>
            </w:pPr>
            <w:r>
              <w:rPr>
                <w:rFonts w:ascii="Arial" w:hAnsi="Arial"/>
                <w:b/>
              </w:rPr>
              <w:t>TTCN module</w:t>
            </w:r>
          </w:p>
        </w:tc>
        <w:tc>
          <w:tcPr>
            <w:tcW w:w="7654" w:type="dxa"/>
          </w:tcPr>
          <w:p w14:paraId="720AF6C2" w14:textId="77777777" w:rsidR="001241F2" w:rsidRDefault="001241F2" w:rsidP="00DC6131">
            <w:pPr>
              <w:spacing w:after="0"/>
              <w:rPr>
                <w:rFonts w:ascii="Arial" w:hAnsi="Arial" w:cs="Arial"/>
              </w:rPr>
            </w:pPr>
          </w:p>
        </w:tc>
      </w:tr>
      <w:tr w:rsidR="001241F2" w14:paraId="2423675F" w14:textId="77777777" w:rsidTr="00DC6131">
        <w:tc>
          <w:tcPr>
            <w:tcW w:w="1985" w:type="dxa"/>
          </w:tcPr>
          <w:p w14:paraId="610A5AEC" w14:textId="77777777" w:rsidR="001241F2" w:rsidRDefault="001241F2" w:rsidP="00DC6131">
            <w:pPr>
              <w:spacing w:before="40" w:after="40"/>
              <w:rPr>
                <w:rFonts w:ascii="Arial" w:hAnsi="Arial"/>
                <w:b/>
                <w:highlight w:val="cyan"/>
              </w:rPr>
            </w:pPr>
            <w:r>
              <w:rPr>
                <w:rFonts w:ascii="Arial" w:hAnsi="Arial"/>
                <w:b/>
              </w:rPr>
              <w:t>MCC160 Comment</w:t>
            </w:r>
          </w:p>
        </w:tc>
        <w:tc>
          <w:tcPr>
            <w:tcW w:w="7654" w:type="dxa"/>
          </w:tcPr>
          <w:p w14:paraId="654F0944" w14:textId="77777777" w:rsidR="001241F2" w:rsidRDefault="001241F2" w:rsidP="00DC6131">
            <w:pPr>
              <w:rPr>
                <w:rFonts w:ascii="Arial" w:hAnsi="Arial"/>
                <w:highlight w:val="cyan"/>
              </w:rPr>
            </w:pPr>
          </w:p>
        </w:tc>
      </w:tr>
    </w:tbl>
    <w:p w14:paraId="7D41700A" w14:textId="77777777" w:rsidR="001241F2" w:rsidRDefault="001241F2" w:rsidP="005C7EC7">
      <w:pPr>
        <w:rPr>
          <w:highlight w:val="yellow"/>
          <w:lang w:val="pt-BR"/>
        </w:rPr>
      </w:pPr>
    </w:p>
    <w:p w14:paraId="5274293E" w14:textId="77777777" w:rsidR="005C7EC7" w:rsidRPr="001241F2" w:rsidRDefault="005C7EC7" w:rsidP="005C7EC7">
      <w:pPr>
        <w:rPr>
          <w:b/>
          <w:bCs/>
          <w:lang w:val="pt-BR"/>
        </w:rPr>
      </w:pPr>
      <w:r w:rsidRPr="001241F2">
        <w:rPr>
          <w:b/>
          <w:bCs/>
          <w:lang w:val="pt-BR"/>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C7EC7" w:rsidRPr="00CB14D0" w14:paraId="0E5B1685" w14:textId="77777777" w:rsidTr="00DC6131">
        <w:tc>
          <w:tcPr>
            <w:tcW w:w="9855" w:type="dxa"/>
            <w:shd w:val="clear" w:color="auto" w:fill="auto"/>
          </w:tcPr>
          <w:p w14:paraId="4D5F01DF" w14:textId="77777777" w:rsidR="005C7EC7" w:rsidRPr="00CB14D0" w:rsidRDefault="005C7EC7" w:rsidP="00DC6131">
            <w:pPr>
              <w:rPr>
                <w:lang w:val="pt-BR"/>
              </w:rPr>
            </w:pPr>
            <w:r w:rsidRPr="00CB14D0">
              <w:rPr>
                <w:lang w:val="pt-BR"/>
              </w:rPr>
              <w:t>function f_NR5GC_IRAT_S1ToN1_RRCIdleToConnectedWithSessionModification(NR_CellId_Type p_CellId,</w:t>
            </w:r>
          </w:p>
          <w:p w14:paraId="50D79364" w14:textId="77777777" w:rsidR="005C7EC7" w:rsidRPr="00CB14D0" w:rsidRDefault="005C7EC7" w:rsidP="00DC6131">
            <w:pPr>
              <w:rPr>
                <w:lang w:val="pt-BR"/>
              </w:rPr>
            </w:pPr>
            <w:r w:rsidRPr="00CB14D0">
              <w:rPr>
                <w:lang w:val="pt-BR"/>
              </w:rPr>
              <w:t xml:space="preserve">                                                                        EUTRA_NR_PduSessionInfoList_Type p_PduSessionsFromLTE) runs on NR5GC_PTC</w:t>
            </w:r>
          </w:p>
          <w:p w14:paraId="793E32D3" w14:textId="77777777" w:rsidR="005C7EC7" w:rsidRPr="00CB14D0" w:rsidRDefault="005C7EC7" w:rsidP="00DC6131">
            <w:pPr>
              <w:rPr>
                <w:lang w:val="pt-BR"/>
              </w:rPr>
            </w:pPr>
            <w:r w:rsidRPr="00CB14D0">
              <w:rPr>
                <w:lang w:val="pt-BR"/>
              </w:rPr>
              <w:t xml:space="preserve">  {</w:t>
            </w:r>
          </w:p>
          <w:p w14:paraId="6230BE23" w14:textId="77777777" w:rsidR="005C7EC7" w:rsidRPr="00CB14D0" w:rsidRDefault="005C7EC7" w:rsidP="00DC6131">
            <w:pPr>
              <w:rPr>
                <w:lang w:val="pt-BR"/>
              </w:rPr>
            </w:pPr>
            <w:r w:rsidRPr="00CB14D0">
              <w:rPr>
                <w:lang w:val="pt-BR"/>
              </w:rPr>
              <w:t xml:space="preserve">    </w:t>
            </w:r>
          </w:p>
          <w:p w14:paraId="02FB3DBA" w14:textId="77777777" w:rsidR="005C7EC7" w:rsidRPr="00CB14D0" w:rsidRDefault="005C7EC7" w:rsidP="00DC6131">
            <w:pPr>
              <w:rPr>
                <w:lang w:val="pt-BR"/>
              </w:rPr>
            </w:pPr>
            <w:r w:rsidRPr="00CB14D0">
              <w:rPr>
                <w:lang w:val="pt-BR"/>
              </w:rPr>
              <w:t xml:space="preserve">    var template (value) NG_NAS_MSG_RequestList_Type v_NG_NAS_MSG_RequestList;</w:t>
            </w:r>
          </w:p>
          <w:p w14:paraId="7B7BC974" w14:textId="77777777" w:rsidR="005C7EC7" w:rsidRPr="00CB14D0" w:rsidRDefault="005C7EC7" w:rsidP="00DC6131">
            <w:pPr>
              <w:rPr>
                <w:lang w:val="pt-BR"/>
              </w:rPr>
            </w:pPr>
            <w:r w:rsidRPr="00CB14D0">
              <w:rPr>
                <w:lang w:val="pt-BR"/>
              </w:rPr>
              <w:t xml:space="preserve">    var template (value) RadioBearerConfig v_RadioBearerConfig;</w:t>
            </w:r>
          </w:p>
          <w:p w14:paraId="56EC72E2" w14:textId="77777777" w:rsidR="005C7EC7" w:rsidRPr="00CB14D0" w:rsidRDefault="005C7EC7" w:rsidP="00DC6131">
            <w:pPr>
              <w:rPr>
                <w:lang w:val="pt-BR"/>
              </w:rPr>
            </w:pPr>
            <w:r w:rsidRPr="00CB14D0">
              <w:rPr>
                <w:lang w:val="pt-BR"/>
              </w:rPr>
              <w:t xml:space="preserve">    var template(value) CellGroupConfig v_CellGroupConfig;</w:t>
            </w:r>
          </w:p>
          <w:p w14:paraId="48002FBA" w14:textId="77777777" w:rsidR="005C7EC7" w:rsidRPr="00CB14D0" w:rsidRDefault="005C7EC7" w:rsidP="00DC6131">
            <w:pPr>
              <w:rPr>
                <w:lang w:val="pt-BR"/>
              </w:rPr>
            </w:pPr>
            <w:r w:rsidRPr="00CB14D0">
              <w:rPr>
                <w:lang w:val="pt-BR"/>
              </w:rPr>
              <w:t xml:space="preserve">    var template (value) NR_RadioBearerList_Type v_RadioBearerList;  // list of DRBs to be configured at the SS </w:t>
            </w:r>
            <w:r w:rsidRPr="00CB14D0">
              <w:rPr>
                <w:lang w:val="pt-BR"/>
              </w:rPr>
              <w:lastRenderedPageBreak/>
              <w:t>(SRB2 alredy configured in SS at cell creation/RRC release procedure =&gt; not needed here)</w:t>
            </w:r>
          </w:p>
          <w:p w14:paraId="4A33D46D" w14:textId="77777777" w:rsidR="005C7EC7" w:rsidRPr="00CB14D0" w:rsidRDefault="005C7EC7" w:rsidP="00DC6131">
            <w:pPr>
              <w:rPr>
                <w:lang w:val="pt-BR"/>
              </w:rPr>
            </w:pPr>
            <w:r w:rsidRPr="00CB14D0">
              <w:rPr>
                <w:lang w:val="pt-BR"/>
              </w:rPr>
              <w:t xml:space="preserve">    var template (value) SDAP_ConfigurationList_Type v_SDAP_ConfigurationList;</w:t>
            </w:r>
          </w:p>
          <w:p w14:paraId="41693BFB" w14:textId="77777777" w:rsidR="005C7EC7" w:rsidRPr="00CB14D0" w:rsidRDefault="005C7EC7" w:rsidP="00DC6131">
            <w:pPr>
              <w:rPr>
                <w:lang w:val="pt-BR"/>
              </w:rPr>
            </w:pPr>
            <w:r w:rsidRPr="00CB14D0">
              <w:rPr>
                <w:lang w:val="pt-BR"/>
              </w:rPr>
              <w:t xml:space="preserve">    var integer v_NoOfPduSessions := lengthof(p_PduSessionsFromLTE);</w:t>
            </w:r>
          </w:p>
          <w:p w14:paraId="7D2ED29D" w14:textId="77777777" w:rsidR="005C7EC7" w:rsidRPr="00CB14D0" w:rsidRDefault="005C7EC7" w:rsidP="00DC6131">
            <w:pPr>
              <w:rPr>
                <w:lang w:val="pt-BR"/>
              </w:rPr>
            </w:pPr>
            <w:r w:rsidRPr="00CB14D0">
              <w:rPr>
                <w:lang w:val="pt-BR"/>
              </w:rPr>
              <w:t xml:space="preserve">    var integer v_NoOfExistingDRBs;</w:t>
            </w:r>
          </w:p>
          <w:p w14:paraId="0852C75A" w14:textId="77777777" w:rsidR="005C7EC7" w:rsidRPr="00CB14D0" w:rsidRDefault="005C7EC7" w:rsidP="00DC6131">
            <w:pPr>
              <w:rPr>
                <w:lang w:val="pt-BR"/>
              </w:rPr>
            </w:pPr>
            <w:r w:rsidRPr="00CB14D0">
              <w:rPr>
                <w:lang w:val="pt-BR"/>
              </w:rPr>
              <w:t xml:space="preserve">    var integer v_NoOfExistingSessions;</w:t>
            </w:r>
          </w:p>
          <w:p w14:paraId="6AB673FA" w14:textId="77777777" w:rsidR="005C7EC7" w:rsidRPr="00CB14D0" w:rsidRDefault="005C7EC7" w:rsidP="00DC6131">
            <w:pPr>
              <w:rPr>
                <w:lang w:val="pt-BR"/>
              </w:rPr>
            </w:pPr>
            <w:r w:rsidRPr="00CB14D0">
              <w:rPr>
                <w:lang w:val="pt-BR"/>
              </w:rPr>
              <w:t xml:space="preserve">    var NG_NAS_MSG_Indication_Type v_NG_NAS_MSG_Indication;</w:t>
            </w:r>
          </w:p>
          <w:p w14:paraId="748C2512" w14:textId="77777777" w:rsidR="005C7EC7" w:rsidRPr="00CB14D0" w:rsidRDefault="005C7EC7" w:rsidP="00DC6131">
            <w:pPr>
              <w:rPr>
                <w:lang w:val="pt-BR"/>
              </w:rPr>
            </w:pPr>
            <w:r w:rsidRPr="00CB14D0">
              <w:rPr>
                <w:lang w:val="pt-BR"/>
              </w:rPr>
              <w:t xml:space="preserve">    var boolean v_ReregisterIMS := false;</w:t>
            </w:r>
          </w:p>
          <w:p w14:paraId="3F7708EB" w14:textId="77777777" w:rsidR="005C7EC7" w:rsidRPr="00CB14D0" w:rsidRDefault="005C7EC7" w:rsidP="00DC6131">
            <w:pPr>
              <w:rPr>
                <w:lang w:val="pt-BR"/>
              </w:rPr>
            </w:pPr>
            <w:r w:rsidRPr="00CB14D0">
              <w:rPr>
                <w:lang w:val="pt-BR"/>
              </w:rPr>
              <w:t xml:space="preserve">    var integer i;</w:t>
            </w:r>
          </w:p>
          <w:p w14:paraId="549DF011" w14:textId="77777777" w:rsidR="005C7EC7" w:rsidRPr="00CB14D0" w:rsidRDefault="005C7EC7" w:rsidP="00DC6131">
            <w:pPr>
              <w:rPr>
                <w:lang w:val="pt-BR"/>
              </w:rPr>
            </w:pPr>
          </w:p>
          <w:p w14:paraId="4A0FAE11" w14:textId="77777777" w:rsidR="005C7EC7" w:rsidRPr="00CB14D0" w:rsidRDefault="005C7EC7" w:rsidP="00DC6131">
            <w:pPr>
              <w:rPr>
                <w:lang w:val="pt-BR"/>
              </w:rPr>
            </w:pPr>
            <w:r w:rsidRPr="00CB14D0">
              <w:rPr>
                <w:lang w:val="pt-BR"/>
              </w:rPr>
              <w:t xml:space="preserve">    var PDUSessionInfoList_Type v_FromLTEList;</w:t>
            </w:r>
          </w:p>
          <w:p w14:paraId="56959F9C" w14:textId="77777777" w:rsidR="005C7EC7" w:rsidRPr="00CB14D0" w:rsidRDefault="005C7EC7" w:rsidP="00DC6131">
            <w:pPr>
              <w:rPr>
                <w:lang w:val="pt-BR"/>
              </w:rPr>
            </w:pPr>
            <w:r w:rsidRPr="00CB14D0">
              <w:rPr>
                <w:lang w:val="pt-BR"/>
              </w:rPr>
              <w:t xml:space="preserve">    var NG_NAS_UL_PduList_Type v_PduSessionModificationRequestList := {};</w:t>
            </w:r>
          </w:p>
          <w:p w14:paraId="451910EB" w14:textId="77777777" w:rsidR="005C7EC7" w:rsidRPr="00CB14D0" w:rsidRDefault="005C7EC7" w:rsidP="00DC6131">
            <w:pPr>
              <w:rPr>
                <w:lang w:val="pt-BR"/>
              </w:rPr>
            </w:pPr>
            <w:r w:rsidRPr="00CB14D0">
              <w:rPr>
                <w:lang w:val="pt-BR"/>
              </w:rPr>
              <w:t xml:space="preserve">    var IntegerList_Type v_PDU_SessionIdList := {};</w:t>
            </w:r>
          </w:p>
          <w:p w14:paraId="6DAADAC4" w14:textId="77777777" w:rsidR="005C7EC7" w:rsidRPr="00CB14D0" w:rsidRDefault="005C7EC7" w:rsidP="00DC6131">
            <w:pPr>
              <w:rPr>
                <w:lang w:val="pt-BR"/>
              </w:rPr>
            </w:pPr>
            <w:r w:rsidRPr="00CB14D0">
              <w:rPr>
                <w:lang w:val="pt-BR"/>
              </w:rPr>
              <w:t xml:space="preserve">    var GSM_MobilityInfo_Type v_GSM_MobilityInfo;</w:t>
            </w:r>
          </w:p>
          <w:p w14:paraId="4E977169" w14:textId="77777777" w:rsidR="005C7EC7" w:rsidRPr="00CB14D0" w:rsidRDefault="005C7EC7" w:rsidP="00DC6131">
            <w:pPr>
              <w:rPr>
                <w:lang w:val="pt-BR"/>
              </w:rPr>
            </w:pPr>
            <w:r w:rsidRPr="00CB14D0">
              <w:rPr>
                <w:lang w:val="pt-BR"/>
              </w:rPr>
              <w:t xml:space="preserve">    var NR_SRB_COMMON_IND v_ReceivedAsp;</w:t>
            </w:r>
          </w:p>
          <w:p w14:paraId="22E6ABAD" w14:textId="77777777" w:rsidR="005C7EC7" w:rsidRPr="00CB14D0" w:rsidRDefault="005C7EC7" w:rsidP="00DC6131">
            <w:pPr>
              <w:rPr>
                <w:lang w:val="pt-BR"/>
              </w:rPr>
            </w:pPr>
            <w:r w:rsidRPr="00CB14D0">
              <w:rPr>
                <w:lang w:val="pt-BR"/>
              </w:rPr>
              <w:t xml:space="preserve">    var NG_NAS_UL_Pdu_Type v_NG_NAS_UL_Pdu;</w:t>
            </w:r>
          </w:p>
          <w:p w14:paraId="0654E039" w14:textId="77777777" w:rsidR="005C7EC7" w:rsidRPr="00CB14D0" w:rsidRDefault="005C7EC7" w:rsidP="00DC6131">
            <w:pPr>
              <w:rPr>
                <w:lang w:val="pt-BR"/>
              </w:rPr>
            </w:pPr>
            <w:r w:rsidRPr="00CB14D0">
              <w:rPr>
                <w:lang w:val="pt-BR"/>
              </w:rPr>
              <w:t xml:space="preserve">    var NG_NAS_UL_Message_Type v_GSMMsg;</w:t>
            </w:r>
          </w:p>
          <w:p w14:paraId="012A8C0E" w14:textId="77777777" w:rsidR="005C7EC7" w:rsidRPr="00CB14D0" w:rsidRDefault="005C7EC7" w:rsidP="00DC6131">
            <w:pPr>
              <w:rPr>
                <w:lang w:val="pt-BR"/>
              </w:rPr>
            </w:pPr>
            <w:r w:rsidRPr="00CB14D0">
              <w:rPr>
                <w:lang w:val="pt-BR"/>
              </w:rPr>
              <w:t xml:space="preserve">    var integer v_PDU_SessionId;</w:t>
            </w:r>
          </w:p>
          <w:p w14:paraId="584BA20B" w14:textId="77777777" w:rsidR="005C7EC7" w:rsidRPr="00CB14D0" w:rsidRDefault="005C7EC7" w:rsidP="00DC6131">
            <w:pPr>
              <w:rPr>
                <w:lang w:val="pt-BR"/>
              </w:rPr>
            </w:pPr>
            <w:r w:rsidRPr="00CB14D0">
              <w:rPr>
                <w:lang w:val="pt-BR"/>
              </w:rPr>
              <w:t xml:space="preserve">    var template (value) NG_NAS_DL_Pdu_Type v_NG_NAS_DL_Pdu;</w:t>
            </w:r>
          </w:p>
          <w:p w14:paraId="6894593C" w14:textId="77777777" w:rsidR="005C7EC7" w:rsidRPr="00CB14D0" w:rsidRDefault="005C7EC7" w:rsidP="00DC6131">
            <w:pPr>
              <w:rPr>
                <w:lang w:val="pt-BR"/>
              </w:rPr>
            </w:pPr>
            <w:r w:rsidRPr="00CB14D0">
              <w:rPr>
                <w:lang w:val="pt-BR"/>
              </w:rPr>
              <w:t xml:space="preserve">    var integer N := lengthof(p_PduSessionsFromLTE);  // number of PDU SESSION MODIFICATION REQUEST messages being expected</w:t>
            </w:r>
          </w:p>
          <w:p w14:paraId="1E3044EA" w14:textId="77777777" w:rsidR="005C7EC7" w:rsidRPr="00CB14D0" w:rsidRDefault="005C7EC7" w:rsidP="00DC6131">
            <w:pPr>
              <w:rPr>
                <w:lang w:val="pt-BR"/>
              </w:rPr>
            </w:pPr>
            <w:r w:rsidRPr="00CB14D0">
              <w:rPr>
                <w:lang w:val="pt-BR"/>
              </w:rPr>
              <w:t xml:space="preserve">    var integer K := 0;   // number of PDU SESSION MODIFICATION REQUEST messages already processed (i.e. the corresponding PDU SESSION MODIFICATION COMMAND and PDU SESSION MODIFICATION COMPLETE have been sent/received)</w:t>
            </w:r>
          </w:p>
          <w:p w14:paraId="3CD090FC" w14:textId="77777777" w:rsidR="005C7EC7" w:rsidRPr="00CB14D0" w:rsidRDefault="005C7EC7" w:rsidP="00DC6131">
            <w:pPr>
              <w:rPr>
                <w:lang w:val="pt-BR"/>
              </w:rPr>
            </w:pPr>
            <w:r w:rsidRPr="00CB14D0">
              <w:rPr>
                <w:lang w:val="pt-BR"/>
              </w:rPr>
              <w:t xml:space="preserve">    var integer L := 0;   // number of PDU SESSION MODIFICATION REQUEST messages being received</w:t>
            </w:r>
          </w:p>
          <w:p w14:paraId="2856F46E" w14:textId="77777777" w:rsidR="005C7EC7" w:rsidRPr="00CB14D0" w:rsidRDefault="005C7EC7" w:rsidP="00DC6131">
            <w:pPr>
              <w:rPr>
                <w:lang w:val="pt-BR"/>
              </w:rPr>
            </w:pPr>
            <w:r w:rsidRPr="00CB14D0">
              <w:rPr>
                <w:lang w:val="pt-BR"/>
              </w:rPr>
              <w:t xml:space="preserve">    var boolean v_WaitForComplete := false;</w:t>
            </w:r>
          </w:p>
          <w:p w14:paraId="2AEBF47B" w14:textId="77777777" w:rsidR="005C7EC7" w:rsidRPr="00CB14D0" w:rsidRDefault="005C7EC7" w:rsidP="00DC6131">
            <w:pPr>
              <w:rPr>
                <w:lang w:val="pt-BR"/>
              </w:rPr>
            </w:pPr>
            <w:r w:rsidRPr="00CB14D0">
              <w:rPr>
                <w:lang w:val="pt-BR"/>
              </w:rPr>
              <w:t xml:space="preserve">    var template (present) NG_UE_SM_Cap v_NG_UE_SM_Cap := ?;                         // according to 38.508-1 Table 4.9.14.2.3-1</w:t>
            </w:r>
          </w:p>
          <w:p w14:paraId="390EE854" w14:textId="77777777" w:rsidR="005C7EC7" w:rsidRPr="00CB14D0" w:rsidRDefault="005C7EC7" w:rsidP="00DC6131">
            <w:pPr>
              <w:rPr>
                <w:lang w:val="pt-BR"/>
              </w:rPr>
            </w:pPr>
            <w:r w:rsidRPr="00CB14D0">
              <w:rPr>
                <w:lang w:val="pt-BR"/>
              </w:rPr>
              <w:t xml:space="preserve">    var template (present) IntegrityProtMaxDataRate v_IntegrityProtMaxDataRate := ?; // according to 38.508-1 Table 4.9.14.2.3-1</w:t>
            </w:r>
          </w:p>
          <w:p w14:paraId="0BF3A999" w14:textId="77777777" w:rsidR="005C7EC7" w:rsidRPr="00CB14D0" w:rsidRDefault="005C7EC7" w:rsidP="00DC6131">
            <w:pPr>
              <w:rPr>
                <w:lang w:val="pt-BR"/>
              </w:rPr>
            </w:pPr>
            <w:r w:rsidRPr="00CB14D0">
              <w:rPr>
                <w:lang w:val="pt-BR"/>
              </w:rPr>
              <w:t xml:space="preserve">    </w:t>
            </w:r>
          </w:p>
          <w:p w14:paraId="1DBE0636" w14:textId="77777777" w:rsidR="005C7EC7" w:rsidRPr="00CB14D0" w:rsidRDefault="005C7EC7" w:rsidP="00DC6131">
            <w:pPr>
              <w:rPr>
                <w:lang w:val="pt-BR"/>
              </w:rPr>
            </w:pPr>
            <w:r w:rsidRPr="00CB14D0">
              <w:rPr>
                <w:lang w:val="pt-BR"/>
              </w:rPr>
              <w:t xml:space="preserve">    </w:t>
            </w:r>
          </w:p>
          <w:p w14:paraId="1E00FEDD" w14:textId="77777777" w:rsidR="005C7EC7" w:rsidRPr="00CB14D0" w:rsidRDefault="005C7EC7" w:rsidP="00DC6131">
            <w:pPr>
              <w:rPr>
                <w:lang w:val="pt-BR"/>
              </w:rPr>
            </w:pPr>
            <w:r w:rsidRPr="00CB14D0">
              <w:rPr>
                <w:lang w:val="pt-BR"/>
              </w:rPr>
              <w:tab/>
            </w:r>
            <w:r w:rsidRPr="00CB14D0">
              <w:rPr>
                <w:lang w:val="pt-BR"/>
              </w:rPr>
              <w:tab/>
              <w:t>// **** Steps 2-8 of table 4.5.4.2-3 ****</w:t>
            </w:r>
          </w:p>
          <w:p w14:paraId="273E356F" w14:textId="77777777" w:rsidR="005C7EC7" w:rsidRPr="00CB14D0" w:rsidRDefault="005C7EC7" w:rsidP="00DC6131">
            <w:pPr>
              <w:rPr>
                <w:lang w:val="pt-BR"/>
              </w:rPr>
            </w:pPr>
            <w:r w:rsidRPr="00CB14D0">
              <w:rPr>
                <w:lang w:val="pt-BR"/>
              </w:rPr>
              <w:tab/>
            </w:r>
            <w:r w:rsidRPr="00CB14D0">
              <w:rPr>
                <w:lang w:val="pt-BR"/>
              </w:rPr>
              <w:tab/>
              <w:t>// Steps 2-4</w:t>
            </w:r>
          </w:p>
          <w:p w14:paraId="1894B24D" w14:textId="77777777" w:rsidR="005C7EC7" w:rsidRPr="00CB14D0" w:rsidRDefault="005C7EC7" w:rsidP="00DC6131">
            <w:pPr>
              <w:rPr>
                <w:lang w:val="pt-BR"/>
              </w:rPr>
            </w:pPr>
            <w:r w:rsidRPr="00CB14D0">
              <w:rPr>
                <w:lang w:val="pt-BR"/>
              </w:rPr>
              <w:tab/>
            </w:r>
            <w:r w:rsidRPr="00CB14D0">
              <w:rPr>
                <w:lang w:val="pt-BR"/>
              </w:rPr>
              <w:tab/>
              <w:t xml:space="preserve">v_NG_NAS_MSG_Indication := f_NR5GC_RRCIdleToConnected_Steps2_4(p_CellId, '0000'B); // @sic R5s200654 subject to prose CR approval sic@ </w:t>
            </w:r>
          </w:p>
          <w:p w14:paraId="1B88F8AF" w14:textId="77777777" w:rsidR="005C7EC7" w:rsidRPr="00CB14D0" w:rsidRDefault="005C7EC7" w:rsidP="00DC6131">
            <w:pPr>
              <w:rPr>
                <w:lang w:val="pt-BR"/>
              </w:rPr>
            </w:pPr>
            <w:r w:rsidRPr="00CB14D0">
              <w:rPr>
                <w:lang w:val="pt-BR"/>
              </w:rPr>
              <w:tab/>
            </w:r>
            <w:r w:rsidRPr="00CB14D0">
              <w:rPr>
                <w:lang w:val="pt-BR"/>
              </w:rPr>
              <w:tab/>
            </w:r>
          </w:p>
          <w:p w14:paraId="70B91AB4" w14:textId="77777777" w:rsidR="005C7EC7" w:rsidRPr="00CB14D0" w:rsidRDefault="005C7EC7" w:rsidP="00DC6131">
            <w:pPr>
              <w:rPr>
                <w:lang w:val="pt-BR"/>
              </w:rPr>
            </w:pPr>
            <w:r w:rsidRPr="00CB14D0">
              <w:rPr>
                <w:lang w:val="pt-BR"/>
              </w:rPr>
              <w:tab/>
            </w:r>
            <w:r w:rsidRPr="00CB14D0">
              <w:rPr>
                <w:lang w:val="pt-BR"/>
              </w:rPr>
              <w:tab/>
              <w:t>// Steps 5-6</w:t>
            </w:r>
          </w:p>
          <w:p w14:paraId="08425006" w14:textId="77777777" w:rsidR="005C7EC7" w:rsidRPr="00CB14D0" w:rsidRDefault="005C7EC7" w:rsidP="00DC6131">
            <w:pPr>
              <w:rPr>
                <w:lang w:val="pt-BR"/>
              </w:rPr>
            </w:pPr>
            <w:r w:rsidRPr="00CB14D0">
              <w:rPr>
                <w:lang w:val="pt-BR"/>
              </w:rPr>
              <w:lastRenderedPageBreak/>
              <w:tab/>
            </w:r>
            <w:r w:rsidRPr="00CB14D0">
              <w:rPr>
                <w:lang w:val="pt-BR"/>
              </w:rPr>
              <w:tab/>
              <w:t>// RRC Security Mode procedure</w:t>
            </w:r>
          </w:p>
          <w:p w14:paraId="7304A78E" w14:textId="77777777" w:rsidR="005C7EC7" w:rsidRPr="00CB14D0" w:rsidRDefault="005C7EC7" w:rsidP="00DC6131">
            <w:pPr>
              <w:rPr>
                <w:lang w:val="pt-BR"/>
              </w:rPr>
            </w:pPr>
            <w:r w:rsidRPr="00CB14D0">
              <w:rPr>
                <w:lang w:val="pt-BR"/>
              </w:rPr>
              <w:tab/>
            </w:r>
            <w:r w:rsidRPr="00CB14D0">
              <w:rPr>
                <w:lang w:val="pt-BR"/>
              </w:rPr>
              <w:tab/>
              <w:t>f_NR_RRC_ActivateSecurity(p_CellId, v_NG_NAS_MSG_Indication.SecurityProtection.NasCount); // Use NasCount returned from Service Req</w:t>
            </w:r>
          </w:p>
          <w:p w14:paraId="149CE754" w14:textId="77777777" w:rsidR="005C7EC7" w:rsidRPr="00CB14D0" w:rsidRDefault="005C7EC7" w:rsidP="00DC6131">
            <w:pPr>
              <w:rPr>
                <w:lang w:val="pt-BR"/>
              </w:rPr>
            </w:pPr>
            <w:r w:rsidRPr="00CB14D0">
              <w:rPr>
                <w:lang w:val="pt-BR"/>
              </w:rPr>
              <w:tab/>
            </w:r>
            <w:r w:rsidRPr="00CB14D0">
              <w:rPr>
                <w:lang w:val="pt-BR"/>
              </w:rPr>
              <w:tab/>
            </w:r>
          </w:p>
          <w:p w14:paraId="626334FD" w14:textId="77777777" w:rsidR="005C7EC7" w:rsidRPr="00CB14D0" w:rsidRDefault="005C7EC7" w:rsidP="00DC6131">
            <w:pPr>
              <w:rPr>
                <w:lang w:val="pt-BR"/>
              </w:rPr>
            </w:pPr>
            <w:r w:rsidRPr="00CB14D0">
              <w:rPr>
                <w:lang w:val="pt-BR"/>
              </w:rPr>
              <w:tab/>
            </w:r>
            <w:r w:rsidRPr="00CB14D0">
              <w:rPr>
                <w:lang w:val="pt-BR"/>
              </w:rPr>
              <w:tab/>
              <w:t>v_NG_NAS_MSG_RequestList := { cs_NG_NAS_Request(tsc_SHT_IntegrityProtected_Ciphered, cs_NG_SERVICE_ACCEPT(v_NG_NAS_MSG_Indication.Pdu.Msg.service_Request.pduSessionStatus)) };</w:t>
            </w:r>
          </w:p>
          <w:p w14:paraId="12F4C5F3" w14:textId="77777777" w:rsidR="005C7EC7" w:rsidRPr="00CB14D0" w:rsidRDefault="005C7EC7" w:rsidP="00DC6131">
            <w:pPr>
              <w:rPr>
                <w:lang w:val="pt-BR"/>
              </w:rPr>
            </w:pPr>
            <w:r w:rsidRPr="00CB14D0">
              <w:rPr>
                <w:lang w:val="pt-BR"/>
              </w:rPr>
              <w:tab/>
            </w:r>
            <w:r w:rsidRPr="00CB14D0">
              <w:rPr>
                <w:lang w:val="pt-BR"/>
              </w:rPr>
              <w:tab/>
              <w:t>v_NoOfExistingDRBs := f_NR5GC_MobileInfo_GetNoOfDRBs();</w:t>
            </w:r>
          </w:p>
          <w:p w14:paraId="535AAE4D" w14:textId="77777777" w:rsidR="005C7EC7" w:rsidRPr="00CB14D0" w:rsidRDefault="005C7EC7" w:rsidP="00DC6131">
            <w:pPr>
              <w:rPr>
                <w:lang w:val="pt-BR"/>
              </w:rPr>
            </w:pPr>
            <w:r w:rsidRPr="00CB14D0">
              <w:rPr>
                <w:lang w:val="pt-BR"/>
              </w:rPr>
              <w:tab/>
            </w:r>
            <w:r w:rsidRPr="00CB14D0">
              <w:rPr>
                <w:lang w:val="pt-BR"/>
              </w:rPr>
              <w:tab/>
              <w:t>v_NoOfExistingSessions := f_NR5GC_MobileInfo_GetNoOfSessions();</w:t>
            </w:r>
          </w:p>
          <w:p w14:paraId="58DDB48F" w14:textId="77777777" w:rsidR="005C7EC7" w:rsidRPr="00CB14D0" w:rsidRDefault="005C7EC7" w:rsidP="00DC6131">
            <w:pPr>
              <w:rPr>
                <w:lang w:val="pt-BR"/>
              </w:rPr>
            </w:pPr>
            <w:r w:rsidRPr="00CB14D0">
              <w:rPr>
                <w:lang w:val="pt-BR"/>
              </w:rPr>
              <w:tab/>
            </w:r>
            <w:r w:rsidRPr="00CB14D0">
              <w:rPr>
                <w:lang w:val="pt-BR"/>
              </w:rPr>
              <w:tab/>
            </w:r>
          </w:p>
          <w:p w14:paraId="4C64C411" w14:textId="77777777" w:rsidR="005C7EC7" w:rsidRPr="00CB14D0" w:rsidRDefault="005C7EC7" w:rsidP="00DC6131">
            <w:pPr>
              <w:rPr>
                <w:lang w:val="pt-BR"/>
              </w:rPr>
            </w:pPr>
            <w:r w:rsidRPr="00CB14D0">
              <w:rPr>
                <w:lang w:val="pt-BR"/>
              </w:rPr>
              <w:tab/>
            </w:r>
            <w:r w:rsidRPr="00CB14D0">
              <w:rPr>
                <w:lang w:val="pt-BR"/>
              </w:rPr>
              <w:tab/>
              <w:t>if ((v_NoOfExistingDRBs == 0) and (v_NoOfExistingSessions == 0)) {        // No DRBs or PDU sessions stored at NR5GC yet</w:t>
            </w:r>
          </w:p>
          <w:p w14:paraId="50C28C27" w14:textId="77777777" w:rsidR="005C7EC7" w:rsidRPr="00CB14D0" w:rsidRDefault="005C7EC7" w:rsidP="00DC6131">
            <w:pPr>
              <w:rPr>
                <w:lang w:val="pt-BR"/>
              </w:rPr>
            </w:pPr>
            <w:r w:rsidRPr="00CB14D0">
              <w:rPr>
                <w:lang w:val="pt-BR"/>
              </w:rPr>
              <w:tab/>
            </w:r>
            <w:r w:rsidRPr="00CB14D0">
              <w:rPr>
                <w:lang w:val="pt-BR"/>
              </w:rPr>
              <w:tab/>
            </w:r>
          </w:p>
          <w:p w14:paraId="5287950D" w14:textId="77777777" w:rsidR="005C7EC7" w:rsidRPr="00CB14D0" w:rsidRDefault="005C7EC7" w:rsidP="00DC6131">
            <w:pPr>
              <w:rPr>
                <w:lang w:val="pt-BR"/>
              </w:rPr>
            </w:pPr>
            <w:r w:rsidRPr="00CB14D0">
              <w:rPr>
                <w:lang w:val="pt-BR"/>
              </w:rPr>
              <w:tab/>
            </w:r>
            <w:r w:rsidRPr="00CB14D0">
              <w:rPr>
                <w:lang w:val="pt-BR"/>
              </w:rPr>
              <w:tab/>
              <w:t xml:space="preserve">  for (i := 0; i &lt; v_NoOfPduSessions; i := i + 1) {</w:t>
            </w:r>
          </w:p>
          <w:p w14:paraId="366DE83E" w14:textId="77777777" w:rsidR="005C7EC7" w:rsidRPr="00CB14D0" w:rsidRDefault="005C7EC7" w:rsidP="00DC6131">
            <w:pPr>
              <w:rPr>
                <w:lang w:val="pt-BR"/>
              </w:rPr>
            </w:pPr>
            <w:r w:rsidRPr="00CB14D0">
              <w:rPr>
                <w:lang w:val="pt-BR"/>
              </w:rPr>
              <w:tab/>
            </w:r>
            <w:r w:rsidRPr="00CB14D0">
              <w:rPr>
                <w:lang w:val="pt-BR"/>
              </w:rPr>
              <w:tab/>
              <w:t xml:space="preserve">    v_FromLTEList[i] := cs_GSM_MobilityInfo(int2oct(p_PduSessionsFromLTE[i].PDU_SessionId, 1), -, p_PduSessionsFromLTE[i].IsIMS); // @sic R5s200564 sic@</w:t>
            </w:r>
          </w:p>
          <w:p w14:paraId="3173682B" w14:textId="77777777" w:rsidR="005C7EC7" w:rsidRPr="00CB14D0" w:rsidRDefault="005C7EC7" w:rsidP="00DC6131">
            <w:pPr>
              <w:rPr>
                <w:lang w:val="pt-BR"/>
              </w:rPr>
            </w:pPr>
            <w:r w:rsidRPr="00CB14D0">
              <w:rPr>
                <w:lang w:val="pt-BR"/>
              </w:rPr>
              <w:tab/>
            </w:r>
            <w:r w:rsidRPr="00CB14D0">
              <w:rPr>
                <w:lang w:val="pt-BR"/>
              </w:rPr>
              <w:tab/>
              <w:t xml:space="preserve">    f_NR5GC_MobileInfo_AddPDUSession(valueof(v_FromLTEList[i]));</w:t>
            </w:r>
          </w:p>
          <w:p w14:paraId="337004B3" w14:textId="77777777" w:rsidR="005C7EC7" w:rsidRPr="00CB14D0" w:rsidRDefault="005C7EC7" w:rsidP="00DC6131">
            <w:pPr>
              <w:rPr>
                <w:lang w:val="pt-BR"/>
              </w:rPr>
            </w:pPr>
            <w:r w:rsidRPr="00CB14D0">
              <w:rPr>
                <w:lang w:val="pt-BR"/>
              </w:rPr>
              <w:tab/>
            </w:r>
            <w:r w:rsidRPr="00CB14D0">
              <w:rPr>
                <w:lang w:val="pt-BR"/>
              </w:rPr>
              <w:tab/>
              <w:t xml:space="preserve">  }</w:t>
            </w:r>
          </w:p>
          <w:p w14:paraId="6B712104" w14:textId="77777777" w:rsidR="005C7EC7" w:rsidRPr="00CB14D0" w:rsidRDefault="005C7EC7" w:rsidP="00DC6131">
            <w:pPr>
              <w:rPr>
                <w:lang w:val="pt-BR"/>
              </w:rPr>
            </w:pPr>
            <w:r w:rsidRPr="00CB14D0">
              <w:rPr>
                <w:lang w:val="pt-BR"/>
              </w:rPr>
              <w:tab/>
            </w:r>
            <w:r w:rsidRPr="00CB14D0">
              <w:rPr>
                <w:lang w:val="pt-BR"/>
              </w:rPr>
              <w:tab/>
              <w:t xml:space="preserve">    </w:t>
            </w:r>
          </w:p>
          <w:p w14:paraId="6E0C760F" w14:textId="77777777" w:rsidR="005C7EC7" w:rsidRPr="00CB14D0" w:rsidRDefault="005C7EC7" w:rsidP="00DC6131">
            <w:pPr>
              <w:rPr>
                <w:lang w:val="pt-BR"/>
              </w:rPr>
            </w:pPr>
            <w:r w:rsidRPr="00CB14D0">
              <w:rPr>
                <w:lang w:val="pt-BR"/>
              </w:rPr>
              <w:tab/>
            </w:r>
            <w:r w:rsidRPr="00CB14D0">
              <w:rPr>
                <w:lang w:val="pt-BR"/>
              </w:rPr>
              <w:tab/>
              <w:t xml:space="preserve">  f_BuildRRCReconfigParamsNewDRBs (v_RadioBearerConfig,</w:t>
            </w:r>
          </w:p>
          <w:p w14:paraId="6F1A14F5" w14:textId="77777777" w:rsidR="005C7EC7" w:rsidRPr="00CB14D0" w:rsidRDefault="005C7EC7" w:rsidP="00DC6131">
            <w:pPr>
              <w:rPr>
                <w:lang w:val="pt-BR"/>
              </w:rPr>
            </w:pPr>
            <w:r w:rsidRPr="00CB14D0">
              <w:rPr>
                <w:lang w:val="pt-BR"/>
              </w:rPr>
              <w:tab/>
            </w:r>
            <w:r w:rsidRPr="00CB14D0">
              <w:rPr>
                <w:lang w:val="pt-BR"/>
              </w:rPr>
              <w:tab/>
              <w:t xml:space="preserve">                                   v_CellGroupConfig,</w:t>
            </w:r>
          </w:p>
          <w:p w14:paraId="56A2F06A" w14:textId="77777777" w:rsidR="005C7EC7" w:rsidRPr="00CB14D0" w:rsidRDefault="005C7EC7" w:rsidP="00DC6131">
            <w:pPr>
              <w:rPr>
                <w:lang w:val="pt-BR"/>
              </w:rPr>
            </w:pPr>
            <w:r w:rsidRPr="00CB14D0">
              <w:rPr>
                <w:lang w:val="pt-BR"/>
              </w:rPr>
              <w:tab/>
            </w:r>
            <w:r w:rsidRPr="00CB14D0">
              <w:rPr>
                <w:lang w:val="pt-BR"/>
              </w:rPr>
              <w:tab/>
              <w:t xml:space="preserve">                                   v_RadioBearerList,</w:t>
            </w:r>
          </w:p>
          <w:p w14:paraId="43EE04A0" w14:textId="77777777" w:rsidR="005C7EC7" w:rsidRPr="00CB14D0" w:rsidRDefault="005C7EC7" w:rsidP="00DC6131">
            <w:pPr>
              <w:rPr>
                <w:lang w:val="pt-BR"/>
              </w:rPr>
            </w:pPr>
            <w:r w:rsidRPr="00CB14D0">
              <w:rPr>
                <w:lang w:val="pt-BR"/>
              </w:rPr>
              <w:tab/>
            </w:r>
            <w:r w:rsidRPr="00CB14D0">
              <w:rPr>
                <w:lang w:val="pt-BR"/>
              </w:rPr>
              <w:tab/>
              <w:t xml:space="preserve">                                   v_SDAP_ConfigurationList,</w:t>
            </w:r>
          </w:p>
          <w:p w14:paraId="1D343A1B" w14:textId="77777777" w:rsidR="005C7EC7" w:rsidRPr="00CB14D0" w:rsidRDefault="005C7EC7" w:rsidP="00DC6131">
            <w:pPr>
              <w:rPr>
                <w:lang w:val="pt-BR"/>
              </w:rPr>
            </w:pPr>
            <w:r w:rsidRPr="00CB14D0">
              <w:rPr>
                <w:lang w:val="pt-BR"/>
              </w:rPr>
              <w:tab/>
            </w:r>
            <w:r w:rsidRPr="00CB14D0">
              <w:rPr>
                <w:lang w:val="pt-BR"/>
              </w:rPr>
              <w:tab/>
              <w:t xml:space="preserve">                                   p_CellId,</w:t>
            </w:r>
          </w:p>
          <w:p w14:paraId="77A5D853" w14:textId="77777777" w:rsidR="005C7EC7" w:rsidRPr="00CB14D0" w:rsidRDefault="005C7EC7" w:rsidP="00DC6131">
            <w:pPr>
              <w:rPr>
                <w:lang w:val="pt-BR"/>
              </w:rPr>
            </w:pPr>
            <w:r w:rsidRPr="00CB14D0">
              <w:rPr>
                <w:lang w:val="pt-BR"/>
              </w:rPr>
              <w:tab/>
            </w:r>
            <w:r w:rsidRPr="00CB14D0">
              <w:rPr>
                <w:lang w:val="pt-BR"/>
              </w:rPr>
              <w:tab/>
              <w:t xml:space="preserve">                                   valueof(v_FromLTEList),</w:t>
            </w:r>
          </w:p>
          <w:p w14:paraId="3068E309" w14:textId="77777777" w:rsidR="005C7EC7" w:rsidRPr="00CB14D0" w:rsidRDefault="005C7EC7" w:rsidP="00DC6131">
            <w:pPr>
              <w:rPr>
                <w:lang w:val="pt-BR"/>
              </w:rPr>
            </w:pPr>
            <w:r w:rsidRPr="00CB14D0">
              <w:rPr>
                <w:lang w:val="pt-BR"/>
              </w:rPr>
              <w:tab/>
            </w:r>
            <w:r w:rsidRPr="00CB14D0">
              <w:rPr>
                <w:lang w:val="pt-BR"/>
              </w:rPr>
              <w:tab/>
              <w:t xml:space="preserve">                                   SRB1);</w:t>
            </w:r>
          </w:p>
          <w:p w14:paraId="42DAA5EA" w14:textId="77777777" w:rsidR="005C7EC7" w:rsidRPr="00CB14D0" w:rsidRDefault="005C7EC7" w:rsidP="00DC6131">
            <w:pPr>
              <w:rPr>
                <w:lang w:val="pt-BR"/>
              </w:rPr>
            </w:pPr>
            <w:r w:rsidRPr="00CB14D0">
              <w:rPr>
                <w:lang w:val="pt-BR"/>
              </w:rPr>
              <w:tab/>
            </w:r>
            <w:r w:rsidRPr="00CB14D0">
              <w:rPr>
                <w:lang w:val="pt-BR"/>
              </w:rPr>
              <w:tab/>
              <w:t xml:space="preserve">                                </w:t>
            </w:r>
          </w:p>
          <w:p w14:paraId="591BCD16" w14:textId="77777777" w:rsidR="005C7EC7" w:rsidRPr="00CB14D0" w:rsidRDefault="005C7EC7" w:rsidP="00DC6131">
            <w:pPr>
              <w:rPr>
                <w:lang w:val="pt-BR"/>
              </w:rPr>
            </w:pPr>
            <w:r w:rsidRPr="00CB14D0">
              <w:rPr>
                <w:lang w:val="pt-BR"/>
              </w:rPr>
              <w:tab/>
            </w:r>
            <w:r w:rsidRPr="00CB14D0">
              <w:rPr>
                <w:lang w:val="pt-BR"/>
              </w:rPr>
              <w:tab/>
              <w:t xml:space="preserve">  f_ReconfigureDRBs (p_CellId, v_NG_NAS_MSG_RequestList, v_RadioBearerConfig, v_CellGroupConfig, valueof(v_RadioBearerList));</w:t>
            </w:r>
          </w:p>
          <w:p w14:paraId="1A979EFC" w14:textId="77777777" w:rsidR="005C7EC7" w:rsidRPr="00CB14D0" w:rsidRDefault="005C7EC7" w:rsidP="00DC6131">
            <w:pPr>
              <w:rPr>
                <w:lang w:val="pt-BR"/>
              </w:rPr>
            </w:pPr>
            <w:r w:rsidRPr="00CB14D0">
              <w:rPr>
                <w:lang w:val="pt-BR"/>
              </w:rPr>
              <w:tab/>
            </w:r>
            <w:r w:rsidRPr="00CB14D0">
              <w:rPr>
                <w:lang w:val="pt-BR"/>
              </w:rPr>
              <w:tab/>
            </w:r>
          </w:p>
          <w:p w14:paraId="45BAE2CB" w14:textId="77777777" w:rsidR="005C7EC7" w:rsidRPr="00CB14D0" w:rsidRDefault="005C7EC7" w:rsidP="00DC6131">
            <w:pPr>
              <w:rPr>
                <w:lang w:val="pt-BR"/>
              </w:rPr>
            </w:pPr>
            <w:r w:rsidRPr="00CB14D0">
              <w:rPr>
                <w:lang w:val="pt-BR"/>
              </w:rPr>
              <w:tab/>
            </w:r>
            <w:r w:rsidRPr="00CB14D0">
              <w:rPr>
                <w:lang w:val="pt-BR"/>
              </w:rPr>
              <w:tab/>
              <w:t>}</w:t>
            </w:r>
          </w:p>
          <w:p w14:paraId="2D9B56E5" w14:textId="77777777" w:rsidR="005C7EC7" w:rsidRPr="00CB14D0" w:rsidRDefault="005C7EC7" w:rsidP="00DC6131">
            <w:pPr>
              <w:rPr>
                <w:lang w:val="pt-BR"/>
              </w:rPr>
            </w:pPr>
            <w:r w:rsidRPr="00CB14D0">
              <w:rPr>
                <w:lang w:val="pt-BR"/>
              </w:rPr>
              <w:tab/>
            </w:r>
            <w:r w:rsidRPr="00CB14D0">
              <w:rPr>
                <w:lang w:val="pt-BR"/>
              </w:rPr>
              <w:tab/>
              <w:t>else if ((v_NoOfExistingDRBs == v_NoOfPduSessions) and (v_NoOfExistingSessions == v_NoOfPduSessions)) {     // DRBs and PDU sessions exist at NR5GC already</w:t>
            </w:r>
          </w:p>
          <w:p w14:paraId="3B615E2B" w14:textId="77777777" w:rsidR="005C7EC7" w:rsidRPr="00CB14D0" w:rsidRDefault="005C7EC7" w:rsidP="00DC6131">
            <w:pPr>
              <w:rPr>
                <w:lang w:val="pt-BR"/>
              </w:rPr>
            </w:pPr>
            <w:r w:rsidRPr="00CB14D0">
              <w:rPr>
                <w:lang w:val="pt-BR"/>
              </w:rPr>
              <w:tab/>
            </w:r>
            <w:r w:rsidRPr="00CB14D0">
              <w:rPr>
                <w:lang w:val="pt-BR"/>
              </w:rPr>
              <w:tab/>
              <w:t xml:space="preserve">  f_NR_RRCReconfigExistingDRBs(p_CellId, v_NG_NAS_MSG_RequestList);</w:t>
            </w:r>
          </w:p>
          <w:p w14:paraId="21665C55" w14:textId="77777777" w:rsidR="005C7EC7" w:rsidRPr="00CB14D0" w:rsidRDefault="005C7EC7" w:rsidP="00DC6131">
            <w:pPr>
              <w:rPr>
                <w:lang w:val="pt-BR"/>
              </w:rPr>
            </w:pPr>
            <w:r w:rsidRPr="00CB14D0">
              <w:rPr>
                <w:lang w:val="pt-BR"/>
              </w:rPr>
              <w:tab/>
            </w:r>
            <w:r w:rsidRPr="00CB14D0">
              <w:rPr>
                <w:lang w:val="pt-BR"/>
              </w:rPr>
              <w:tab/>
              <w:t>}</w:t>
            </w:r>
          </w:p>
          <w:p w14:paraId="6EF0F202" w14:textId="77777777" w:rsidR="005C7EC7" w:rsidRPr="00CB14D0" w:rsidRDefault="005C7EC7" w:rsidP="00DC6131">
            <w:pPr>
              <w:rPr>
                <w:lang w:val="pt-BR"/>
              </w:rPr>
            </w:pPr>
            <w:r w:rsidRPr="00CB14D0">
              <w:rPr>
                <w:lang w:val="pt-BR"/>
              </w:rPr>
              <w:tab/>
            </w:r>
            <w:r w:rsidRPr="00CB14D0">
              <w:rPr>
                <w:lang w:val="pt-BR"/>
              </w:rPr>
              <w:tab/>
              <w:t>else {</w:t>
            </w:r>
          </w:p>
          <w:p w14:paraId="2C811B5B" w14:textId="77777777" w:rsidR="005C7EC7" w:rsidRPr="00CB14D0" w:rsidRDefault="005C7EC7" w:rsidP="00DC6131">
            <w:pPr>
              <w:rPr>
                <w:lang w:val="pt-BR"/>
              </w:rPr>
            </w:pPr>
            <w:r w:rsidRPr="00CB14D0">
              <w:rPr>
                <w:lang w:val="pt-BR"/>
              </w:rPr>
              <w:tab/>
            </w:r>
            <w:r w:rsidRPr="00CB14D0">
              <w:rPr>
                <w:lang w:val="pt-BR"/>
              </w:rPr>
              <w:tab/>
              <w:t xml:space="preserve">  FatalError(__FILE__, __LINE__, "Not supported (yet): number of existing shall be either 0 or equal to the number of PDU sessions comming from S1");</w:t>
            </w:r>
          </w:p>
          <w:p w14:paraId="700349CC" w14:textId="77777777" w:rsidR="005C7EC7" w:rsidRPr="00CB14D0" w:rsidRDefault="005C7EC7" w:rsidP="00DC6131">
            <w:pPr>
              <w:rPr>
                <w:lang w:val="pt-BR"/>
              </w:rPr>
            </w:pPr>
            <w:r w:rsidRPr="00CB14D0">
              <w:rPr>
                <w:lang w:val="pt-BR"/>
              </w:rPr>
              <w:lastRenderedPageBreak/>
              <w:tab/>
            </w:r>
            <w:r w:rsidRPr="00CB14D0">
              <w:rPr>
                <w:lang w:val="pt-BR"/>
              </w:rPr>
              <w:tab/>
              <w:t>}</w:t>
            </w:r>
          </w:p>
          <w:p w14:paraId="49330BD9" w14:textId="77777777" w:rsidR="005C7EC7" w:rsidRPr="00CB14D0" w:rsidRDefault="005C7EC7" w:rsidP="00DC6131">
            <w:pPr>
              <w:rPr>
                <w:lang w:val="pt-BR"/>
              </w:rPr>
            </w:pPr>
            <w:r w:rsidRPr="00CB14D0">
              <w:rPr>
                <w:lang w:val="pt-BR"/>
              </w:rPr>
              <w:tab/>
            </w:r>
            <w:r w:rsidRPr="00CB14D0">
              <w:rPr>
                <w:lang w:val="pt-BR"/>
              </w:rPr>
              <w:tab/>
            </w:r>
          </w:p>
          <w:p w14:paraId="465A5DAC" w14:textId="77777777" w:rsidR="005C7EC7" w:rsidRPr="00CB14D0" w:rsidRDefault="005C7EC7" w:rsidP="00DC6131">
            <w:pPr>
              <w:rPr>
                <w:lang w:val="pt-BR"/>
              </w:rPr>
            </w:pPr>
            <w:r w:rsidRPr="00CB14D0">
              <w:rPr>
                <w:lang w:val="pt-BR"/>
              </w:rPr>
              <w:tab/>
            </w:r>
            <w:r w:rsidRPr="00CB14D0">
              <w:rPr>
                <w:lang w:val="pt-BR"/>
              </w:rPr>
              <w:tab/>
              <w:t>// **** Procedure for UE-requested PDU session modification according to 38.508 Table 4.9.14.2.2-1 ****</w:t>
            </w:r>
          </w:p>
          <w:p w14:paraId="13C86129" w14:textId="77777777" w:rsidR="005C7EC7" w:rsidRPr="00CB14D0" w:rsidRDefault="005C7EC7" w:rsidP="00DC6131">
            <w:pPr>
              <w:rPr>
                <w:lang w:val="pt-BR"/>
              </w:rPr>
            </w:pPr>
            <w:r w:rsidRPr="00CB14D0">
              <w:rPr>
                <w:lang w:val="pt-BR"/>
              </w:rPr>
              <w:tab/>
            </w:r>
            <w:r w:rsidRPr="00CB14D0">
              <w:rPr>
                <w:lang w:val="pt-BR"/>
              </w:rPr>
              <w:tab/>
              <w:t>while (K &lt; N) {</w:t>
            </w:r>
          </w:p>
          <w:p w14:paraId="094414ED" w14:textId="77777777" w:rsidR="005C7EC7" w:rsidRPr="00CB14D0" w:rsidRDefault="005C7EC7" w:rsidP="00DC6131">
            <w:pPr>
              <w:rPr>
                <w:lang w:val="pt-BR"/>
              </w:rPr>
            </w:pPr>
            <w:r w:rsidRPr="00CB14D0">
              <w:rPr>
                <w:lang w:val="pt-BR"/>
              </w:rPr>
              <w:tab/>
            </w:r>
            <w:r w:rsidRPr="00CB14D0">
              <w:rPr>
                <w:lang w:val="pt-BR"/>
              </w:rPr>
              <w:tab/>
              <w:t xml:space="preserve">  SRB.receive(car_NR_SRB_NasPdu_IND(p_CellId, tsc_NR_RbId_SRB2, cr_NG_NAS_IndWithPiggybacking(tsc_SHT_IntegrityProtected_Ciphered))) -&gt; value v_ReceivedAsp;</w:t>
            </w:r>
          </w:p>
          <w:p w14:paraId="13E36FF6" w14:textId="77777777" w:rsidR="005C7EC7" w:rsidRPr="00CB14D0" w:rsidRDefault="005C7EC7" w:rsidP="00DC6131">
            <w:pPr>
              <w:rPr>
                <w:lang w:val="pt-BR"/>
              </w:rPr>
            </w:pPr>
            <w:r w:rsidRPr="00CB14D0">
              <w:rPr>
                <w:lang w:val="pt-BR"/>
              </w:rPr>
              <w:tab/>
            </w:r>
            <w:r w:rsidRPr="00CB14D0">
              <w:rPr>
                <w:lang w:val="pt-BR"/>
              </w:rPr>
              <w:tab/>
              <w:t xml:space="preserve">  v_NG_NAS_UL_Pdu := v_ReceivedAsp.Signalling.Nas[0].Pdu;</w:t>
            </w:r>
          </w:p>
          <w:p w14:paraId="174AFC1F" w14:textId="77777777" w:rsidR="005C7EC7" w:rsidRPr="00CB14D0" w:rsidRDefault="005C7EC7" w:rsidP="00DC6131">
            <w:pPr>
              <w:rPr>
                <w:lang w:val="pt-BR"/>
              </w:rPr>
            </w:pPr>
            <w:r w:rsidRPr="00CB14D0">
              <w:rPr>
                <w:lang w:val="pt-BR"/>
              </w:rPr>
              <w:tab/>
            </w:r>
            <w:r w:rsidRPr="00CB14D0">
              <w:rPr>
                <w:lang w:val="pt-BR"/>
              </w:rPr>
              <w:tab/>
              <w:t xml:space="preserve">  v_GSMMsg := v_NG_NAS_UL_Pdu.PiggybackedPduList[0].Msg;</w:t>
            </w:r>
          </w:p>
          <w:p w14:paraId="32B6FD3D" w14:textId="77777777" w:rsidR="005C7EC7" w:rsidRPr="00CB14D0" w:rsidRDefault="005C7EC7" w:rsidP="00DC6131">
            <w:pPr>
              <w:rPr>
                <w:lang w:val="pt-BR"/>
              </w:rPr>
            </w:pPr>
            <w:r w:rsidRPr="00CB14D0">
              <w:rPr>
                <w:lang w:val="pt-BR"/>
              </w:rPr>
              <w:tab/>
            </w:r>
            <w:r w:rsidRPr="00CB14D0">
              <w:rPr>
                <w:lang w:val="pt-BR"/>
              </w:rPr>
              <w:tab/>
            </w:r>
          </w:p>
          <w:p w14:paraId="311DEE0B" w14:textId="77777777" w:rsidR="005C7EC7" w:rsidRPr="00CB14D0" w:rsidRDefault="005C7EC7" w:rsidP="00DC6131">
            <w:pPr>
              <w:rPr>
                <w:lang w:val="pt-BR"/>
              </w:rPr>
            </w:pPr>
            <w:r w:rsidRPr="00CB14D0">
              <w:rPr>
                <w:lang w:val="pt-BR"/>
              </w:rPr>
              <w:tab/>
            </w:r>
            <w:r w:rsidRPr="00CB14D0">
              <w:rPr>
                <w:lang w:val="pt-BR"/>
              </w:rPr>
              <w:tab/>
              <w:t xml:space="preserve">  if (ischosen(v_GSMMsg.pdu_Session_Modification_Request)) {</w:t>
            </w:r>
          </w:p>
          <w:p w14:paraId="6441F083" w14:textId="77777777" w:rsidR="005C7EC7" w:rsidRPr="00CB14D0" w:rsidRDefault="005C7EC7" w:rsidP="00DC6131">
            <w:pPr>
              <w:rPr>
                <w:lang w:val="pt-BR"/>
              </w:rPr>
            </w:pPr>
            <w:r w:rsidRPr="00CB14D0">
              <w:rPr>
                <w:lang w:val="pt-BR"/>
              </w:rPr>
              <w:tab/>
            </w:r>
            <w:r w:rsidRPr="00CB14D0">
              <w:rPr>
                <w:lang w:val="pt-BR"/>
              </w:rPr>
              <w:tab/>
              <w:t xml:space="preserve">    v_PduSessionModificationRequestList[L] := v_NG_NAS_UL_Pdu;</w:t>
            </w:r>
          </w:p>
          <w:p w14:paraId="50B4CD98" w14:textId="77777777" w:rsidR="005C7EC7" w:rsidRPr="00CB14D0" w:rsidRDefault="005C7EC7" w:rsidP="00DC6131">
            <w:pPr>
              <w:rPr>
                <w:lang w:val="pt-BR"/>
              </w:rPr>
            </w:pPr>
            <w:r w:rsidRPr="00CB14D0">
              <w:rPr>
                <w:lang w:val="pt-BR"/>
              </w:rPr>
              <w:tab/>
            </w:r>
            <w:r w:rsidRPr="00CB14D0">
              <w:rPr>
                <w:lang w:val="pt-BR"/>
              </w:rPr>
              <w:tab/>
              <w:t xml:space="preserve">    L := L + 1;</w:t>
            </w:r>
          </w:p>
          <w:p w14:paraId="434031A9" w14:textId="77777777" w:rsidR="005C7EC7" w:rsidRPr="00CB14D0" w:rsidRDefault="005C7EC7" w:rsidP="00DC6131">
            <w:pPr>
              <w:rPr>
                <w:lang w:val="pt-BR"/>
              </w:rPr>
            </w:pPr>
            <w:r w:rsidRPr="00CB14D0">
              <w:rPr>
                <w:lang w:val="pt-BR"/>
              </w:rPr>
              <w:tab/>
            </w:r>
            <w:r w:rsidRPr="00CB14D0">
              <w:rPr>
                <w:lang w:val="pt-BR"/>
              </w:rPr>
              <w:tab/>
              <w:t xml:space="preserve">    if (L &gt; N) { // @sic R5-204330 sic@</w:t>
            </w:r>
          </w:p>
          <w:p w14:paraId="10BDFA63" w14:textId="77777777" w:rsidR="005C7EC7" w:rsidRPr="00CB14D0" w:rsidRDefault="005C7EC7" w:rsidP="00DC6131">
            <w:pPr>
              <w:rPr>
                <w:lang w:val="pt-BR"/>
              </w:rPr>
            </w:pPr>
            <w:r w:rsidRPr="00CB14D0">
              <w:rPr>
                <w:lang w:val="pt-BR"/>
              </w:rPr>
              <w:tab/>
            </w:r>
            <w:r w:rsidRPr="00CB14D0">
              <w:rPr>
                <w:lang w:val="pt-BR"/>
              </w:rPr>
              <w:tab/>
              <w:t xml:space="preserve">      f_NR_SetVerdictFailOrInconc(__FILE__, __LINE__, "L &gt; N");</w:t>
            </w:r>
          </w:p>
          <w:p w14:paraId="633B6135" w14:textId="77777777" w:rsidR="005C7EC7" w:rsidRPr="00CB14D0" w:rsidRDefault="005C7EC7" w:rsidP="00DC6131">
            <w:pPr>
              <w:rPr>
                <w:lang w:val="pt-BR"/>
              </w:rPr>
            </w:pPr>
            <w:r w:rsidRPr="00CB14D0">
              <w:rPr>
                <w:lang w:val="pt-BR"/>
              </w:rPr>
              <w:tab/>
            </w:r>
            <w:r w:rsidRPr="00CB14D0">
              <w:rPr>
                <w:lang w:val="pt-BR"/>
              </w:rPr>
              <w:tab/>
              <w:t xml:space="preserve">    }</w:t>
            </w:r>
          </w:p>
          <w:p w14:paraId="780D25C3" w14:textId="77777777" w:rsidR="005C7EC7" w:rsidRPr="00CB14D0" w:rsidRDefault="005C7EC7" w:rsidP="00DC6131">
            <w:pPr>
              <w:rPr>
                <w:lang w:val="pt-BR"/>
              </w:rPr>
            </w:pPr>
            <w:r w:rsidRPr="00CB14D0">
              <w:rPr>
                <w:lang w:val="pt-BR"/>
              </w:rPr>
              <w:tab/>
            </w:r>
            <w:r w:rsidRPr="00CB14D0">
              <w:rPr>
                <w:lang w:val="pt-BR"/>
              </w:rPr>
              <w:tab/>
              <w:t xml:space="preserve">  }</w:t>
            </w:r>
          </w:p>
          <w:p w14:paraId="2B6E9F2E" w14:textId="77777777" w:rsidR="005C7EC7" w:rsidRPr="00CB14D0" w:rsidRDefault="005C7EC7" w:rsidP="00DC6131">
            <w:pPr>
              <w:rPr>
                <w:lang w:val="pt-BR"/>
              </w:rPr>
            </w:pPr>
            <w:r w:rsidRPr="00CB14D0">
              <w:rPr>
                <w:lang w:val="pt-BR"/>
              </w:rPr>
              <w:tab/>
            </w:r>
            <w:r w:rsidRPr="00CB14D0">
              <w:rPr>
                <w:lang w:val="pt-BR"/>
              </w:rPr>
              <w:tab/>
              <w:t xml:space="preserve">  else if (v_WaitForComplete and ischosen(v_GSMMsg.pdu_Session_Modification_Complete)) {</w:t>
            </w:r>
          </w:p>
          <w:p w14:paraId="4DDD6C92" w14:textId="77777777" w:rsidR="005C7EC7" w:rsidRPr="00CB14D0" w:rsidRDefault="005C7EC7" w:rsidP="00DC6131">
            <w:pPr>
              <w:rPr>
                <w:lang w:val="pt-BR"/>
              </w:rPr>
            </w:pPr>
            <w:r w:rsidRPr="00CB14D0">
              <w:rPr>
                <w:lang w:val="pt-BR"/>
              </w:rPr>
              <w:tab/>
            </w:r>
            <w:r w:rsidRPr="00CB14D0">
              <w:rPr>
                <w:lang w:val="pt-BR"/>
              </w:rPr>
              <w:tab/>
              <w:t xml:space="preserve">    if (not f_Check_NG_PDUSessionModificationComplete(v_NG_NAS_UL_Pdu, v_GSM_MobilityInfo.SessionId, v_GSM_MobilityInfo.PTI)) {</w:t>
            </w:r>
          </w:p>
          <w:p w14:paraId="429AF41B" w14:textId="77777777" w:rsidR="005C7EC7" w:rsidRPr="00CB14D0" w:rsidRDefault="005C7EC7" w:rsidP="00DC6131">
            <w:pPr>
              <w:rPr>
                <w:lang w:val="pt-BR"/>
              </w:rPr>
            </w:pPr>
            <w:r w:rsidRPr="00CB14D0">
              <w:rPr>
                <w:lang w:val="pt-BR"/>
              </w:rPr>
              <w:tab/>
            </w:r>
            <w:r w:rsidRPr="00CB14D0">
              <w:rPr>
                <w:lang w:val="pt-BR"/>
              </w:rPr>
              <w:tab/>
              <w:t xml:space="preserve">      f_NR_SetVerdictFailOrInconc(__FILE__, __LINE__, "Invalid PDU SESSION MODIFICATION COMPLETE");</w:t>
            </w:r>
          </w:p>
          <w:p w14:paraId="4D938C32" w14:textId="77777777" w:rsidR="005C7EC7" w:rsidRPr="00CB14D0" w:rsidRDefault="005C7EC7" w:rsidP="00DC6131">
            <w:pPr>
              <w:rPr>
                <w:lang w:val="pt-BR"/>
              </w:rPr>
            </w:pPr>
            <w:r w:rsidRPr="00CB14D0">
              <w:rPr>
                <w:lang w:val="pt-BR"/>
              </w:rPr>
              <w:tab/>
            </w:r>
            <w:r w:rsidRPr="00CB14D0">
              <w:rPr>
                <w:lang w:val="pt-BR"/>
              </w:rPr>
              <w:tab/>
              <w:t xml:space="preserve">    }</w:t>
            </w:r>
          </w:p>
          <w:p w14:paraId="30763295" w14:textId="77777777" w:rsidR="005C7EC7" w:rsidRPr="00CB14D0" w:rsidRDefault="005C7EC7" w:rsidP="00DC6131">
            <w:pPr>
              <w:rPr>
                <w:lang w:val="pt-BR"/>
              </w:rPr>
            </w:pPr>
            <w:r w:rsidRPr="00CB14D0">
              <w:rPr>
                <w:lang w:val="pt-BR"/>
              </w:rPr>
              <w:tab/>
            </w:r>
            <w:r w:rsidRPr="00CB14D0">
              <w:rPr>
                <w:lang w:val="pt-BR"/>
              </w:rPr>
              <w:tab/>
              <w:t xml:space="preserve">    v_WaitForComplete := false;</w:t>
            </w:r>
          </w:p>
          <w:p w14:paraId="417F3E7E" w14:textId="77777777" w:rsidR="005C7EC7" w:rsidRPr="00CB14D0" w:rsidRDefault="005C7EC7" w:rsidP="00DC6131">
            <w:pPr>
              <w:rPr>
                <w:lang w:val="pt-BR"/>
              </w:rPr>
            </w:pPr>
            <w:r w:rsidRPr="00CB14D0">
              <w:rPr>
                <w:lang w:val="pt-BR"/>
              </w:rPr>
              <w:tab/>
            </w:r>
            <w:r w:rsidRPr="00CB14D0">
              <w:rPr>
                <w:lang w:val="pt-BR"/>
              </w:rPr>
              <w:tab/>
              <w:t xml:space="preserve">    K := K + 1;</w:t>
            </w:r>
          </w:p>
          <w:p w14:paraId="498D42BC" w14:textId="77777777" w:rsidR="005C7EC7" w:rsidRPr="00CB14D0" w:rsidRDefault="005C7EC7" w:rsidP="00DC6131">
            <w:pPr>
              <w:rPr>
                <w:lang w:val="pt-BR"/>
              </w:rPr>
            </w:pPr>
            <w:r w:rsidRPr="00CB14D0">
              <w:rPr>
                <w:lang w:val="pt-BR"/>
              </w:rPr>
              <w:tab/>
            </w:r>
            <w:r w:rsidRPr="00CB14D0">
              <w:rPr>
                <w:lang w:val="pt-BR"/>
              </w:rPr>
              <w:tab/>
              <w:t xml:space="preserve">  }</w:t>
            </w:r>
          </w:p>
          <w:p w14:paraId="4B4613C4" w14:textId="77777777" w:rsidR="005C7EC7" w:rsidRPr="00CB14D0" w:rsidRDefault="005C7EC7" w:rsidP="00DC6131">
            <w:pPr>
              <w:rPr>
                <w:lang w:val="pt-BR"/>
              </w:rPr>
            </w:pPr>
            <w:r w:rsidRPr="00CB14D0">
              <w:rPr>
                <w:lang w:val="pt-BR"/>
              </w:rPr>
              <w:tab/>
            </w:r>
            <w:r w:rsidRPr="00CB14D0">
              <w:rPr>
                <w:lang w:val="pt-BR"/>
              </w:rPr>
              <w:tab/>
              <w:t xml:space="preserve">  else {</w:t>
            </w:r>
          </w:p>
          <w:p w14:paraId="5A712E81" w14:textId="77777777" w:rsidR="005C7EC7" w:rsidRPr="00CB14D0" w:rsidRDefault="005C7EC7" w:rsidP="00DC6131">
            <w:pPr>
              <w:rPr>
                <w:lang w:val="pt-BR"/>
              </w:rPr>
            </w:pPr>
            <w:r w:rsidRPr="00CB14D0">
              <w:rPr>
                <w:lang w:val="pt-BR"/>
              </w:rPr>
              <w:tab/>
            </w:r>
            <w:r w:rsidRPr="00CB14D0">
              <w:rPr>
                <w:lang w:val="pt-BR"/>
              </w:rPr>
              <w:tab/>
              <w:t xml:space="preserve">    f_NR_SetVerdictFailOrInconc(__FILE__, __LINE__, "Unexpected NAS PDU");</w:t>
            </w:r>
          </w:p>
          <w:p w14:paraId="4311DEB5" w14:textId="77777777" w:rsidR="005C7EC7" w:rsidRPr="00CB14D0" w:rsidRDefault="005C7EC7" w:rsidP="00DC6131">
            <w:pPr>
              <w:rPr>
                <w:lang w:val="pt-BR"/>
              </w:rPr>
            </w:pPr>
            <w:r w:rsidRPr="00CB14D0">
              <w:rPr>
                <w:lang w:val="pt-BR"/>
              </w:rPr>
              <w:tab/>
            </w:r>
            <w:r w:rsidRPr="00CB14D0">
              <w:rPr>
                <w:lang w:val="pt-BR"/>
              </w:rPr>
              <w:tab/>
              <w:t xml:space="preserve">  }</w:t>
            </w:r>
          </w:p>
          <w:p w14:paraId="1F99A969" w14:textId="77777777" w:rsidR="005C7EC7" w:rsidRPr="00CB14D0" w:rsidRDefault="005C7EC7" w:rsidP="00DC6131">
            <w:pPr>
              <w:rPr>
                <w:lang w:val="pt-BR"/>
              </w:rPr>
            </w:pPr>
            <w:r w:rsidRPr="00CB14D0">
              <w:rPr>
                <w:lang w:val="pt-BR"/>
              </w:rPr>
              <w:tab/>
            </w:r>
            <w:r w:rsidRPr="00CB14D0">
              <w:rPr>
                <w:lang w:val="pt-BR"/>
              </w:rPr>
              <w:tab/>
            </w:r>
          </w:p>
          <w:p w14:paraId="6504EAF2" w14:textId="77777777" w:rsidR="005C7EC7" w:rsidRPr="00CB14D0" w:rsidRDefault="005C7EC7" w:rsidP="00DC6131">
            <w:pPr>
              <w:rPr>
                <w:lang w:val="pt-BR"/>
              </w:rPr>
            </w:pPr>
            <w:r w:rsidRPr="00CB14D0">
              <w:rPr>
                <w:lang w:val="pt-BR"/>
              </w:rPr>
              <w:tab/>
            </w:r>
            <w:r w:rsidRPr="00CB14D0">
              <w:rPr>
                <w:lang w:val="pt-BR"/>
              </w:rPr>
              <w:tab/>
              <w:t xml:space="preserve">  if (not v_WaitForComplete and (K &lt; L)) {   // =&gt; process the next PDU SESSION MODIFICATION REQUEST</w:t>
            </w:r>
          </w:p>
          <w:p w14:paraId="08B642E6" w14:textId="77777777" w:rsidR="005C7EC7" w:rsidRPr="00CB14D0" w:rsidRDefault="005C7EC7" w:rsidP="00DC6131">
            <w:pPr>
              <w:rPr>
                <w:lang w:val="pt-BR"/>
              </w:rPr>
            </w:pPr>
            <w:r w:rsidRPr="00CB14D0">
              <w:rPr>
                <w:lang w:val="pt-BR"/>
              </w:rPr>
              <w:tab/>
            </w:r>
            <w:r w:rsidRPr="00CB14D0">
              <w:rPr>
                <w:lang w:val="pt-BR"/>
              </w:rPr>
              <w:tab/>
              <w:t xml:space="preserve">    v_NG_NAS_UL_Pdu := v_PduSessionModificationRequestList[K];</w:t>
            </w:r>
          </w:p>
          <w:p w14:paraId="53312421" w14:textId="77777777" w:rsidR="005C7EC7" w:rsidRPr="00CB14D0" w:rsidRDefault="005C7EC7" w:rsidP="00DC6131">
            <w:pPr>
              <w:rPr>
                <w:lang w:val="pt-BR"/>
              </w:rPr>
            </w:pPr>
            <w:r w:rsidRPr="00CB14D0">
              <w:rPr>
                <w:lang w:val="pt-BR"/>
              </w:rPr>
              <w:tab/>
            </w:r>
            <w:r w:rsidRPr="00CB14D0">
              <w:rPr>
                <w:lang w:val="pt-BR"/>
              </w:rPr>
              <w:tab/>
            </w:r>
          </w:p>
          <w:p w14:paraId="1F43F722" w14:textId="77777777" w:rsidR="005C7EC7" w:rsidRPr="00CB14D0" w:rsidRDefault="005C7EC7" w:rsidP="00DC6131">
            <w:pPr>
              <w:rPr>
                <w:lang w:val="pt-BR"/>
              </w:rPr>
            </w:pPr>
            <w:r w:rsidRPr="00CB14D0">
              <w:rPr>
                <w:lang w:val="pt-BR"/>
              </w:rPr>
              <w:tab/>
            </w:r>
            <w:r w:rsidRPr="00CB14D0">
              <w:rPr>
                <w:lang w:val="pt-BR"/>
              </w:rPr>
              <w:tab/>
              <w:t xml:space="preserve">    if (not f_Check_NG_PDUSessionModificationReq(v_GSM_MobilityInfo, valueof(v_FromLTEList), v_NG_NAS_UL_Pdu, -, -, v_NG_UE_SM_Cap, -, -, -, v_IntegrityProtMaxDataRate, -, -, -, -, -, cr_NG_Request_Type('101'B))) {     // v_GSM_MobilityInfo is out parameter of f_Check_NG_PDUSessionModificationReq</w:t>
            </w:r>
          </w:p>
          <w:p w14:paraId="0D6C9178" w14:textId="77777777" w:rsidR="005C7EC7" w:rsidRPr="00CB14D0" w:rsidRDefault="005C7EC7" w:rsidP="00DC6131">
            <w:pPr>
              <w:rPr>
                <w:lang w:val="pt-BR"/>
              </w:rPr>
            </w:pPr>
            <w:r w:rsidRPr="00CB14D0">
              <w:rPr>
                <w:lang w:val="pt-BR"/>
              </w:rPr>
              <w:tab/>
            </w:r>
            <w:r w:rsidRPr="00CB14D0">
              <w:rPr>
                <w:lang w:val="pt-BR"/>
              </w:rPr>
              <w:tab/>
              <w:t xml:space="preserve">      f_NR_SetVerdictFailOrInconc(__FILE__, __LINE__, "Invalid PDU SESSION MODIFICATION </w:t>
            </w:r>
            <w:r w:rsidRPr="00CB14D0">
              <w:rPr>
                <w:lang w:val="pt-BR"/>
              </w:rPr>
              <w:lastRenderedPageBreak/>
              <w:t>REQUEST");</w:t>
            </w:r>
          </w:p>
          <w:p w14:paraId="19157253" w14:textId="77777777" w:rsidR="005C7EC7" w:rsidRPr="00CB14D0" w:rsidRDefault="005C7EC7" w:rsidP="00DC6131">
            <w:pPr>
              <w:rPr>
                <w:lang w:val="pt-BR"/>
              </w:rPr>
            </w:pPr>
            <w:r w:rsidRPr="00CB14D0">
              <w:rPr>
                <w:lang w:val="pt-BR"/>
              </w:rPr>
              <w:tab/>
            </w:r>
            <w:r w:rsidRPr="00CB14D0">
              <w:rPr>
                <w:lang w:val="pt-BR"/>
              </w:rPr>
              <w:tab/>
              <w:t xml:space="preserve">    }</w:t>
            </w:r>
          </w:p>
          <w:p w14:paraId="66CFA9CD" w14:textId="77777777" w:rsidR="005C7EC7" w:rsidRPr="00CB14D0" w:rsidRDefault="005C7EC7" w:rsidP="00DC6131">
            <w:pPr>
              <w:rPr>
                <w:lang w:val="pt-BR"/>
              </w:rPr>
            </w:pPr>
            <w:r w:rsidRPr="00CB14D0">
              <w:rPr>
                <w:lang w:val="pt-BR"/>
              </w:rPr>
              <w:tab/>
            </w:r>
            <w:r w:rsidRPr="00CB14D0">
              <w:rPr>
                <w:lang w:val="pt-BR"/>
              </w:rPr>
              <w:tab/>
              <w:t xml:space="preserve">    v_PDU_SessionId := oct2int(v_GSM_MobilityInfo.SessionId); // @sic R5s200564 sic@</w:t>
            </w:r>
          </w:p>
          <w:p w14:paraId="47B1FA89" w14:textId="77777777" w:rsidR="005C7EC7" w:rsidRPr="00CB14D0" w:rsidRDefault="005C7EC7" w:rsidP="00DC6131">
            <w:pPr>
              <w:rPr>
                <w:lang w:val="pt-BR"/>
              </w:rPr>
            </w:pPr>
            <w:r w:rsidRPr="00CB14D0">
              <w:rPr>
                <w:lang w:val="pt-BR"/>
              </w:rPr>
              <w:tab/>
            </w:r>
            <w:r w:rsidRPr="00CB14D0">
              <w:rPr>
                <w:lang w:val="pt-BR"/>
              </w:rPr>
              <w:tab/>
              <w:t xml:space="preserve">    if (f_IntegerList_Search(v_PDU_SessionIdList, v_PDU_SessionId) &lt; 0) {</w:t>
            </w:r>
          </w:p>
          <w:p w14:paraId="11E5242D" w14:textId="77777777" w:rsidR="005C7EC7" w:rsidRPr="00CB14D0" w:rsidRDefault="005C7EC7" w:rsidP="00DC6131">
            <w:pPr>
              <w:rPr>
                <w:lang w:val="pt-BR"/>
              </w:rPr>
            </w:pPr>
            <w:r w:rsidRPr="00CB14D0">
              <w:rPr>
                <w:lang w:val="pt-BR"/>
              </w:rPr>
              <w:tab/>
            </w:r>
            <w:r w:rsidRPr="00CB14D0">
              <w:rPr>
                <w:lang w:val="pt-BR"/>
              </w:rPr>
              <w:tab/>
              <w:t xml:space="preserve">      v_PDU_SessionIdList[K] := v_PDU_SessionId;</w:t>
            </w:r>
          </w:p>
          <w:p w14:paraId="1EA993FD" w14:textId="77777777" w:rsidR="005C7EC7" w:rsidRPr="00CB14D0" w:rsidRDefault="005C7EC7" w:rsidP="00DC6131">
            <w:pPr>
              <w:rPr>
                <w:lang w:val="pt-BR"/>
              </w:rPr>
            </w:pPr>
            <w:r w:rsidRPr="00CB14D0">
              <w:rPr>
                <w:lang w:val="pt-BR"/>
              </w:rPr>
              <w:tab/>
            </w:r>
            <w:r w:rsidRPr="00CB14D0">
              <w:rPr>
                <w:lang w:val="pt-BR"/>
              </w:rPr>
              <w:tab/>
              <w:t xml:space="preserve">    } else {</w:t>
            </w:r>
          </w:p>
          <w:p w14:paraId="6A9F08E1" w14:textId="77777777" w:rsidR="005C7EC7" w:rsidRPr="00CB14D0" w:rsidRDefault="005C7EC7" w:rsidP="00DC6131">
            <w:pPr>
              <w:rPr>
                <w:lang w:val="pt-BR"/>
              </w:rPr>
            </w:pPr>
            <w:r w:rsidRPr="00CB14D0">
              <w:rPr>
                <w:lang w:val="pt-BR"/>
              </w:rPr>
              <w:tab/>
            </w:r>
            <w:r w:rsidRPr="00CB14D0">
              <w:rPr>
                <w:lang w:val="pt-BR"/>
              </w:rPr>
              <w:tab/>
              <w:t xml:space="preserve">      f_NR_SetVerdictFailOrInconc(__FILE__, __LINE__, "There has been a PDU SESSION MODIFICATION REQUEST with the same session id already");</w:t>
            </w:r>
          </w:p>
          <w:p w14:paraId="722493E0" w14:textId="77777777" w:rsidR="005C7EC7" w:rsidRPr="00CB14D0" w:rsidRDefault="005C7EC7" w:rsidP="00DC6131">
            <w:pPr>
              <w:rPr>
                <w:lang w:val="pt-BR"/>
              </w:rPr>
            </w:pPr>
            <w:r w:rsidRPr="00CB14D0">
              <w:rPr>
                <w:lang w:val="pt-BR"/>
              </w:rPr>
              <w:tab/>
            </w:r>
            <w:r w:rsidRPr="00CB14D0">
              <w:rPr>
                <w:lang w:val="pt-BR"/>
              </w:rPr>
              <w:tab/>
              <w:t xml:space="preserve">    }</w:t>
            </w:r>
          </w:p>
          <w:p w14:paraId="0049E70C" w14:textId="77777777" w:rsidR="005C7EC7" w:rsidRPr="00CB14D0" w:rsidRDefault="005C7EC7" w:rsidP="00DC6131">
            <w:pPr>
              <w:rPr>
                <w:lang w:val="pt-BR"/>
              </w:rPr>
            </w:pPr>
            <w:r w:rsidRPr="00CB14D0">
              <w:rPr>
                <w:lang w:val="pt-BR"/>
              </w:rPr>
              <w:tab/>
            </w:r>
            <w:r w:rsidRPr="00CB14D0">
              <w:rPr>
                <w:lang w:val="pt-BR"/>
              </w:rPr>
              <w:tab/>
              <w:t xml:space="preserve">    </w:t>
            </w:r>
          </w:p>
          <w:p w14:paraId="2E3175C7" w14:textId="77777777" w:rsidR="005C7EC7" w:rsidRPr="00CB14D0" w:rsidRDefault="005C7EC7" w:rsidP="00DC6131">
            <w:pPr>
              <w:rPr>
                <w:lang w:val="pt-BR"/>
              </w:rPr>
            </w:pPr>
            <w:r w:rsidRPr="00CB14D0">
              <w:rPr>
                <w:lang w:val="pt-BR"/>
              </w:rPr>
              <w:tab/>
            </w:r>
            <w:r w:rsidRPr="00CB14D0">
              <w:rPr>
                <w:lang w:val="pt-BR"/>
              </w:rPr>
              <w:tab/>
              <w:t xml:space="preserve">    //f_NR5GC_MobileInfo_AddPDUSession(valueof(v_GSM_MobilityInfo));</w:t>
            </w:r>
          </w:p>
          <w:p w14:paraId="3A801289" w14:textId="77777777" w:rsidR="005C7EC7" w:rsidRPr="00CB14D0" w:rsidRDefault="005C7EC7" w:rsidP="00DC6131">
            <w:pPr>
              <w:rPr>
                <w:lang w:val="pt-BR"/>
              </w:rPr>
            </w:pPr>
            <w:r w:rsidRPr="00CB14D0">
              <w:rPr>
                <w:lang w:val="pt-BR"/>
              </w:rPr>
              <w:tab/>
            </w:r>
            <w:r w:rsidRPr="00CB14D0">
              <w:rPr>
                <w:lang w:val="pt-BR"/>
              </w:rPr>
              <w:tab/>
              <w:t xml:space="preserve">    for (i := 0; i &lt; N; i := i + 1) {</w:t>
            </w:r>
          </w:p>
          <w:p w14:paraId="5E53DF52" w14:textId="77777777" w:rsidR="005C7EC7" w:rsidRPr="00CB14D0" w:rsidRDefault="005C7EC7" w:rsidP="00DC6131">
            <w:pPr>
              <w:rPr>
                <w:lang w:val="pt-BR"/>
              </w:rPr>
            </w:pPr>
            <w:r w:rsidRPr="00CB14D0">
              <w:rPr>
                <w:lang w:val="pt-BR"/>
              </w:rPr>
              <w:tab/>
            </w:r>
            <w:r w:rsidRPr="00CB14D0">
              <w:rPr>
                <w:lang w:val="pt-BR"/>
              </w:rPr>
              <w:tab/>
              <w:t xml:space="preserve">      if (p_PduSessionsFromLTE[i].PDU_SessionId == oct2int(v_GSM_MobilityInfo.SessionId)) {</w:t>
            </w:r>
          </w:p>
          <w:p w14:paraId="52AB268D" w14:textId="77777777" w:rsidR="005C7EC7" w:rsidRPr="00CB14D0" w:rsidRDefault="005C7EC7" w:rsidP="00DC6131">
            <w:pPr>
              <w:rPr>
                <w:lang w:val="pt-BR"/>
              </w:rPr>
            </w:pPr>
            <w:r w:rsidRPr="00CB14D0">
              <w:rPr>
                <w:lang w:val="pt-BR"/>
              </w:rPr>
              <w:tab/>
            </w:r>
            <w:r w:rsidRPr="00CB14D0">
              <w:rPr>
                <w:lang w:val="pt-BR"/>
              </w:rPr>
              <w:tab/>
              <w:t xml:space="preserve">        f_IP_ChangeDrbMappingNR(IP, p_CellId, cs_IP_QosFlowId(p_PduSessionsFromLTE[i].PDU_SessionId, p_PduSessionsFromLTE[i].QFI), p_PduSessionsFromLTE[i].PdnIndex);</w:t>
            </w:r>
          </w:p>
          <w:p w14:paraId="0AF2E04B" w14:textId="77777777" w:rsidR="005C7EC7" w:rsidRPr="00CB14D0" w:rsidRDefault="005C7EC7" w:rsidP="00DC6131">
            <w:pPr>
              <w:rPr>
                <w:lang w:val="pt-BR"/>
              </w:rPr>
            </w:pPr>
            <w:r w:rsidRPr="00CB14D0">
              <w:rPr>
                <w:lang w:val="pt-BR"/>
              </w:rPr>
              <w:tab/>
            </w:r>
            <w:r w:rsidRPr="00CB14D0">
              <w:rPr>
                <w:lang w:val="pt-BR"/>
              </w:rPr>
              <w:tab/>
              <w:t xml:space="preserve">        v_ReregisterIMS := v_ReregisterIMS or p_PduSessionsFromLTE[i].IsIMS;</w:t>
            </w:r>
          </w:p>
          <w:p w14:paraId="22935465" w14:textId="77777777" w:rsidR="005C7EC7" w:rsidRPr="00CB14D0" w:rsidRDefault="005C7EC7" w:rsidP="00DC6131">
            <w:pPr>
              <w:rPr>
                <w:lang w:val="pt-BR"/>
              </w:rPr>
            </w:pPr>
            <w:r w:rsidRPr="00CB14D0">
              <w:rPr>
                <w:lang w:val="pt-BR"/>
              </w:rPr>
              <w:tab/>
            </w:r>
            <w:r w:rsidRPr="00CB14D0">
              <w:rPr>
                <w:lang w:val="pt-BR"/>
              </w:rPr>
              <w:tab/>
              <w:t xml:space="preserve">        break;</w:t>
            </w:r>
          </w:p>
          <w:p w14:paraId="0919748C" w14:textId="77777777" w:rsidR="005C7EC7" w:rsidRPr="00CB14D0" w:rsidRDefault="005C7EC7" w:rsidP="00DC6131">
            <w:pPr>
              <w:rPr>
                <w:lang w:val="pt-BR"/>
              </w:rPr>
            </w:pPr>
            <w:r w:rsidRPr="00CB14D0">
              <w:rPr>
                <w:lang w:val="pt-BR"/>
              </w:rPr>
              <w:tab/>
            </w:r>
            <w:r w:rsidRPr="00CB14D0">
              <w:rPr>
                <w:lang w:val="pt-BR"/>
              </w:rPr>
              <w:tab/>
              <w:t xml:space="preserve">      }</w:t>
            </w:r>
          </w:p>
          <w:p w14:paraId="3098C7C6" w14:textId="77777777" w:rsidR="005C7EC7" w:rsidRPr="00CB14D0" w:rsidRDefault="005C7EC7" w:rsidP="00DC6131">
            <w:pPr>
              <w:rPr>
                <w:lang w:val="pt-BR"/>
              </w:rPr>
            </w:pPr>
            <w:r w:rsidRPr="00CB14D0">
              <w:rPr>
                <w:lang w:val="pt-BR"/>
              </w:rPr>
              <w:tab/>
            </w:r>
            <w:r w:rsidRPr="00CB14D0">
              <w:rPr>
                <w:lang w:val="pt-BR"/>
              </w:rPr>
              <w:tab/>
              <w:t xml:space="preserve">    }</w:t>
            </w:r>
          </w:p>
          <w:p w14:paraId="7034B125" w14:textId="77777777" w:rsidR="005C7EC7" w:rsidRPr="00CB14D0" w:rsidRDefault="005C7EC7" w:rsidP="00DC6131">
            <w:pPr>
              <w:rPr>
                <w:lang w:val="pt-BR"/>
              </w:rPr>
            </w:pPr>
            <w:r w:rsidRPr="00CB14D0">
              <w:rPr>
                <w:lang w:val="pt-BR"/>
              </w:rPr>
              <w:tab/>
            </w:r>
            <w:r w:rsidRPr="00CB14D0">
              <w:rPr>
                <w:lang w:val="pt-BR"/>
              </w:rPr>
              <w:tab/>
              <w:t xml:space="preserve">    </w:t>
            </w:r>
          </w:p>
          <w:p w14:paraId="307CDDD1" w14:textId="77777777" w:rsidR="005C7EC7" w:rsidRPr="00CB14D0" w:rsidRDefault="005C7EC7" w:rsidP="00DC6131">
            <w:pPr>
              <w:rPr>
                <w:lang w:val="pt-BR"/>
              </w:rPr>
            </w:pPr>
            <w:r w:rsidRPr="00CB14D0">
              <w:rPr>
                <w:lang w:val="pt-BR"/>
              </w:rPr>
              <w:tab/>
            </w:r>
            <w:r w:rsidRPr="00CB14D0">
              <w:rPr>
                <w:lang w:val="pt-BR"/>
              </w:rPr>
              <w:tab/>
              <w:t xml:space="preserve">    v_NG_NAS_DL_Pdu := f_Get_NG_PDUSessionModificationCommand(v_GSM_MobilityInfo.SessionId, v_GSM_MobilityInfo);</w:t>
            </w:r>
          </w:p>
          <w:p w14:paraId="41565AB1" w14:textId="77777777" w:rsidR="005C7EC7" w:rsidRPr="00CB14D0" w:rsidRDefault="005C7EC7" w:rsidP="00DC6131">
            <w:pPr>
              <w:rPr>
                <w:lang w:val="pt-BR"/>
              </w:rPr>
            </w:pPr>
            <w:r w:rsidRPr="00CB14D0">
              <w:rPr>
                <w:lang w:val="pt-BR"/>
              </w:rPr>
              <w:tab/>
            </w:r>
            <w:r w:rsidRPr="00CB14D0">
              <w:rPr>
                <w:lang w:val="pt-BR"/>
              </w:rPr>
              <w:tab/>
              <w:t xml:space="preserve">    SRB.send(cas_NR_SRB_NasPdu_REQ(p_CellId, tsc_NR_RbId_SRB2, -, cs_NG_NAS_RequestWithPiggybacking(tsc_SHT_IntegrityProtected_Ciphered, v_NG_NAS_DL_Pdu)));  change_IRAT_PDU</w:t>
            </w:r>
          </w:p>
          <w:p w14:paraId="28E201E2" w14:textId="77777777" w:rsidR="005C7EC7" w:rsidRPr="00CB14D0" w:rsidRDefault="005C7EC7" w:rsidP="00DC6131">
            <w:pPr>
              <w:rPr>
                <w:lang w:val="pt-BR"/>
              </w:rPr>
            </w:pPr>
            <w:r w:rsidRPr="00CB14D0">
              <w:rPr>
                <w:lang w:val="pt-BR"/>
              </w:rPr>
              <w:tab/>
            </w:r>
            <w:r w:rsidRPr="00CB14D0">
              <w:rPr>
                <w:lang w:val="pt-BR"/>
              </w:rPr>
              <w:tab/>
              <w:t xml:space="preserve">    v_WaitForComplete := true;</w:t>
            </w:r>
          </w:p>
          <w:p w14:paraId="016EFCD1" w14:textId="77777777" w:rsidR="005C7EC7" w:rsidRPr="00CB14D0" w:rsidRDefault="005C7EC7" w:rsidP="00DC6131">
            <w:pPr>
              <w:rPr>
                <w:lang w:val="pt-BR"/>
              </w:rPr>
            </w:pPr>
            <w:r w:rsidRPr="00CB14D0">
              <w:rPr>
                <w:lang w:val="pt-BR"/>
              </w:rPr>
              <w:tab/>
            </w:r>
            <w:r w:rsidRPr="00CB14D0">
              <w:rPr>
                <w:lang w:val="pt-BR"/>
              </w:rPr>
              <w:tab/>
              <w:t xml:space="preserve">  }</w:t>
            </w:r>
          </w:p>
          <w:p w14:paraId="19E59CDE" w14:textId="77777777" w:rsidR="005C7EC7" w:rsidRPr="00CB14D0" w:rsidRDefault="005C7EC7" w:rsidP="00DC6131">
            <w:pPr>
              <w:rPr>
                <w:lang w:val="pt-BR"/>
              </w:rPr>
            </w:pPr>
            <w:r w:rsidRPr="00CB14D0">
              <w:rPr>
                <w:lang w:val="pt-BR"/>
              </w:rPr>
              <w:tab/>
            </w:r>
            <w:r w:rsidRPr="00CB14D0">
              <w:rPr>
                <w:lang w:val="pt-BR"/>
              </w:rPr>
              <w:tab/>
              <w:t xml:space="preserve">}             </w:t>
            </w:r>
          </w:p>
          <w:p w14:paraId="18BFBA4F" w14:textId="77777777" w:rsidR="005C7EC7" w:rsidRPr="00CB14D0" w:rsidRDefault="005C7EC7" w:rsidP="00DC6131">
            <w:pPr>
              <w:rPr>
                <w:lang w:val="pt-BR"/>
              </w:rPr>
            </w:pPr>
            <w:r w:rsidRPr="00CB14D0">
              <w:rPr>
                <w:lang w:val="pt-BR"/>
              </w:rPr>
              <w:t xml:space="preserve">  }</w:t>
            </w:r>
          </w:p>
        </w:tc>
      </w:tr>
    </w:tbl>
    <w:p w14:paraId="577BB5C8" w14:textId="77777777" w:rsidR="005C7EC7" w:rsidRDefault="005C7EC7" w:rsidP="005C7EC7">
      <w:pPr>
        <w:rPr>
          <w:lang w:val="pt-BR"/>
        </w:rPr>
      </w:pPr>
    </w:p>
    <w:p w14:paraId="3FF9AA76" w14:textId="77777777" w:rsidR="005C7EC7" w:rsidRDefault="005C7EC7" w:rsidP="005C7EC7">
      <w:pPr>
        <w:pStyle w:val="Heading2"/>
        <w:numPr>
          <w:ilvl w:val="1"/>
          <w:numId w:val="1"/>
        </w:numPr>
        <w:tabs>
          <w:tab w:val="left" w:pos="576"/>
        </w:tabs>
        <w:overflowPunct w:val="0"/>
        <w:autoSpaceDE w:val="0"/>
        <w:autoSpaceDN w:val="0"/>
        <w:adjustRightInd w:val="0"/>
        <w:spacing w:before="480"/>
        <w:rPr>
          <w:b/>
          <w:lang w:val="pt-BR"/>
        </w:rPr>
      </w:pPr>
      <w:bookmarkStart w:id="13" w:name="_Toc56021838"/>
      <w:r>
        <w:rPr>
          <w:b/>
          <w:lang w:val="pt-BR"/>
        </w:rPr>
        <w:t xml:space="preserve">Change </w:t>
      </w:r>
      <w:r w:rsidR="00BA6427">
        <w:rPr>
          <w:b/>
          <w:lang w:val="en-US"/>
        </w:rPr>
        <w:t>4</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7EC7" w14:paraId="12B02649" w14:textId="77777777" w:rsidTr="00DC6131">
        <w:trPr>
          <w:trHeight w:val="447"/>
        </w:trPr>
        <w:tc>
          <w:tcPr>
            <w:tcW w:w="1985" w:type="dxa"/>
          </w:tcPr>
          <w:p w14:paraId="680D4921" w14:textId="77777777" w:rsidR="005C7EC7" w:rsidRDefault="005C7EC7" w:rsidP="00DC6131">
            <w:pPr>
              <w:spacing w:before="40" w:after="40"/>
              <w:rPr>
                <w:rFonts w:ascii="Arial" w:hAnsi="Arial" w:cs="Arial"/>
                <w:b/>
              </w:rPr>
            </w:pPr>
            <w:r>
              <w:rPr>
                <w:rFonts w:ascii="Arial" w:hAnsi="Arial" w:cs="Arial"/>
                <w:b/>
              </w:rPr>
              <w:t>Function name</w:t>
            </w:r>
          </w:p>
        </w:tc>
        <w:tc>
          <w:tcPr>
            <w:tcW w:w="7654" w:type="dxa"/>
          </w:tcPr>
          <w:p w14:paraId="60BB7624" w14:textId="77777777" w:rsidR="005C7EC7" w:rsidRDefault="005C7EC7" w:rsidP="00DC6131">
            <w:pPr>
              <w:spacing w:after="0"/>
            </w:pPr>
            <w:r w:rsidRPr="009E4889">
              <w:t>f_NR5GC_IRAT_S1ToN1_SessionModification</w:t>
            </w:r>
          </w:p>
        </w:tc>
      </w:tr>
      <w:tr w:rsidR="005C7EC7" w14:paraId="1527A0AE" w14:textId="77777777" w:rsidTr="00DC6131">
        <w:trPr>
          <w:trHeight w:val="452"/>
        </w:trPr>
        <w:tc>
          <w:tcPr>
            <w:tcW w:w="1985" w:type="dxa"/>
          </w:tcPr>
          <w:p w14:paraId="0AB984E1" w14:textId="77777777" w:rsidR="005C7EC7" w:rsidRDefault="005C7EC7" w:rsidP="00DC6131">
            <w:pPr>
              <w:spacing w:before="40" w:after="40"/>
              <w:rPr>
                <w:rFonts w:ascii="Arial" w:hAnsi="Arial"/>
                <w:b/>
              </w:rPr>
            </w:pPr>
            <w:r>
              <w:rPr>
                <w:rFonts w:ascii="Arial" w:hAnsi="Arial"/>
                <w:b/>
              </w:rPr>
              <w:t>Reason for change</w:t>
            </w:r>
          </w:p>
        </w:tc>
        <w:tc>
          <w:tcPr>
            <w:tcW w:w="7654" w:type="dxa"/>
          </w:tcPr>
          <w:p w14:paraId="0A2B74B9" w14:textId="77777777" w:rsidR="005C7EC7" w:rsidRDefault="005C7EC7" w:rsidP="00DC6131">
            <w:pPr>
              <w:rPr>
                <w:rFonts w:ascii="Arial" w:hAnsi="Arial" w:cs="Arial"/>
              </w:rPr>
            </w:pPr>
            <w:r>
              <w:rPr>
                <w:rFonts w:ascii="Arial" w:hAnsi="Arial" w:cs="Arial"/>
              </w:rPr>
              <w:t>1</w:t>
            </w:r>
            <w:r w:rsidR="00BA6427">
              <w:rPr>
                <w:rFonts w:ascii="Arial" w:hAnsi="Arial" w:cs="Arial"/>
              </w:rPr>
              <w:t>.</w:t>
            </w:r>
            <w:r>
              <w:rPr>
                <w:rFonts w:ascii="Arial" w:hAnsi="Arial" w:cs="Arial"/>
              </w:rPr>
              <w:t xml:space="preserve"> </w:t>
            </w:r>
            <w:r w:rsidR="00BA6427">
              <w:rPr>
                <w:rFonts w:ascii="Arial" w:hAnsi="Arial" w:cs="Arial"/>
              </w:rPr>
              <w:t>Incorrect PICS paramters are used to count PDU sessions to be established</w:t>
            </w:r>
          </w:p>
          <w:p w14:paraId="40298D89" w14:textId="77777777" w:rsidR="005C7EC7" w:rsidRDefault="005C7EC7" w:rsidP="00DC6131">
            <w:pPr>
              <w:rPr>
                <w:rFonts w:ascii="Arial" w:hAnsi="Arial" w:cs="Arial"/>
              </w:rPr>
            </w:pPr>
            <w:r>
              <w:rPr>
                <w:rFonts w:ascii="Arial" w:hAnsi="Arial" w:cs="Arial"/>
              </w:rPr>
              <w:t>2</w:t>
            </w:r>
            <w:r w:rsidR="00BA6427">
              <w:rPr>
                <w:rFonts w:ascii="Arial" w:hAnsi="Arial" w:cs="Arial"/>
              </w:rPr>
              <w:t xml:space="preserve">. </w:t>
            </w:r>
            <w:r w:rsidR="00BA6427" w:rsidRPr="008071F1">
              <w:rPr>
                <w:rFonts w:ascii="Arial" w:hAnsi="Arial" w:cs="Arial"/>
              </w:rPr>
              <w:t xml:space="preserve">If </w:t>
            </w:r>
            <w:r w:rsidR="00BA6427">
              <w:rPr>
                <w:rFonts w:cs="Arial"/>
              </w:rPr>
              <w:t xml:space="preserve">the </w:t>
            </w:r>
            <w:r w:rsidR="00BA6427" w:rsidRPr="008071F1">
              <w:rPr>
                <w:rFonts w:ascii="Arial" w:hAnsi="Arial" w:cs="Arial"/>
              </w:rPr>
              <w:t>UE initiates PDU modification procedure from Connected mode</w:t>
            </w:r>
            <w:r w:rsidR="00BA6427">
              <w:rPr>
                <w:rFonts w:cs="Arial"/>
              </w:rPr>
              <w:t xml:space="preserve"> (immediately following mobility registration with FOR)</w:t>
            </w:r>
            <w:r w:rsidR="00BA6427" w:rsidRPr="008071F1">
              <w:rPr>
                <w:rFonts w:ascii="Arial" w:hAnsi="Arial" w:cs="Arial"/>
              </w:rPr>
              <w:t xml:space="preserve">, SRB1 shall be used because SRB2 </w:t>
            </w:r>
            <w:r w:rsidR="00BA6427">
              <w:rPr>
                <w:rFonts w:cs="Arial"/>
              </w:rPr>
              <w:t>will</w:t>
            </w:r>
            <w:r w:rsidR="00BA6427" w:rsidRPr="008071F1">
              <w:rPr>
                <w:rFonts w:ascii="Arial" w:hAnsi="Arial" w:cs="Arial"/>
              </w:rPr>
              <w:t xml:space="preserve"> not be established (</w:t>
            </w:r>
            <w:r w:rsidR="00BA6427">
              <w:rPr>
                <w:rFonts w:cs="Arial"/>
              </w:rPr>
              <w:t xml:space="preserve">TTCN CR </w:t>
            </w:r>
            <w:r w:rsidR="00BA6427" w:rsidRPr="008071F1">
              <w:rPr>
                <w:rFonts w:ascii="Arial" w:hAnsi="Arial" w:cs="Arial"/>
              </w:rPr>
              <w:t>R5s201413 also mention</w:t>
            </w:r>
            <w:r w:rsidR="00BA6427">
              <w:rPr>
                <w:rFonts w:cs="Arial"/>
              </w:rPr>
              <w:t>s</w:t>
            </w:r>
            <w:r w:rsidR="00BA6427" w:rsidRPr="008071F1">
              <w:rPr>
                <w:rFonts w:ascii="Arial" w:hAnsi="Arial" w:cs="Arial"/>
              </w:rPr>
              <w:t xml:space="preserve"> this issue but does </w:t>
            </w:r>
            <w:r w:rsidR="00BA6427">
              <w:rPr>
                <w:rFonts w:cs="Arial"/>
              </w:rPr>
              <w:t>correct it for all cases</w:t>
            </w:r>
            <w:r w:rsidR="00BA6427" w:rsidRPr="008071F1">
              <w:rPr>
                <w:rFonts w:ascii="Arial" w:hAnsi="Arial" w:cs="Arial"/>
              </w:rPr>
              <w:t>)</w:t>
            </w:r>
          </w:p>
        </w:tc>
      </w:tr>
      <w:tr w:rsidR="005C7EC7" w14:paraId="6D35F7C0" w14:textId="77777777" w:rsidTr="00DC6131">
        <w:tc>
          <w:tcPr>
            <w:tcW w:w="1985" w:type="dxa"/>
          </w:tcPr>
          <w:p w14:paraId="2C4BF9DF" w14:textId="77777777" w:rsidR="005C7EC7" w:rsidRDefault="005C7EC7" w:rsidP="00DC6131">
            <w:pPr>
              <w:spacing w:before="40" w:after="40"/>
              <w:rPr>
                <w:rFonts w:ascii="Arial" w:hAnsi="Arial"/>
                <w:b/>
              </w:rPr>
            </w:pPr>
            <w:r>
              <w:rPr>
                <w:rFonts w:ascii="Arial" w:hAnsi="Arial"/>
                <w:b/>
              </w:rPr>
              <w:lastRenderedPageBreak/>
              <w:t>Summary of change</w:t>
            </w:r>
          </w:p>
        </w:tc>
        <w:tc>
          <w:tcPr>
            <w:tcW w:w="7654" w:type="dxa"/>
          </w:tcPr>
          <w:p w14:paraId="79BD9E80" w14:textId="77777777" w:rsidR="005C7EC7" w:rsidRPr="00BA6427" w:rsidRDefault="005C7EC7" w:rsidP="00BA6427">
            <w:pPr>
              <w:pStyle w:val="CRCoverPage"/>
              <w:numPr>
                <w:ilvl w:val="0"/>
                <w:numId w:val="30"/>
              </w:numPr>
              <w:spacing w:after="0"/>
              <w:rPr>
                <w:lang w:val="en-SG"/>
              </w:rPr>
            </w:pPr>
            <w:r w:rsidRPr="00BA6427">
              <w:rPr>
                <w:lang w:val="en-SG"/>
              </w:rPr>
              <w:t xml:space="preserve">correct the </w:t>
            </w:r>
            <w:r w:rsidR="00BA6427" w:rsidRPr="00BA6427">
              <w:rPr>
                <w:lang w:val="en-SG"/>
              </w:rPr>
              <w:t>PICS parameter names</w:t>
            </w:r>
            <w:r w:rsidRPr="00BA6427">
              <w:rPr>
                <w:lang w:val="en-SG"/>
              </w:rPr>
              <w:t xml:space="preserve"> (</w:t>
            </w:r>
            <w:r w:rsidR="00BA6427" w:rsidRPr="00BA6427">
              <w:rPr>
                <w:lang w:val="en-SG"/>
              </w:rPr>
              <w:t>also corrected in</w:t>
            </w:r>
            <w:r w:rsidRPr="00BA6427">
              <w:rPr>
                <w:lang w:val="en-SG"/>
              </w:rPr>
              <w:t xml:space="preserve"> R5s201413)</w:t>
            </w:r>
          </w:p>
          <w:p w14:paraId="7A768111" w14:textId="77777777" w:rsidR="005C7EC7" w:rsidRPr="00BA6427" w:rsidRDefault="005C7EC7" w:rsidP="00DC6131">
            <w:pPr>
              <w:pStyle w:val="CRCoverPage"/>
              <w:spacing w:after="0"/>
              <w:rPr>
                <w:lang w:val="en-SG"/>
              </w:rPr>
            </w:pPr>
          </w:p>
          <w:p w14:paraId="2F427106" w14:textId="77777777" w:rsidR="005C7EC7" w:rsidRDefault="00BA6427" w:rsidP="00BA6427">
            <w:pPr>
              <w:pStyle w:val="CRCoverPage"/>
              <w:numPr>
                <w:ilvl w:val="0"/>
                <w:numId w:val="30"/>
              </w:numPr>
              <w:spacing w:after="0"/>
              <w:rPr>
                <w:lang w:val="en-SG"/>
              </w:rPr>
            </w:pPr>
            <w:r w:rsidRPr="00BA6427">
              <w:rPr>
                <w:lang w:val="en-SG"/>
              </w:rPr>
              <w:t>Paramterise SRB ID used</w:t>
            </w:r>
          </w:p>
          <w:p w14:paraId="22F6B2CC" w14:textId="77777777" w:rsidR="005C7EC7" w:rsidRDefault="005C7EC7" w:rsidP="00DC6131">
            <w:pPr>
              <w:pStyle w:val="CRCoverPage"/>
              <w:spacing w:after="0"/>
              <w:rPr>
                <w:lang w:val="en-SG"/>
              </w:rPr>
            </w:pPr>
          </w:p>
        </w:tc>
      </w:tr>
      <w:tr w:rsidR="005C7EC7" w14:paraId="038B1F82" w14:textId="77777777" w:rsidTr="00DC6131">
        <w:tc>
          <w:tcPr>
            <w:tcW w:w="1985" w:type="dxa"/>
          </w:tcPr>
          <w:p w14:paraId="4A6E7111" w14:textId="77777777" w:rsidR="005C7EC7" w:rsidRDefault="005C7EC7" w:rsidP="00DC6131">
            <w:pPr>
              <w:spacing w:before="40" w:after="40"/>
              <w:rPr>
                <w:rFonts w:ascii="Arial" w:hAnsi="Arial"/>
                <w:b/>
              </w:rPr>
            </w:pPr>
            <w:r>
              <w:rPr>
                <w:rFonts w:ascii="Arial" w:hAnsi="Arial"/>
                <w:b/>
              </w:rPr>
              <w:t>TTCN module</w:t>
            </w:r>
          </w:p>
        </w:tc>
        <w:tc>
          <w:tcPr>
            <w:tcW w:w="7654" w:type="dxa"/>
          </w:tcPr>
          <w:p w14:paraId="09F47DCF" w14:textId="77777777" w:rsidR="005C7EC7" w:rsidRDefault="005C7EC7" w:rsidP="00DC6131">
            <w:pPr>
              <w:spacing w:after="0"/>
              <w:rPr>
                <w:rFonts w:ascii="Arial" w:hAnsi="Arial" w:cs="Arial"/>
              </w:rPr>
            </w:pPr>
            <w:r w:rsidRPr="009E4889">
              <w:rPr>
                <w:rFonts w:ascii="Arial" w:hAnsi="Arial" w:cs="Arial"/>
              </w:rPr>
              <w:t>NR5GC_IRAT_CommonFunctions</w:t>
            </w:r>
          </w:p>
        </w:tc>
      </w:tr>
      <w:tr w:rsidR="005C7EC7" w14:paraId="1825F61A" w14:textId="77777777" w:rsidTr="00DC6131">
        <w:tc>
          <w:tcPr>
            <w:tcW w:w="1985" w:type="dxa"/>
          </w:tcPr>
          <w:p w14:paraId="0B445F46" w14:textId="77777777" w:rsidR="005C7EC7" w:rsidRDefault="005C7EC7" w:rsidP="00DC6131">
            <w:pPr>
              <w:spacing w:before="40" w:after="40"/>
              <w:rPr>
                <w:rFonts w:ascii="Arial" w:hAnsi="Arial"/>
                <w:b/>
                <w:highlight w:val="cyan"/>
              </w:rPr>
            </w:pPr>
            <w:r>
              <w:rPr>
                <w:rFonts w:ascii="Arial" w:hAnsi="Arial"/>
                <w:b/>
              </w:rPr>
              <w:t>MCC160 Comment</w:t>
            </w:r>
          </w:p>
        </w:tc>
        <w:tc>
          <w:tcPr>
            <w:tcW w:w="7654" w:type="dxa"/>
          </w:tcPr>
          <w:p w14:paraId="5907B7E0" w14:textId="77777777" w:rsidR="005C7EC7" w:rsidRDefault="005C7EC7" w:rsidP="00DC6131">
            <w:pPr>
              <w:rPr>
                <w:rFonts w:ascii="Arial" w:hAnsi="Arial"/>
                <w:highlight w:val="cyan"/>
              </w:rPr>
            </w:pPr>
          </w:p>
        </w:tc>
      </w:tr>
    </w:tbl>
    <w:p w14:paraId="035F023D" w14:textId="77777777" w:rsidR="005C7EC7" w:rsidRDefault="005C7EC7" w:rsidP="005C7EC7"/>
    <w:p w14:paraId="6EE599E0" w14:textId="77777777" w:rsidR="005C7EC7" w:rsidRPr="00195E8E" w:rsidRDefault="005C7EC7" w:rsidP="005C7EC7">
      <w:pPr>
        <w:rPr>
          <w:b/>
          <w:bCs/>
        </w:rPr>
      </w:pPr>
      <w:r w:rsidRPr="00195E8E">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7EC7" w14:paraId="17C5CFAC" w14:textId="77777777" w:rsidTr="00DC6131">
        <w:tc>
          <w:tcPr>
            <w:tcW w:w="9855" w:type="dxa"/>
          </w:tcPr>
          <w:p w14:paraId="794D1DA8" w14:textId="77777777" w:rsidR="005C7EC7" w:rsidRDefault="005C7EC7" w:rsidP="00DC6131">
            <w:r>
              <w:t xml:space="preserve">  function f_NR5GC_IRAT_S1ToN1_SessionModification(NR_CellId_Type p_CellId,</w:t>
            </w:r>
          </w:p>
          <w:p w14:paraId="1E77BCD4" w14:textId="77777777" w:rsidR="005C7EC7" w:rsidRDefault="005C7EC7" w:rsidP="00DC6131">
            <w:r>
              <w:t xml:space="preserve">                                                   EUTRA_NR_PduSessionInfoList_Type p_PduSessionsFromLTE,</w:t>
            </w:r>
          </w:p>
          <w:p w14:paraId="7293E229" w14:textId="77777777" w:rsidR="005C7EC7" w:rsidRDefault="005C7EC7" w:rsidP="00DC6131">
            <w:r>
              <w:t xml:space="preserve">                                                   boolean p_FailWhenK_LessN := true,</w:t>
            </w:r>
          </w:p>
          <w:p w14:paraId="2E58343C" w14:textId="77777777" w:rsidR="005C7EC7" w:rsidRDefault="005C7EC7" w:rsidP="00DC6131">
            <w:r>
              <w:t xml:space="preserve">                                                   integer p_ExpectedNumberOfNewPDUSessions := </w:t>
            </w:r>
            <w:r w:rsidRPr="009E4889">
              <w:rPr>
                <w:highlight w:val="yellow"/>
              </w:rPr>
              <w:t xml:space="preserve">(pc_noOf_PDNsSameConnection </w:t>
            </w:r>
            <w:r w:rsidRPr="00BA6427">
              <w:t>+</w:t>
            </w:r>
            <w:r w:rsidRPr="009E4889">
              <w:rPr>
                <w:highlight w:val="yellow"/>
              </w:rPr>
              <w:t xml:space="preserve"> pc_noOf_PDNsNewConnection)</w:t>
            </w:r>
            <w:r>
              <w:t>) runs on NR5GC_PTC return boolean</w:t>
            </w:r>
          </w:p>
          <w:p w14:paraId="08D8A6A9" w14:textId="77777777" w:rsidR="005C7EC7" w:rsidRDefault="005C7EC7" w:rsidP="00DC6131">
            <w:r>
              <w:t xml:space="preserve">  {</w:t>
            </w:r>
          </w:p>
          <w:p w14:paraId="7A7E5218" w14:textId="77777777" w:rsidR="005C7EC7" w:rsidRDefault="005C7EC7" w:rsidP="00DC6131">
            <w:r>
              <w:t xml:space="preserve">    var template (value) PDUSessionInfoList_Type v_FromLTEList;</w:t>
            </w:r>
          </w:p>
          <w:p w14:paraId="5B206578" w14:textId="77777777" w:rsidR="005C7EC7" w:rsidRDefault="005C7EC7" w:rsidP="00DC6131">
            <w:r>
              <w:t xml:space="preserve">    var NG_NAS_UL_PduList_Type v_PduSessionModificationRequestList := {};</w:t>
            </w:r>
          </w:p>
          <w:p w14:paraId="04E18517" w14:textId="77777777" w:rsidR="005C7EC7" w:rsidRDefault="005C7EC7" w:rsidP="00DC6131">
            <w:r>
              <w:t xml:space="preserve">    var IntegerList_Type v_PDU_SessionIdList := {};</w:t>
            </w:r>
          </w:p>
          <w:p w14:paraId="5ABB6453" w14:textId="77777777" w:rsidR="005C7EC7" w:rsidRDefault="005C7EC7" w:rsidP="00DC6131">
            <w:r>
              <w:t xml:space="preserve">    var GSM_MobilityInfo_Type v_GSM_MobilityInfo;</w:t>
            </w:r>
          </w:p>
          <w:p w14:paraId="62049AFE" w14:textId="77777777" w:rsidR="005C7EC7" w:rsidRDefault="005C7EC7" w:rsidP="00DC6131">
            <w:r>
              <w:t xml:space="preserve">    var NR_SRB_COMMON_IND v_ReceivedAsp;</w:t>
            </w:r>
          </w:p>
          <w:p w14:paraId="65BAF01E" w14:textId="77777777" w:rsidR="005C7EC7" w:rsidRDefault="005C7EC7" w:rsidP="00DC6131">
            <w:r>
              <w:t xml:space="preserve">    var NG_NAS_UL_Pdu_Type v_NG_NAS_UL_Pdu;</w:t>
            </w:r>
          </w:p>
          <w:p w14:paraId="4F9A93AD" w14:textId="77777777" w:rsidR="005C7EC7" w:rsidRDefault="005C7EC7" w:rsidP="00DC6131">
            <w:r>
              <w:t xml:space="preserve">    var NG_NAS_UL_Message_Type v_GSMMsg;</w:t>
            </w:r>
          </w:p>
          <w:p w14:paraId="78203973" w14:textId="77777777" w:rsidR="005C7EC7" w:rsidRDefault="005C7EC7" w:rsidP="00DC6131">
            <w:r>
              <w:t xml:space="preserve">    var integer v_PDU_SessionId;</w:t>
            </w:r>
          </w:p>
          <w:p w14:paraId="0748D64F" w14:textId="77777777" w:rsidR="005C7EC7" w:rsidRDefault="005C7EC7" w:rsidP="00DC6131">
            <w:r>
              <w:t xml:space="preserve">    var template (value) RadioBearerConfig v_RadioBearerConfig;</w:t>
            </w:r>
          </w:p>
          <w:p w14:paraId="10524CF9" w14:textId="77777777" w:rsidR="005C7EC7" w:rsidRDefault="005C7EC7" w:rsidP="00DC6131">
            <w:r>
              <w:t xml:space="preserve">    var template(value) CellGroupConfig v_CellGroupConfig;</w:t>
            </w:r>
          </w:p>
          <w:p w14:paraId="405FAFBE" w14:textId="77777777" w:rsidR="005C7EC7" w:rsidRDefault="005C7EC7" w:rsidP="00DC6131">
            <w:r>
              <w:t xml:space="preserve">    var template (value) NR_RadioBearerList_Type v_RadioBearerList;  // list of DRBs to be configured at the SS (SRB2 alredy configured in SS at cell creation/RRC release procedure =&gt; not needed here)</w:t>
            </w:r>
          </w:p>
          <w:p w14:paraId="31E5EA36" w14:textId="77777777" w:rsidR="005C7EC7" w:rsidRDefault="005C7EC7" w:rsidP="00DC6131">
            <w:r>
              <w:t xml:space="preserve">    var template (value) SDAP_ConfigurationList_Type v_SDAP_ConfigurationList;</w:t>
            </w:r>
          </w:p>
          <w:p w14:paraId="5C56D974" w14:textId="77777777" w:rsidR="005C7EC7" w:rsidRDefault="005C7EC7" w:rsidP="00DC6131">
            <w:r>
              <w:t xml:space="preserve">    var boolean v_ReregisterIMS := false;</w:t>
            </w:r>
          </w:p>
          <w:p w14:paraId="0AE12E0E" w14:textId="77777777" w:rsidR="005C7EC7" w:rsidRDefault="005C7EC7" w:rsidP="00DC6131">
            <w:r>
              <w:t xml:space="preserve">    var template (value) NG_NAS_DL_Pdu_Type v_NG_NAS_DL_Pdu;</w:t>
            </w:r>
          </w:p>
          <w:p w14:paraId="7BB08CAC" w14:textId="77777777" w:rsidR="005C7EC7" w:rsidRDefault="005C7EC7" w:rsidP="00DC6131">
            <w:r>
              <w:t xml:space="preserve">    var NR_DRBInfoList_Type v_NewDRBInfoList;</w:t>
            </w:r>
          </w:p>
          <w:p w14:paraId="3F11AE87" w14:textId="77777777" w:rsidR="005C7EC7" w:rsidRDefault="005C7EC7" w:rsidP="00DC6131">
            <w:r>
              <w:t xml:space="preserve">    var integer N := p_ExpectedNumberOfNewPDUSessions;  // number of PDU SESSION MODIFICATION REQUEST messages being expected</w:t>
            </w:r>
          </w:p>
          <w:p w14:paraId="24613741" w14:textId="77777777" w:rsidR="005C7EC7" w:rsidRDefault="005C7EC7" w:rsidP="00DC6131">
            <w:r>
              <w:t xml:space="preserve">    var integer K := 0;   // number of PDU SESSION MODIFICATION REQUEST messages already processed (i.e. the corresponding PDU SESSION MODIFICATION COMMAND and PDU SESSION MODIFICATION COMPLETE have been sent/received)</w:t>
            </w:r>
          </w:p>
          <w:p w14:paraId="409173A8" w14:textId="77777777" w:rsidR="005C7EC7" w:rsidRDefault="005C7EC7" w:rsidP="00DC6131">
            <w:r>
              <w:t xml:space="preserve">    var integer L := 0;   // number of PDU SESSION MODIFICATION REQUEST messages being received</w:t>
            </w:r>
          </w:p>
          <w:p w14:paraId="270ED2F8" w14:textId="77777777" w:rsidR="005C7EC7" w:rsidRDefault="005C7EC7" w:rsidP="00DC6131">
            <w:r>
              <w:t xml:space="preserve">    var boolean v_WaitForComplete := false;</w:t>
            </w:r>
          </w:p>
          <w:p w14:paraId="7EC02CE3" w14:textId="77777777" w:rsidR="005C7EC7" w:rsidRDefault="005C7EC7" w:rsidP="00DC6131">
            <w:r>
              <w:t xml:space="preserve">    var template (present) NG_UE_SM_Cap v_NG_UE_SM_Cap := ?;                         // according to 38.508-1 Table 4.5A.2C.2.3-1</w:t>
            </w:r>
          </w:p>
          <w:p w14:paraId="2D86F488" w14:textId="77777777" w:rsidR="005C7EC7" w:rsidRDefault="005C7EC7" w:rsidP="00DC6131">
            <w:r>
              <w:lastRenderedPageBreak/>
              <w:t xml:space="preserve">    var template (present) IntegrityProtMaxDataRate v_IntegrityProtMaxDataRate := ?; // according to 38.508-1 Table 4.5A.2C.2.3-1</w:t>
            </w:r>
          </w:p>
          <w:p w14:paraId="2D5FC6D2" w14:textId="77777777" w:rsidR="005C7EC7" w:rsidRDefault="005C7EC7" w:rsidP="00DC6131">
            <w:r>
              <w:t xml:space="preserve">    var integer i;</w:t>
            </w:r>
          </w:p>
          <w:p w14:paraId="4E5B2FB8" w14:textId="77777777" w:rsidR="005C7EC7" w:rsidRDefault="005C7EC7" w:rsidP="00DC6131">
            <w:r>
              <w:t xml:space="preserve">    </w:t>
            </w:r>
          </w:p>
          <w:p w14:paraId="1B427FFC" w14:textId="77777777" w:rsidR="005C7EC7" w:rsidRDefault="005C7EC7" w:rsidP="00DC6131">
            <w:r>
              <w:t xml:space="preserve">    timer t_Wait := 10.0; // @sic R5-204330 sic@</w:t>
            </w:r>
          </w:p>
          <w:p w14:paraId="6134ADBA" w14:textId="77777777" w:rsidR="005C7EC7" w:rsidRDefault="005C7EC7" w:rsidP="00DC6131"/>
          <w:p w14:paraId="3CF9A7D7" w14:textId="77777777" w:rsidR="005C7EC7" w:rsidRDefault="005C7EC7" w:rsidP="00DC6131">
            <w:r>
              <w:t xml:space="preserve">    // Build the GSMMobilityInfo for all received PDUs, but don't store it (some may be established, rather than modified)</w:t>
            </w:r>
          </w:p>
          <w:p w14:paraId="50A8B2D4" w14:textId="77777777" w:rsidR="005C7EC7" w:rsidRDefault="005C7EC7" w:rsidP="00DC6131">
            <w:r>
              <w:t xml:space="preserve">    for (i := 0; i &lt; N; i := i + 1) {</w:t>
            </w:r>
          </w:p>
          <w:p w14:paraId="72E1530B" w14:textId="77777777" w:rsidR="005C7EC7" w:rsidRDefault="005C7EC7" w:rsidP="00DC6131">
            <w:r>
              <w:t xml:space="preserve">      v_FromLTEList[i] := cs_GSM_MobilityInfo(int2oct(p_PduSessionsFromLTE[i].PDU_SessionId, 1), -, p_PduSessionsFromLTE[i].IsIMS); // @sic R5s200564 sic@</w:t>
            </w:r>
          </w:p>
          <w:p w14:paraId="493BB9A4" w14:textId="77777777" w:rsidR="005C7EC7" w:rsidRDefault="005C7EC7" w:rsidP="00DC6131">
            <w:r>
              <w:t xml:space="preserve">    }</w:t>
            </w:r>
          </w:p>
          <w:p w14:paraId="134DB11B" w14:textId="77777777" w:rsidR="005C7EC7" w:rsidRDefault="005C7EC7" w:rsidP="00DC6131">
            <w:r>
              <w:t xml:space="preserve">        </w:t>
            </w:r>
          </w:p>
          <w:p w14:paraId="26901B32" w14:textId="77777777" w:rsidR="005C7EC7" w:rsidRDefault="005C7EC7" w:rsidP="00DC6131">
            <w:r>
              <w:t xml:space="preserve">    t_Wait.start;  // @sic R5-204330 sic@</w:t>
            </w:r>
          </w:p>
          <w:p w14:paraId="01702476" w14:textId="77777777" w:rsidR="005C7EC7" w:rsidRDefault="005C7EC7" w:rsidP="00DC6131">
            <w:r>
              <w:t xml:space="preserve">    while (K &lt; N) {</w:t>
            </w:r>
          </w:p>
          <w:p w14:paraId="4633676F" w14:textId="77777777" w:rsidR="005C7EC7" w:rsidRDefault="005C7EC7" w:rsidP="00DC6131">
            <w:r>
              <w:t xml:space="preserve">      alt { // @sic R5-204330 sic@</w:t>
            </w:r>
          </w:p>
          <w:p w14:paraId="3D13D961" w14:textId="77777777" w:rsidR="005C7EC7" w:rsidRDefault="005C7EC7" w:rsidP="00DC6131">
            <w:r>
              <w:t xml:space="preserve">        [] SRB.receive(car_NR_SRB_NasPdu_IND(p_CellId, </w:t>
            </w:r>
            <w:r w:rsidRPr="00BA6427">
              <w:rPr>
                <w:highlight w:val="yellow"/>
              </w:rPr>
              <w:t>tsc_NR_RbId_SRB2</w:t>
            </w:r>
            <w:r>
              <w:t>, cr_NG_NAS_IndWithPiggybacking(tsc_SHT_IntegrityProtected_Ciphered))) -&gt; value v_ReceivedAsp</w:t>
            </w:r>
          </w:p>
          <w:p w14:paraId="3D872B31" w14:textId="77777777" w:rsidR="005C7EC7" w:rsidRDefault="005C7EC7" w:rsidP="00DC6131">
            <w:r>
              <w:t xml:space="preserve">          {</w:t>
            </w:r>
          </w:p>
          <w:p w14:paraId="0590BF2F" w14:textId="77777777" w:rsidR="005C7EC7" w:rsidRDefault="005C7EC7" w:rsidP="00DC6131">
            <w:r>
              <w:t xml:space="preserve">            v_NG_NAS_UL_Pdu := v_ReceivedAsp.Signalling.Nas[0].Pdu;</w:t>
            </w:r>
          </w:p>
          <w:p w14:paraId="1D033363" w14:textId="77777777" w:rsidR="005C7EC7" w:rsidRDefault="005C7EC7" w:rsidP="00DC6131">
            <w:r>
              <w:t xml:space="preserve">            v_GSMMsg := v_NG_NAS_UL_Pdu.PiggybackedPduList[0].Msg;</w:t>
            </w:r>
          </w:p>
          <w:p w14:paraId="1ED7111E" w14:textId="77777777" w:rsidR="005C7EC7" w:rsidRDefault="005C7EC7" w:rsidP="00DC6131"/>
          <w:p w14:paraId="3BB86F8F" w14:textId="77777777" w:rsidR="005C7EC7" w:rsidRDefault="005C7EC7" w:rsidP="00DC6131">
            <w:r>
              <w:t xml:space="preserve">            if (ischosen(v_GSMMsg.pdu_Session_Modification_Request)) {</w:t>
            </w:r>
          </w:p>
          <w:p w14:paraId="2D9C9B9D" w14:textId="77777777" w:rsidR="005C7EC7" w:rsidRDefault="005C7EC7" w:rsidP="00DC6131">
            <w:r>
              <w:t xml:space="preserve">              t_Wait.stop;</w:t>
            </w:r>
          </w:p>
          <w:p w14:paraId="6C0AA7A1" w14:textId="77777777" w:rsidR="005C7EC7" w:rsidRDefault="005C7EC7" w:rsidP="00DC6131">
            <w:r>
              <w:t xml:space="preserve">              v_PduSessionModificationRequestList[L] := v_NG_NAS_UL_Pdu;</w:t>
            </w:r>
          </w:p>
          <w:p w14:paraId="6FCDC445" w14:textId="77777777" w:rsidR="005C7EC7" w:rsidRDefault="005C7EC7" w:rsidP="00DC6131">
            <w:r>
              <w:t xml:space="preserve">              L := L + 1;</w:t>
            </w:r>
          </w:p>
          <w:p w14:paraId="43EF83C7" w14:textId="77777777" w:rsidR="005C7EC7" w:rsidRDefault="005C7EC7" w:rsidP="00DC6131">
            <w:r>
              <w:t xml:space="preserve">              if (L &gt; N) { // @sic R5-204330 sic@</w:t>
            </w:r>
          </w:p>
          <w:p w14:paraId="569F34BF" w14:textId="77777777" w:rsidR="005C7EC7" w:rsidRDefault="005C7EC7" w:rsidP="00DC6131">
            <w:r>
              <w:t xml:space="preserve">                  f_NR_SetVerdictFailOrInconc(__FILE__, __LINE__, "L &gt; N");</w:t>
            </w:r>
          </w:p>
          <w:p w14:paraId="34B759DB" w14:textId="77777777" w:rsidR="005C7EC7" w:rsidRDefault="005C7EC7" w:rsidP="00DC6131">
            <w:r>
              <w:t xml:space="preserve">              }</w:t>
            </w:r>
          </w:p>
          <w:p w14:paraId="78FEF18F" w14:textId="77777777" w:rsidR="005C7EC7" w:rsidRDefault="005C7EC7" w:rsidP="00DC6131">
            <w:r>
              <w:t xml:space="preserve">            }</w:t>
            </w:r>
          </w:p>
          <w:p w14:paraId="6785F455" w14:textId="77777777" w:rsidR="005C7EC7" w:rsidRDefault="005C7EC7" w:rsidP="00DC6131">
            <w:r>
              <w:t xml:space="preserve">            else if (v_WaitForComplete and ischosen(v_GSMMsg.pdu_Session_Modification_Complete)) {</w:t>
            </w:r>
          </w:p>
          <w:p w14:paraId="18FB449C" w14:textId="77777777" w:rsidR="005C7EC7" w:rsidRDefault="005C7EC7" w:rsidP="00DC6131">
            <w:r>
              <w:t xml:space="preserve">              if (not f_Check_NG_PDUSessionModificationComplete(v_NG_NAS_UL_Pdu, v_GSM_MobilityInfo.SessionId, v_GSM_MobilityInfo.PTI)) {</w:t>
            </w:r>
          </w:p>
          <w:p w14:paraId="7A83E571" w14:textId="77777777" w:rsidR="005C7EC7" w:rsidRDefault="005C7EC7" w:rsidP="00DC6131">
            <w:r>
              <w:t xml:space="preserve">                f_NR_SetVerdictFailOrInconc(__FILE__, __LINE__, "Invalid PDU SESSION MODIFICATION COMPLETE");</w:t>
            </w:r>
          </w:p>
          <w:p w14:paraId="310618E9" w14:textId="77777777" w:rsidR="005C7EC7" w:rsidRDefault="005C7EC7" w:rsidP="00DC6131">
            <w:r>
              <w:t xml:space="preserve">              }</w:t>
            </w:r>
          </w:p>
          <w:p w14:paraId="51F67C09" w14:textId="77777777" w:rsidR="005C7EC7" w:rsidRDefault="005C7EC7" w:rsidP="00DC6131">
            <w:r>
              <w:t xml:space="preserve">              v_WaitForComplete := false;</w:t>
            </w:r>
          </w:p>
          <w:p w14:paraId="7801337E" w14:textId="77777777" w:rsidR="005C7EC7" w:rsidRDefault="005C7EC7" w:rsidP="00DC6131">
            <w:r>
              <w:lastRenderedPageBreak/>
              <w:t xml:space="preserve">              K := K + 1;</w:t>
            </w:r>
          </w:p>
          <w:p w14:paraId="61215AE3" w14:textId="77777777" w:rsidR="005C7EC7" w:rsidRDefault="005C7EC7" w:rsidP="00DC6131">
            <w:r>
              <w:t xml:space="preserve">            }</w:t>
            </w:r>
          </w:p>
          <w:p w14:paraId="57A8A8E1" w14:textId="77777777" w:rsidR="005C7EC7" w:rsidRDefault="005C7EC7" w:rsidP="00DC6131">
            <w:r>
              <w:t xml:space="preserve">            else {</w:t>
            </w:r>
          </w:p>
          <w:p w14:paraId="7C63A796" w14:textId="77777777" w:rsidR="005C7EC7" w:rsidRDefault="005C7EC7" w:rsidP="00DC6131">
            <w:r>
              <w:t xml:space="preserve">              f_NR_SetVerdictFailOrInconc(__FILE__, __LINE__, "Unexpected NAS PDU");</w:t>
            </w:r>
          </w:p>
          <w:p w14:paraId="16211C42" w14:textId="77777777" w:rsidR="005C7EC7" w:rsidRDefault="005C7EC7" w:rsidP="00DC6131">
            <w:r>
              <w:t xml:space="preserve">            }</w:t>
            </w:r>
          </w:p>
          <w:p w14:paraId="0F45BFB6" w14:textId="77777777" w:rsidR="005C7EC7" w:rsidRDefault="005C7EC7" w:rsidP="00DC6131"/>
          <w:p w14:paraId="01D85148" w14:textId="77777777" w:rsidR="005C7EC7" w:rsidRDefault="005C7EC7" w:rsidP="00DC6131">
            <w:r>
              <w:t xml:space="preserve">            if (not v_WaitForComplete and (K &lt; L)) {   // =&gt; process the next PDU SESSION MODIFICATION REQUEST</w:t>
            </w:r>
          </w:p>
          <w:p w14:paraId="62B2F86B" w14:textId="77777777" w:rsidR="005C7EC7" w:rsidRDefault="005C7EC7" w:rsidP="00DC6131">
            <w:r>
              <w:t xml:space="preserve">              v_NG_NAS_UL_Pdu := v_PduSessionModificationRequestList[K];</w:t>
            </w:r>
          </w:p>
          <w:p w14:paraId="06F102BC" w14:textId="77777777" w:rsidR="005C7EC7" w:rsidRDefault="005C7EC7" w:rsidP="00DC6131"/>
          <w:p w14:paraId="670292F4" w14:textId="77777777" w:rsidR="005C7EC7" w:rsidRDefault="005C7EC7" w:rsidP="00DC6131">
            <w:r>
              <w:t xml:space="preserve">              if (not f_Check_NG_PDUSessionModificationReq(v_GSM_MobilityInfo, valueof(v_FromLTEList), v_NG_NAS_UL_Pdu, -, -, v_NG_UE_SM_Cap, -, -, -, v_IntegrityProtMaxDataRate, -, -, -, -, -, cr_NG_Request_Type('101'B))) {     // v_GSM_MobilityInfo is out parameter of f_Check_NG_PDUSessionModificationReq</w:t>
            </w:r>
          </w:p>
          <w:p w14:paraId="68CC7E5E" w14:textId="77777777" w:rsidR="005C7EC7" w:rsidRDefault="005C7EC7" w:rsidP="00DC6131">
            <w:r>
              <w:t xml:space="preserve">                f_NR_SetVerdictFailOrInconc(__FILE__, __LINE__, "Invalid PDU SESSION MODIFICATION REQUEST");</w:t>
            </w:r>
          </w:p>
          <w:p w14:paraId="0818D34A" w14:textId="77777777" w:rsidR="005C7EC7" w:rsidRDefault="005C7EC7" w:rsidP="00DC6131">
            <w:r>
              <w:t xml:space="preserve">              }</w:t>
            </w:r>
          </w:p>
          <w:p w14:paraId="3B6E6A04" w14:textId="77777777" w:rsidR="005C7EC7" w:rsidRDefault="005C7EC7" w:rsidP="00DC6131">
            <w:r>
              <w:t xml:space="preserve">              // ok, this PDU is to be modified, so can now store it in our list</w:t>
            </w:r>
          </w:p>
          <w:p w14:paraId="15E5F4C5" w14:textId="77777777" w:rsidR="005C7EC7" w:rsidRDefault="005C7EC7" w:rsidP="00DC6131">
            <w:r>
              <w:t xml:space="preserve">              v_PDU_SessionId := oct2int(v_GSM_MobilityInfo.SessionId); // @sic R5s200564 sic@</w:t>
            </w:r>
          </w:p>
          <w:p w14:paraId="31EBF0D3" w14:textId="77777777" w:rsidR="005C7EC7" w:rsidRDefault="005C7EC7" w:rsidP="00DC6131">
            <w:r>
              <w:t xml:space="preserve">              if (f_IntegerList_Search(v_PDU_SessionIdList, v_PDU_SessionId) &lt; 0) {</w:t>
            </w:r>
          </w:p>
          <w:p w14:paraId="43829E87" w14:textId="77777777" w:rsidR="005C7EC7" w:rsidRDefault="005C7EC7" w:rsidP="00DC6131">
            <w:r>
              <w:t xml:space="preserve">                v_PDU_SessionIdList[K] := v_PDU_SessionId;</w:t>
            </w:r>
          </w:p>
          <w:p w14:paraId="05086CA6" w14:textId="77777777" w:rsidR="005C7EC7" w:rsidRDefault="005C7EC7" w:rsidP="00DC6131">
            <w:r>
              <w:t xml:space="preserve">              } else {</w:t>
            </w:r>
          </w:p>
          <w:p w14:paraId="2F3CDA59" w14:textId="77777777" w:rsidR="005C7EC7" w:rsidRDefault="005C7EC7" w:rsidP="00DC6131">
            <w:r>
              <w:t xml:space="preserve">                f_NR_SetVerdictFailOrInconc(__FILE__, __LINE__, "There has been a PDU SESSION MODIFICATION REQUEST with the same session id already");</w:t>
            </w:r>
          </w:p>
          <w:p w14:paraId="4C914B18" w14:textId="77777777" w:rsidR="005C7EC7" w:rsidRDefault="005C7EC7" w:rsidP="00DC6131">
            <w:r>
              <w:t xml:space="preserve">              }</w:t>
            </w:r>
          </w:p>
          <w:p w14:paraId="7CFAAB7C" w14:textId="77777777" w:rsidR="005C7EC7" w:rsidRDefault="005C7EC7" w:rsidP="00DC6131">
            <w:r>
              <w:t xml:space="preserve">              f_NR5GC_MobileInfo_AddPDUSession(valueof(v_GSM_MobilityInfo));</w:t>
            </w:r>
          </w:p>
          <w:p w14:paraId="3791B719" w14:textId="77777777" w:rsidR="005C7EC7" w:rsidRDefault="005C7EC7" w:rsidP="00DC6131">
            <w:r>
              <w:t xml:space="preserve">              for (i := 0; i &lt; N; i := i + 1) {</w:t>
            </w:r>
          </w:p>
          <w:p w14:paraId="6C2A0814" w14:textId="77777777" w:rsidR="005C7EC7" w:rsidRDefault="005C7EC7" w:rsidP="00DC6131">
            <w:r>
              <w:t xml:space="preserve">                if (p_PduSessionsFromLTE[i].PDU_SessionId == oct2int(v_GSM_MobilityInfo.SessionId)) {</w:t>
            </w:r>
          </w:p>
          <w:p w14:paraId="2384EAD7" w14:textId="77777777" w:rsidR="005C7EC7" w:rsidRDefault="005C7EC7" w:rsidP="00DC6131">
            <w:r>
              <w:t xml:space="preserve">                  f_IP_ChangeDrbMappingNR(IP, p_CellId, cs_IP_QosFlowId(p_PduSessionsFromLTE[i].PDU_SessionId, p_PduSessionsFromLTE[i].QFI), p_PduSessionsFromLTE[i].PdnIndex);</w:t>
            </w:r>
          </w:p>
          <w:p w14:paraId="3D321272" w14:textId="77777777" w:rsidR="005C7EC7" w:rsidRDefault="005C7EC7" w:rsidP="00DC6131">
            <w:r>
              <w:t xml:space="preserve">                  v_ReregisterIMS := v_ReregisterIMS or p_PduSessionsFromLTE[i].IsIMS;</w:t>
            </w:r>
          </w:p>
          <w:p w14:paraId="44FA7F2C" w14:textId="77777777" w:rsidR="005C7EC7" w:rsidRDefault="005C7EC7" w:rsidP="00DC6131">
            <w:r>
              <w:t xml:space="preserve">                  break;</w:t>
            </w:r>
          </w:p>
          <w:p w14:paraId="58ED9A11" w14:textId="77777777" w:rsidR="005C7EC7" w:rsidRDefault="005C7EC7" w:rsidP="00DC6131">
            <w:r>
              <w:t xml:space="preserve">                }</w:t>
            </w:r>
          </w:p>
          <w:p w14:paraId="2E3C6B46" w14:textId="77777777" w:rsidR="005C7EC7" w:rsidRDefault="005C7EC7" w:rsidP="00DC6131">
            <w:r>
              <w:t xml:space="preserve">              }</w:t>
            </w:r>
          </w:p>
          <w:p w14:paraId="5EEC21E3" w14:textId="77777777" w:rsidR="005C7EC7" w:rsidRDefault="005C7EC7" w:rsidP="00DC6131">
            <w:r>
              <w:t xml:space="preserve">           /*  As DRBs are not configured, and IMS Re-registration is not specified in the prose, then this is not needed</w:t>
            </w:r>
          </w:p>
          <w:p w14:paraId="23DCE9EB" w14:textId="77777777" w:rsidR="005C7EC7" w:rsidRDefault="005C7EC7" w:rsidP="00DC6131">
            <w:r>
              <w:t xml:space="preserve">              if (v_ReregisterIMS) {</w:t>
            </w:r>
          </w:p>
          <w:p w14:paraId="6D0697C9" w14:textId="77777777" w:rsidR="005C7EC7" w:rsidRDefault="005C7EC7" w:rsidP="00DC6131">
            <w:r>
              <w:t xml:space="preserve">                // Tell IMS to start waiting for the Register message.</w:t>
            </w:r>
          </w:p>
          <w:p w14:paraId="30F9FBCC" w14:textId="77777777" w:rsidR="005C7EC7" w:rsidRDefault="005C7EC7" w:rsidP="00DC6131">
            <w:r>
              <w:lastRenderedPageBreak/>
              <w:t xml:space="preserve">                f_IMS_IPCAN_SendCoOrdMsg(IMS[tsc_Index_IMS1], cms_IPCAN_IMS_ReregistrationStart(NR));</w:t>
            </w:r>
          </w:p>
          <w:p w14:paraId="013D8BAB" w14:textId="77777777" w:rsidR="005C7EC7" w:rsidRDefault="005C7EC7" w:rsidP="00DC6131">
            <w:r>
              <w:t xml:space="preserve">              }*/</w:t>
            </w:r>
          </w:p>
          <w:p w14:paraId="3123C855" w14:textId="77777777" w:rsidR="005C7EC7" w:rsidRDefault="005C7EC7" w:rsidP="00DC6131">
            <w:r>
              <w:t xml:space="preserve">            v_NG_NAS_DL_Pdu := f_Get_NG_PDUSessionModificationCommand(v_GSM_MobilityInfo.SessionId, v_GSM_MobilityInfo);</w:t>
            </w:r>
          </w:p>
          <w:p w14:paraId="44C93AF9" w14:textId="77777777" w:rsidR="005C7EC7" w:rsidRDefault="005C7EC7" w:rsidP="00DC6131">
            <w:r>
              <w:t xml:space="preserve">              SRB.send(cas_NR_SRB_NasPdu_REQ(p_CellId, </w:t>
            </w:r>
            <w:r w:rsidRPr="00BA6427">
              <w:rPr>
                <w:highlight w:val="yellow"/>
              </w:rPr>
              <w:t>-,</w:t>
            </w:r>
            <w:r>
              <w:t xml:space="preserve"> -, cs_NG_NAS_RequestWithPiggybacking(tsc_SHT_IntegrityProtected_Ciphered, v_NG_NAS_DL_Pdu)));</w:t>
            </w:r>
          </w:p>
          <w:p w14:paraId="76E83C7B" w14:textId="77777777" w:rsidR="005C7EC7" w:rsidRDefault="005C7EC7" w:rsidP="00DC6131">
            <w:r>
              <w:t xml:space="preserve">              v_WaitForComplete := true;</w:t>
            </w:r>
          </w:p>
          <w:p w14:paraId="466530EC" w14:textId="77777777" w:rsidR="005C7EC7" w:rsidRDefault="005C7EC7" w:rsidP="00DC6131">
            <w:r>
              <w:t xml:space="preserve">              t_Wait.start;  // restart timer to wait for next Request</w:t>
            </w:r>
          </w:p>
          <w:p w14:paraId="3312997D" w14:textId="77777777" w:rsidR="005C7EC7" w:rsidRDefault="005C7EC7" w:rsidP="00DC6131">
            <w:r>
              <w:t xml:space="preserve">            }</w:t>
            </w:r>
          </w:p>
          <w:p w14:paraId="6B971C63" w14:textId="77777777" w:rsidR="005C7EC7" w:rsidRDefault="005C7EC7" w:rsidP="00DC6131">
            <w:pPr>
              <w:rPr>
                <w:rFonts w:hint="eastAsia"/>
                <w:lang w:eastAsia="zh-CN"/>
              </w:rPr>
            </w:pPr>
            <w:r>
              <w:t xml:space="preserve">          }</w:t>
            </w:r>
          </w:p>
          <w:p w14:paraId="1F28E2D9" w14:textId="77777777" w:rsidR="005C7EC7" w:rsidRDefault="005C7EC7" w:rsidP="00DC6131">
            <w:r>
              <w:t xml:space="preserve">        [] t_Wait.timeout {</w:t>
            </w:r>
          </w:p>
          <w:p w14:paraId="7E93736C" w14:textId="77777777" w:rsidR="005C7EC7" w:rsidRDefault="005C7EC7" w:rsidP="00DC6131">
            <w:r>
              <w:t xml:space="preserve">            if (p_FailWhenK_LessN and (K &lt; N)) {</w:t>
            </w:r>
          </w:p>
          <w:p w14:paraId="79BFF935" w14:textId="77777777" w:rsidR="005C7EC7" w:rsidRDefault="005C7EC7" w:rsidP="00DC6131">
            <w:r>
              <w:t xml:space="preserve">              f_NR_SetVerdictFailOrInconc(__FILE__, __LINE__, "Not enough PDU Session Modification Request messages");</w:t>
            </w:r>
          </w:p>
          <w:p w14:paraId="54C85393" w14:textId="77777777" w:rsidR="005C7EC7" w:rsidRDefault="005C7EC7" w:rsidP="00DC6131">
            <w:r>
              <w:t xml:space="preserve">            } else if (not p_FailWhenK_LessN) { // New message not received in time, so just end the loop  @sic R5-204330 sic@</w:t>
            </w:r>
          </w:p>
          <w:p w14:paraId="243B08D8" w14:textId="77777777" w:rsidR="005C7EC7" w:rsidRDefault="005C7EC7" w:rsidP="00DC6131">
            <w:r>
              <w:t xml:space="preserve">              break;</w:t>
            </w:r>
          </w:p>
          <w:p w14:paraId="07CF032A" w14:textId="77777777" w:rsidR="005C7EC7" w:rsidRDefault="005C7EC7" w:rsidP="00DC6131">
            <w:r>
              <w:t xml:space="preserve">            }</w:t>
            </w:r>
          </w:p>
          <w:p w14:paraId="2BB91AAE" w14:textId="77777777" w:rsidR="005C7EC7" w:rsidRDefault="005C7EC7" w:rsidP="00DC6131">
            <w:r>
              <w:t xml:space="preserve">        }</w:t>
            </w:r>
          </w:p>
          <w:p w14:paraId="7741566E" w14:textId="77777777" w:rsidR="005C7EC7" w:rsidRDefault="005C7EC7" w:rsidP="00DC6131">
            <w:r>
              <w:t xml:space="preserve">      }</w:t>
            </w:r>
          </w:p>
          <w:p w14:paraId="209DB645" w14:textId="77777777" w:rsidR="005C7EC7" w:rsidRDefault="005C7EC7" w:rsidP="00DC6131">
            <w:r>
              <w:t xml:space="preserve">    }</w:t>
            </w:r>
          </w:p>
          <w:p w14:paraId="5D6635BA" w14:textId="77777777" w:rsidR="005C7EC7" w:rsidRDefault="005C7EC7" w:rsidP="00DC6131">
            <w:r>
              <w:t xml:space="preserve">    // Timer will have been started again in loop, but loop is now finished, so need to stop timer</w:t>
            </w:r>
          </w:p>
          <w:p w14:paraId="35281768" w14:textId="77777777" w:rsidR="005C7EC7" w:rsidRDefault="005C7EC7" w:rsidP="00DC6131">
            <w:r>
              <w:t xml:space="preserve">    t_Wait.stop;</w:t>
            </w:r>
          </w:p>
          <w:p w14:paraId="5E16CDC4" w14:textId="77777777" w:rsidR="005C7EC7" w:rsidRDefault="005C7EC7" w:rsidP="00DC6131">
            <w:r>
              <w:t xml:space="preserve">    </w:t>
            </w:r>
          </w:p>
          <w:p w14:paraId="2BE0C201" w14:textId="77777777" w:rsidR="005C7EC7" w:rsidRDefault="005C7EC7" w:rsidP="00DC6131">
            <w:r>
              <w:t xml:space="preserve">    // now build and store global DRB list - as we're not piggybacking the Mod. Cmd with a Reconfig,</w:t>
            </w:r>
          </w:p>
          <w:p w14:paraId="687F661F" w14:textId="77777777" w:rsidR="005C7EC7" w:rsidRDefault="005C7EC7" w:rsidP="00DC6131">
            <w:r>
              <w:t xml:space="preserve">    // we can build the whole list in one go, rather than doing it one by one within the loop</w:t>
            </w:r>
          </w:p>
          <w:p w14:paraId="7A7D9138" w14:textId="77777777" w:rsidR="005C7EC7" w:rsidRDefault="005C7EC7" w:rsidP="00DC6131">
            <w:r>
              <w:t xml:space="preserve">    f_BuildRRCReconfigParamsNewDRBs (v_RadioBearerConfig,</w:t>
            </w:r>
          </w:p>
          <w:p w14:paraId="3E390901" w14:textId="77777777" w:rsidR="005C7EC7" w:rsidRDefault="005C7EC7" w:rsidP="00DC6131">
            <w:r>
              <w:t xml:space="preserve">                                     v_CellGroupConfig,</w:t>
            </w:r>
          </w:p>
          <w:p w14:paraId="2D1B485A" w14:textId="77777777" w:rsidR="005C7EC7" w:rsidRDefault="005C7EC7" w:rsidP="00DC6131">
            <w:r>
              <w:t xml:space="preserve">                                     v_RadioBearerList,</w:t>
            </w:r>
          </w:p>
          <w:p w14:paraId="0AB36822" w14:textId="77777777" w:rsidR="005C7EC7" w:rsidRDefault="005C7EC7" w:rsidP="00DC6131">
            <w:r>
              <w:t xml:space="preserve">                                     v_SDAP_ConfigurationList,</w:t>
            </w:r>
          </w:p>
          <w:p w14:paraId="1FAEA61D" w14:textId="77777777" w:rsidR="005C7EC7" w:rsidRDefault="005C7EC7" w:rsidP="00DC6131">
            <w:r>
              <w:t xml:space="preserve">                                     p_CellId,</w:t>
            </w:r>
          </w:p>
          <w:p w14:paraId="0A275E23" w14:textId="77777777" w:rsidR="005C7EC7" w:rsidRDefault="005C7EC7" w:rsidP="00DC6131">
            <w:r>
              <w:t xml:space="preserve">                                     f_NR5GC_MobileInfo_GetSessionInfoList(),</w:t>
            </w:r>
          </w:p>
          <w:p w14:paraId="23530FA7" w14:textId="77777777" w:rsidR="005C7EC7" w:rsidRDefault="005C7EC7" w:rsidP="00DC6131">
            <w:r>
              <w:t xml:space="preserve">                                     SRB1);</w:t>
            </w:r>
          </w:p>
          <w:p w14:paraId="448C3037" w14:textId="77777777" w:rsidR="005C7EC7" w:rsidRDefault="005C7EC7" w:rsidP="00DC6131">
            <w:r>
              <w:t xml:space="preserve">                                  </w:t>
            </w:r>
          </w:p>
          <w:p w14:paraId="512290CF" w14:textId="77777777" w:rsidR="005C7EC7" w:rsidRDefault="005C7EC7" w:rsidP="00DC6131">
            <w:r>
              <w:t xml:space="preserve">    //  @sic R5-204330 sic@</w:t>
            </w:r>
          </w:p>
          <w:p w14:paraId="361A4571" w14:textId="77777777" w:rsidR="005C7EC7" w:rsidRDefault="005C7EC7" w:rsidP="00DC6131">
            <w:r>
              <w:t xml:space="preserve">    v_NewDRBInfoList := f_BuildDRBNewDRBList (valueof(v_RadioBearerConfig.drb_ToAddModList), </w:t>
            </w:r>
            <w:r>
              <w:lastRenderedPageBreak/>
              <w:t>valueof(v_RadioBearerList), valueof(v_CellGroupConfig)); //  @sic R5-196745 sic@</w:t>
            </w:r>
          </w:p>
          <w:p w14:paraId="28E6DDA3" w14:textId="77777777" w:rsidR="005C7EC7" w:rsidRDefault="005C7EC7" w:rsidP="00DC6131">
            <w:r>
              <w:t xml:space="preserve">    // Store updated DRB information, but don't configure these DRBs</w:t>
            </w:r>
          </w:p>
          <w:p w14:paraId="3BD18B09" w14:textId="77777777" w:rsidR="005C7EC7" w:rsidRDefault="005C7EC7" w:rsidP="00DC6131">
            <w:r>
              <w:t xml:space="preserve">    f_NR5GC_MobileInfo_SetDRBInfoList(v_NewDRBInfoList);</w:t>
            </w:r>
          </w:p>
          <w:p w14:paraId="70CFA36C" w14:textId="77777777" w:rsidR="005C7EC7" w:rsidRDefault="005C7EC7" w:rsidP="00DC6131">
            <w:r>
              <w:t xml:space="preserve">    </w:t>
            </w:r>
          </w:p>
          <w:p w14:paraId="68BD4730" w14:textId="77777777" w:rsidR="005C7EC7" w:rsidRDefault="005C7EC7" w:rsidP="00DC6131">
            <w:r>
              <w:t xml:space="preserve">    // calling function needs to wait for IMS to finish</w:t>
            </w:r>
          </w:p>
          <w:p w14:paraId="4060FE70" w14:textId="77777777" w:rsidR="005C7EC7" w:rsidRDefault="005C7EC7" w:rsidP="00DC6131">
            <w:r>
              <w:t xml:space="preserve">    // FFS EUTRA38_DRB....this will need IMS (and other?) DRBs to be configured - which they currently aren't</w:t>
            </w:r>
          </w:p>
          <w:p w14:paraId="640DEE25" w14:textId="77777777" w:rsidR="005C7EC7" w:rsidRDefault="005C7EC7" w:rsidP="00DC6131">
            <w:r>
              <w:t xml:space="preserve">    return v_ReregisterIMS;</w:t>
            </w:r>
          </w:p>
          <w:p w14:paraId="0575EB05" w14:textId="77777777" w:rsidR="005C7EC7" w:rsidRDefault="005C7EC7" w:rsidP="00DC6131">
            <w:r>
              <w:t xml:space="preserve">  }</w:t>
            </w:r>
          </w:p>
        </w:tc>
      </w:tr>
    </w:tbl>
    <w:p w14:paraId="1ABCBD72" w14:textId="77777777" w:rsidR="005C7EC7" w:rsidRDefault="005C7EC7" w:rsidP="005C7EC7"/>
    <w:p w14:paraId="55BC8E96" w14:textId="77777777" w:rsidR="005C7EC7" w:rsidRPr="00195E8E" w:rsidRDefault="005C7EC7" w:rsidP="005C7EC7">
      <w:pPr>
        <w:rPr>
          <w:b/>
          <w:bCs/>
        </w:rPr>
      </w:pPr>
      <w:r w:rsidRPr="00195E8E">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7EC7" w14:paraId="43EF7321" w14:textId="77777777" w:rsidTr="00DC6131">
        <w:tc>
          <w:tcPr>
            <w:tcW w:w="9855" w:type="dxa"/>
          </w:tcPr>
          <w:p w14:paraId="3DB6F7F8" w14:textId="77777777" w:rsidR="005C7EC7" w:rsidRDefault="005C7EC7" w:rsidP="00DC6131">
            <w:r>
              <w:t>function f_NR5GC_IRAT_S1ToN1_SessionModification(NR_CellId_Type p_CellId,</w:t>
            </w:r>
          </w:p>
          <w:p w14:paraId="2F53B904" w14:textId="77777777" w:rsidR="005C7EC7" w:rsidRDefault="005C7EC7" w:rsidP="00DC6131">
            <w:r>
              <w:t xml:space="preserve">                                                   EUTRA_NR_PduSessionInfoList_Type p_PduSessionsFromLTE,</w:t>
            </w:r>
          </w:p>
          <w:p w14:paraId="39ED92B7" w14:textId="77777777" w:rsidR="005C7EC7" w:rsidRDefault="005C7EC7" w:rsidP="00DC6131">
            <w:r>
              <w:t xml:space="preserve">                                                   boolean p_FailWhenK_LessN := true,</w:t>
            </w:r>
          </w:p>
          <w:p w14:paraId="6A223C29" w14:textId="77777777" w:rsidR="005C7EC7" w:rsidRDefault="005C7EC7" w:rsidP="00DC6131">
            <w:r>
              <w:t xml:space="preserve">                                                   integer p_ExpectedNumberOfNewPDUSessions := (</w:t>
            </w:r>
            <w:r w:rsidRPr="009E4889">
              <w:rPr>
                <w:highlight w:val="yellow"/>
              </w:rPr>
              <w:t xml:space="preserve">pc_noOf_PDUsSameConnection </w:t>
            </w:r>
            <w:r w:rsidRPr="00BA6427">
              <w:t>+</w:t>
            </w:r>
            <w:r w:rsidRPr="009E4889">
              <w:rPr>
                <w:highlight w:val="yellow"/>
              </w:rPr>
              <w:t xml:space="preserve"> pc_noOf_PDUsNewConnection),</w:t>
            </w:r>
          </w:p>
          <w:p w14:paraId="3E6AEE40" w14:textId="77777777" w:rsidR="005C7EC7" w:rsidRDefault="005C7EC7" w:rsidP="00DC6131">
            <w:r>
              <w:t xml:space="preserve">                                                   </w:t>
            </w:r>
            <w:r w:rsidRPr="00BA6427">
              <w:rPr>
                <w:highlight w:val="yellow"/>
              </w:rPr>
              <w:t>template (present) NR_RadioBearerId_Type p_SRB_Id :=tsc_NR_RbId_SRB2</w:t>
            </w:r>
          </w:p>
          <w:p w14:paraId="2742E2AC" w14:textId="77777777" w:rsidR="005C7EC7" w:rsidRDefault="005C7EC7" w:rsidP="00DC6131">
            <w:r>
              <w:t xml:space="preserve">                                                   ) runs on NR5GC_PTC </w:t>
            </w:r>
            <w:r w:rsidRPr="009E4889">
              <w:t>return boolean</w:t>
            </w:r>
            <w:r>
              <w:t xml:space="preserve"> </w:t>
            </w:r>
          </w:p>
          <w:p w14:paraId="4BFE96A8" w14:textId="77777777" w:rsidR="005C7EC7" w:rsidRDefault="005C7EC7" w:rsidP="00DC6131">
            <w:r>
              <w:t xml:space="preserve">  {</w:t>
            </w:r>
          </w:p>
          <w:p w14:paraId="00E69163" w14:textId="77777777" w:rsidR="005C7EC7" w:rsidRDefault="005C7EC7" w:rsidP="00DC6131">
            <w:r>
              <w:t xml:space="preserve">    var template (value) PDUSessionInfoList_Type v_FromLTEList;</w:t>
            </w:r>
          </w:p>
          <w:p w14:paraId="28643B17" w14:textId="77777777" w:rsidR="005C7EC7" w:rsidRDefault="005C7EC7" w:rsidP="00DC6131">
            <w:r>
              <w:t xml:space="preserve">    var NG_NAS_UL_PduList_Type v_PduSessionModificationRequestList := {};</w:t>
            </w:r>
          </w:p>
          <w:p w14:paraId="283B96B5" w14:textId="77777777" w:rsidR="005C7EC7" w:rsidRDefault="005C7EC7" w:rsidP="00DC6131">
            <w:r>
              <w:t xml:space="preserve">    var IntegerList_Type v_PDU_SessionIdList := {};</w:t>
            </w:r>
          </w:p>
          <w:p w14:paraId="11116953" w14:textId="77777777" w:rsidR="005C7EC7" w:rsidRDefault="005C7EC7" w:rsidP="00DC6131">
            <w:r>
              <w:t xml:space="preserve">    var GSM_MobilityInfo_Type v_GSM_MobilityInfo;</w:t>
            </w:r>
          </w:p>
          <w:p w14:paraId="64023C86" w14:textId="77777777" w:rsidR="005C7EC7" w:rsidRDefault="005C7EC7" w:rsidP="00DC6131">
            <w:r>
              <w:t xml:space="preserve">    var NR_SRB_COMMON_IND v_ReceivedAsp;</w:t>
            </w:r>
          </w:p>
          <w:p w14:paraId="44D8DF0C" w14:textId="77777777" w:rsidR="005C7EC7" w:rsidRDefault="005C7EC7" w:rsidP="00DC6131">
            <w:r>
              <w:t xml:space="preserve">    var NG_NAS_UL_Pdu_Type v_NG_NAS_UL_Pdu;</w:t>
            </w:r>
          </w:p>
          <w:p w14:paraId="4EF1A2FB" w14:textId="77777777" w:rsidR="005C7EC7" w:rsidRDefault="005C7EC7" w:rsidP="00DC6131">
            <w:r>
              <w:t xml:space="preserve">    var NG_NAS_UL_Message_Type v_GSMMsg;</w:t>
            </w:r>
          </w:p>
          <w:p w14:paraId="270645EF" w14:textId="77777777" w:rsidR="005C7EC7" w:rsidRDefault="005C7EC7" w:rsidP="00DC6131">
            <w:r>
              <w:t xml:space="preserve">    var integer v_PDU_SessionId;</w:t>
            </w:r>
          </w:p>
          <w:p w14:paraId="36B5B7FE" w14:textId="77777777" w:rsidR="005C7EC7" w:rsidRDefault="005C7EC7" w:rsidP="00DC6131">
            <w:r>
              <w:t xml:space="preserve">    var template (value) RadioBearerConfig v_RadioBearerConfig;</w:t>
            </w:r>
          </w:p>
          <w:p w14:paraId="746060C4" w14:textId="77777777" w:rsidR="005C7EC7" w:rsidRDefault="005C7EC7" w:rsidP="00DC6131">
            <w:r>
              <w:t xml:space="preserve">    var template(value) CellGroupConfig v_CellGroupConfig;</w:t>
            </w:r>
          </w:p>
          <w:p w14:paraId="306D22B6" w14:textId="77777777" w:rsidR="005C7EC7" w:rsidRDefault="005C7EC7" w:rsidP="00DC6131">
            <w:r>
              <w:t xml:space="preserve">    var template (value) NR_RadioBearerList_Type v_RadioBearerList;  // list of DRBs to be configured at the SS (SRB2 alredy configured in SS at cell creation/RRC release procedure =&gt; not needed here)</w:t>
            </w:r>
          </w:p>
          <w:p w14:paraId="65D95BFC" w14:textId="77777777" w:rsidR="005C7EC7" w:rsidRDefault="005C7EC7" w:rsidP="00DC6131">
            <w:r>
              <w:t xml:space="preserve">    var template (value) SDAP_ConfigurationList_Type v_SDAP_ConfigurationList;</w:t>
            </w:r>
          </w:p>
          <w:p w14:paraId="5EAAB168" w14:textId="77777777" w:rsidR="005C7EC7" w:rsidRDefault="005C7EC7" w:rsidP="00DC6131">
            <w:r>
              <w:t xml:space="preserve">    var boolean v_ReregisterIMS := false;</w:t>
            </w:r>
          </w:p>
          <w:p w14:paraId="5564BAF9" w14:textId="77777777" w:rsidR="005C7EC7" w:rsidRDefault="005C7EC7" w:rsidP="00DC6131">
            <w:r>
              <w:t xml:space="preserve">    var template (value) NG_NAS_DL_Pdu_Type v_NG_NAS_DL_Pdu;</w:t>
            </w:r>
          </w:p>
          <w:p w14:paraId="1465B448" w14:textId="77777777" w:rsidR="005C7EC7" w:rsidRDefault="005C7EC7" w:rsidP="00DC6131">
            <w:r>
              <w:t xml:space="preserve">    var NR_DRBInfoList_Type v_NewDRBInfoList;</w:t>
            </w:r>
          </w:p>
          <w:p w14:paraId="1CC1EF1F" w14:textId="77777777" w:rsidR="005C7EC7" w:rsidRDefault="005C7EC7" w:rsidP="00DC6131">
            <w:r>
              <w:t xml:space="preserve">    var integer N := p_ExpectedNumberOfNewPDUSessions;  // number of PDU SESSION MODIFICATION REQUEST messages being expected</w:t>
            </w:r>
          </w:p>
          <w:p w14:paraId="56FF3E3E" w14:textId="77777777" w:rsidR="005C7EC7" w:rsidRDefault="005C7EC7" w:rsidP="00DC6131">
            <w:r>
              <w:lastRenderedPageBreak/>
              <w:t xml:space="preserve">    var integer K := 0;   // number of PDU SESSION MODIFICATION REQUEST messages already processed (i.e. the corresponding PDU SESSION MODIFICATION COMMAND and PDU SESSION MODIFICATION COMPLETE have been sent/received)</w:t>
            </w:r>
          </w:p>
          <w:p w14:paraId="1903C364" w14:textId="77777777" w:rsidR="005C7EC7" w:rsidRDefault="005C7EC7" w:rsidP="00DC6131">
            <w:r>
              <w:t xml:space="preserve">    var integer L := 0;   // number of PDU SESSION MODIFICATION REQUEST messages being received</w:t>
            </w:r>
          </w:p>
          <w:p w14:paraId="406B9843" w14:textId="77777777" w:rsidR="005C7EC7" w:rsidRDefault="005C7EC7" w:rsidP="00DC6131">
            <w:r>
              <w:t xml:space="preserve">    var boolean v_WaitForComplete := false;</w:t>
            </w:r>
          </w:p>
          <w:p w14:paraId="7ABD205F" w14:textId="77777777" w:rsidR="005C7EC7" w:rsidRDefault="005C7EC7" w:rsidP="00DC6131">
            <w:r>
              <w:t xml:space="preserve">    var template (present) NG_UE_SM_Cap v_NG_UE_SM_Cap := ?;                         // according to 38.508-1 Table 4.5A.2C.2.3-1</w:t>
            </w:r>
          </w:p>
          <w:p w14:paraId="448FDB24" w14:textId="77777777" w:rsidR="005C7EC7" w:rsidRDefault="005C7EC7" w:rsidP="00DC6131">
            <w:r>
              <w:t xml:space="preserve">    var template (present) IntegrityProtMaxDataRate v_IntegrityProtMaxDataRate := ?; // according to 38.508-1 Table 4.5A.2C.2.3-1</w:t>
            </w:r>
          </w:p>
          <w:p w14:paraId="5DD6CD04" w14:textId="77777777" w:rsidR="005C7EC7" w:rsidRDefault="005C7EC7" w:rsidP="00DC6131">
            <w:r>
              <w:t xml:space="preserve">    var integer i;</w:t>
            </w:r>
          </w:p>
          <w:p w14:paraId="14840399" w14:textId="77777777" w:rsidR="005C7EC7" w:rsidRDefault="005C7EC7" w:rsidP="00DC6131">
            <w:r>
              <w:t xml:space="preserve">    </w:t>
            </w:r>
          </w:p>
          <w:p w14:paraId="278AC2B3" w14:textId="77777777" w:rsidR="005C7EC7" w:rsidRDefault="005C7EC7" w:rsidP="00DC6131">
            <w:r>
              <w:t xml:space="preserve">    timer t_Wait := 10.0; // @sic R5-204330 sic@</w:t>
            </w:r>
          </w:p>
          <w:p w14:paraId="115C16C3" w14:textId="77777777" w:rsidR="005C7EC7" w:rsidRDefault="005C7EC7" w:rsidP="00DC6131"/>
          <w:p w14:paraId="14E1E021" w14:textId="77777777" w:rsidR="005C7EC7" w:rsidRDefault="005C7EC7" w:rsidP="00DC6131">
            <w:r>
              <w:t xml:space="preserve">    // Build the GSMMobilityInfo for all received PDUs, but don't store it (some may be established, rather than modified)</w:t>
            </w:r>
          </w:p>
          <w:p w14:paraId="386008B0" w14:textId="77777777" w:rsidR="005C7EC7" w:rsidRDefault="005C7EC7" w:rsidP="00DC6131">
            <w:r>
              <w:t xml:space="preserve">    for (i := 0; i &lt; N; i := i + 1) {</w:t>
            </w:r>
          </w:p>
          <w:p w14:paraId="573A1257" w14:textId="77777777" w:rsidR="005C7EC7" w:rsidRDefault="005C7EC7" w:rsidP="00DC6131">
            <w:r>
              <w:t xml:space="preserve">      v_FromLTEList[i] := cs_GSM_MobilityInfo(int2oct(p_PduSessionsFromLTE[i].PDU_SessionId, 1), -, p_PduSessionsFromLTE[i].IsIMS); // @sic R5s200564 sic@</w:t>
            </w:r>
          </w:p>
          <w:p w14:paraId="69DE7B9B" w14:textId="77777777" w:rsidR="005C7EC7" w:rsidRDefault="005C7EC7" w:rsidP="00DC6131">
            <w:r>
              <w:t xml:space="preserve">    }</w:t>
            </w:r>
          </w:p>
          <w:p w14:paraId="1738C7A5" w14:textId="77777777" w:rsidR="005C7EC7" w:rsidRDefault="005C7EC7" w:rsidP="00DC6131">
            <w:r>
              <w:t xml:space="preserve">        </w:t>
            </w:r>
          </w:p>
          <w:p w14:paraId="784FD2B7" w14:textId="77777777" w:rsidR="005C7EC7" w:rsidRDefault="005C7EC7" w:rsidP="00DC6131">
            <w:r>
              <w:t xml:space="preserve">    t_Wait.start;  // @sic R5-204330 sic@</w:t>
            </w:r>
          </w:p>
          <w:p w14:paraId="2953A527" w14:textId="77777777" w:rsidR="005C7EC7" w:rsidRDefault="005C7EC7" w:rsidP="00DC6131">
            <w:r>
              <w:t xml:space="preserve">    while (K &lt; N) {</w:t>
            </w:r>
          </w:p>
          <w:p w14:paraId="08F38796" w14:textId="77777777" w:rsidR="005C7EC7" w:rsidRDefault="005C7EC7" w:rsidP="00DC6131">
            <w:r>
              <w:t xml:space="preserve">      alt { // @sic R5-204330 sic@</w:t>
            </w:r>
          </w:p>
          <w:p w14:paraId="01A544BC" w14:textId="77777777" w:rsidR="00B7313F" w:rsidRDefault="005C7EC7" w:rsidP="00DC6131">
            <w:r>
              <w:t xml:space="preserve">        [] SRB.receive(car_NR_SRB_NasPdu_IND(p_CellId</w:t>
            </w:r>
            <w:r w:rsidRPr="00BA6427">
              <w:rPr>
                <w:highlight w:val="yellow"/>
              </w:rPr>
              <w:t>, p_SRB_Id,</w:t>
            </w:r>
            <w:r>
              <w:t xml:space="preserve"> cr_NG_NAS_IndWithPiggybacking(tsc_SHT_IntegrityProtected_Ciphered))) -&gt; value v_ReceivedAsp </w:t>
            </w:r>
          </w:p>
          <w:p w14:paraId="3C4A9F76" w14:textId="77777777" w:rsidR="005C7EC7" w:rsidRDefault="005C7EC7" w:rsidP="00DC6131">
            <w:r>
              <w:t xml:space="preserve">          {</w:t>
            </w:r>
          </w:p>
          <w:p w14:paraId="15D4506E" w14:textId="77777777" w:rsidR="005C7EC7" w:rsidRDefault="005C7EC7" w:rsidP="00DC6131">
            <w:r>
              <w:t xml:space="preserve">            v_NG_NAS_UL_Pdu := v_ReceivedAsp.Signalling.Nas[0].Pdu;</w:t>
            </w:r>
          </w:p>
          <w:p w14:paraId="0D1E53BF" w14:textId="77777777" w:rsidR="005C7EC7" w:rsidRDefault="005C7EC7" w:rsidP="00DC6131">
            <w:r>
              <w:t xml:space="preserve">            v_GSMMsg := v_NG_NAS_UL_Pdu.PiggybackedPduList[0].Msg;</w:t>
            </w:r>
          </w:p>
          <w:p w14:paraId="5F7F7A4F" w14:textId="77777777" w:rsidR="005C7EC7" w:rsidRDefault="005C7EC7" w:rsidP="00DC6131"/>
          <w:p w14:paraId="3884242F" w14:textId="77777777" w:rsidR="005C7EC7" w:rsidRDefault="005C7EC7" w:rsidP="00DC6131">
            <w:r>
              <w:t xml:space="preserve">            if (ischosen(v_GSMMsg.pdu_Session_Modification_Request)) {</w:t>
            </w:r>
          </w:p>
          <w:p w14:paraId="406CDFBD" w14:textId="77777777" w:rsidR="005C7EC7" w:rsidRDefault="005C7EC7" w:rsidP="00DC6131">
            <w:r>
              <w:t xml:space="preserve">              t_Wait.stop;</w:t>
            </w:r>
          </w:p>
          <w:p w14:paraId="2BD02622" w14:textId="77777777" w:rsidR="005C7EC7" w:rsidRDefault="005C7EC7" w:rsidP="00DC6131">
            <w:r>
              <w:t xml:space="preserve">              v_PduSessionModificationRequestList[L] := v_NG_NAS_UL_Pdu;</w:t>
            </w:r>
          </w:p>
          <w:p w14:paraId="6B53C356" w14:textId="77777777" w:rsidR="005C7EC7" w:rsidRDefault="005C7EC7" w:rsidP="00DC6131">
            <w:r>
              <w:t xml:space="preserve">              L := L + 1;</w:t>
            </w:r>
          </w:p>
          <w:p w14:paraId="0779A40B" w14:textId="77777777" w:rsidR="005C7EC7" w:rsidRDefault="005C7EC7" w:rsidP="00DC6131">
            <w:r>
              <w:t xml:space="preserve">              if (L &gt; N) { // @sic R5-204330 sic@</w:t>
            </w:r>
          </w:p>
          <w:p w14:paraId="6096FFC1" w14:textId="77777777" w:rsidR="005C7EC7" w:rsidRDefault="005C7EC7" w:rsidP="00DC6131">
            <w:r>
              <w:t xml:space="preserve">                  f_NR_SetVerdictFailOrInconc(__FILE__, __LINE__, "L &gt; N");</w:t>
            </w:r>
          </w:p>
          <w:p w14:paraId="1BDE6D13" w14:textId="77777777" w:rsidR="005C7EC7" w:rsidRDefault="005C7EC7" w:rsidP="00DC6131">
            <w:r>
              <w:t xml:space="preserve">              }</w:t>
            </w:r>
          </w:p>
          <w:p w14:paraId="3F0B4333" w14:textId="77777777" w:rsidR="005C7EC7" w:rsidRDefault="005C7EC7" w:rsidP="00DC6131">
            <w:r>
              <w:t xml:space="preserve">            }</w:t>
            </w:r>
          </w:p>
          <w:p w14:paraId="2E1DD871" w14:textId="77777777" w:rsidR="005C7EC7" w:rsidRDefault="005C7EC7" w:rsidP="00DC6131">
            <w:r>
              <w:lastRenderedPageBreak/>
              <w:t xml:space="preserve">            else if (v_WaitForComplete and ischosen(v_GSMMsg.pdu_Session_Modification_Complete)) {</w:t>
            </w:r>
          </w:p>
          <w:p w14:paraId="4A052385" w14:textId="77777777" w:rsidR="005C7EC7" w:rsidRDefault="005C7EC7" w:rsidP="00DC6131">
            <w:r>
              <w:t xml:space="preserve">              if (not f_Check_NG_PDUSessionModificationComplete(v_NG_NAS_UL_Pdu, v_GSM_MobilityInfo.SessionId, v_GSM_MobilityInfo.PTI)) {</w:t>
            </w:r>
          </w:p>
          <w:p w14:paraId="42306F32" w14:textId="77777777" w:rsidR="005C7EC7" w:rsidRDefault="005C7EC7" w:rsidP="00DC6131">
            <w:r>
              <w:t xml:space="preserve">                f_NR_SetVerdictFailOrInconc(__FILE__, __LINE__, "Invalid PDU SESSION MODIFICATION COMPLETE");</w:t>
            </w:r>
          </w:p>
          <w:p w14:paraId="5726AEC0" w14:textId="77777777" w:rsidR="005C7EC7" w:rsidRDefault="005C7EC7" w:rsidP="00DC6131">
            <w:r>
              <w:t xml:space="preserve">              }</w:t>
            </w:r>
          </w:p>
          <w:p w14:paraId="020AD093" w14:textId="77777777" w:rsidR="005C7EC7" w:rsidRDefault="005C7EC7" w:rsidP="00DC6131">
            <w:r>
              <w:t xml:space="preserve">              v_WaitForComplete := false;</w:t>
            </w:r>
          </w:p>
          <w:p w14:paraId="73F03C30" w14:textId="77777777" w:rsidR="005C7EC7" w:rsidRDefault="005C7EC7" w:rsidP="00DC6131">
            <w:r>
              <w:t xml:space="preserve">              K := K + 1;</w:t>
            </w:r>
          </w:p>
          <w:p w14:paraId="624204C2" w14:textId="77777777" w:rsidR="005C7EC7" w:rsidRDefault="005C7EC7" w:rsidP="00DC6131">
            <w:r>
              <w:t xml:space="preserve">            }</w:t>
            </w:r>
          </w:p>
          <w:p w14:paraId="19BD790B" w14:textId="77777777" w:rsidR="005C7EC7" w:rsidRDefault="005C7EC7" w:rsidP="00DC6131">
            <w:r>
              <w:t xml:space="preserve">            else {</w:t>
            </w:r>
          </w:p>
          <w:p w14:paraId="14D96A6C" w14:textId="77777777" w:rsidR="005C7EC7" w:rsidRDefault="005C7EC7" w:rsidP="00DC6131">
            <w:r>
              <w:t xml:space="preserve">              f_NR_SetVerdictFailOrInconc(__FILE__, __LINE__, "Unexpected NAS PDU");</w:t>
            </w:r>
          </w:p>
          <w:p w14:paraId="73D47963" w14:textId="77777777" w:rsidR="005C7EC7" w:rsidRDefault="005C7EC7" w:rsidP="00DC6131">
            <w:r>
              <w:t xml:space="preserve">            }</w:t>
            </w:r>
          </w:p>
          <w:p w14:paraId="3941C819" w14:textId="77777777" w:rsidR="005C7EC7" w:rsidRDefault="005C7EC7" w:rsidP="00DC6131"/>
          <w:p w14:paraId="2BA627BF" w14:textId="77777777" w:rsidR="005C7EC7" w:rsidRDefault="005C7EC7" w:rsidP="00DC6131">
            <w:r>
              <w:t xml:space="preserve">            if (not v_WaitForComplete and (K &lt; L)) {   // =&gt; process the next PDU SESSION MODIFICATION REQUEST</w:t>
            </w:r>
          </w:p>
          <w:p w14:paraId="204F9ADD" w14:textId="77777777" w:rsidR="005C7EC7" w:rsidRDefault="005C7EC7" w:rsidP="00DC6131">
            <w:r>
              <w:t xml:space="preserve">              v_NG_NAS_UL_Pdu := v_PduSessionModificationRequestList[K];</w:t>
            </w:r>
          </w:p>
          <w:p w14:paraId="28F4C6E9" w14:textId="77777777" w:rsidR="005C7EC7" w:rsidRDefault="005C7EC7" w:rsidP="00DC6131"/>
          <w:p w14:paraId="517F9C14" w14:textId="77777777" w:rsidR="005C7EC7" w:rsidRDefault="005C7EC7" w:rsidP="00DC6131">
            <w:r>
              <w:t xml:space="preserve">              if (not f_Check_NG_PDUSessionModificationReq(v_GSM_MobilityInfo, valueof(v_FromLTEList), v_NG_NAS_UL_Pdu, -, -, v_NG_UE_SM_Cap, -, -, -, v_IntegrityProtMaxDataRate, -, -, -, -, -, cr_NG_Request_Type('101'B))) {     // v_GSM_MobilityInfo is out parameter of f_Check_NG_PDUSessionModificationReq</w:t>
            </w:r>
          </w:p>
          <w:p w14:paraId="27939764" w14:textId="77777777" w:rsidR="005C7EC7" w:rsidRDefault="005C7EC7" w:rsidP="00DC6131">
            <w:r>
              <w:t xml:space="preserve">                f_NR_SetVerdictFailOrInconc(__FILE__, __LINE__, "Invalid PDU SESSION MODIFICATION REQUEST");</w:t>
            </w:r>
          </w:p>
          <w:p w14:paraId="64238EEC" w14:textId="77777777" w:rsidR="005C7EC7" w:rsidRDefault="005C7EC7" w:rsidP="00DC6131">
            <w:r>
              <w:t xml:space="preserve">              }</w:t>
            </w:r>
          </w:p>
          <w:p w14:paraId="432EEB65" w14:textId="77777777" w:rsidR="005C7EC7" w:rsidRDefault="005C7EC7" w:rsidP="00DC6131">
            <w:r>
              <w:t xml:space="preserve">              // ok, this PDU is to be modified, so can now store it in our list</w:t>
            </w:r>
          </w:p>
          <w:p w14:paraId="7A095E99" w14:textId="77777777" w:rsidR="005C7EC7" w:rsidRDefault="005C7EC7" w:rsidP="00DC6131">
            <w:r>
              <w:t xml:space="preserve">              v_PDU_SessionId := oct2int(v_GSM_MobilityInfo.SessionId); // @sic R5s200564 sic@</w:t>
            </w:r>
          </w:p>
          <w:p w14:paraId="547F1CC6" w14:textId="77777777" w:rsidR="005C7EC7" w:rsidRDefault="005C7EC7" w:rsidP="00DC6131">
            <w:r>
              <w:t xml:space="preserve">              if (f_IntegerList_Search(v_PDU_SessionIdList, v_PDU_SessionId) &lt; 0) {</w:t>
            </w:r>
          </w:p>
          <w:p w14:paraId="2B7FC840" w14:textId="77777777" w:rsidR="005C7EC7" w:rsidRDefault="005C7EC7" w:rsidP="00DC6131">
            <w:r>
              <w:t xml:space="preserve">                v_PDU_SessionIdList[K] := v_PDU_SessionId;</w:t>
            </w:r>
          </w:p>
          <w:p w14:paraId="6031FD70" w14:textId="77777777" w:rsidR="005C7EC7" w:rsidRDefault="005C7EC7" w:rsidP="00DC6131">
            <w:r>
              <w:t xml:space="preserve">              } else {</w:t>
            </w:r>
          </w:p>
          <w:p w14:paraId="78D4A8BF" w14:textId="77777777" w:rsidR="005C7EC7" w:rsidRDefault="005C7EC7" w:rsidP="00DC6131">
            <w:r>
              <w:t xml:space="preserve">                f_NR_SetVerdictFailOrInconc(__FILE__, __LINE__, "There has been a PDU SESSION MODIFICATION REQUEST with the same session id already");</w:t>
            </w:r>
          </w:p>
          <w:p w14:paraId="115A9948" w14:textId="77777777" w:rsidR="005C7EC7" w:rsidRDefault="005C7EC7" w:rsidP="00DC6131">
            <w:r>
              <w:t xml:space="preserve">              }</w:t>
            </w:r>
          </w:p>
          <w:p w14:paraId="5BB7163A" w14:textId="77777777" w:rsidR="005C7EC7" w:rsidRDefault="005C7EC7" w:rsidP="00DC6131">
            <w:r>
              <w:t xml:space="preserve">              f_NR5GC_MobileInfo_AddPDUSession(valueof(v_GSM_MobilityInfo));</w:t>
            </w:r>
          </w:p>
          <w:p w14:paraId="19DC9C52" w14:textId="77777777" w:rsidR="005C7EC7" w:rsidRDefault="005C7EC7" w:rsidP="00DC6131">
            <w:r>
              <w:t xml:space="preserve">              for (i := 0; i &lt; N; i := i + 1) {</w:t>
            </w:r>
          </w:p>
          <w:p w14:paraId="3F65A2D2" w14:textId="77777777" w:rsidR="005C7EC7" w:rsidRDefault="005C7EC7" w:rsidP="00DC6131">
            <w:r>
              <w:t xml:space="preserve">                if (p_PduSessionsFromLTE[i].PDU_SessionId == oct2int(v_GSM_MobilityInfo.SessionId)) {</w:t>
            </w:r>
          </w:p>
          <w:p w14:paraId="3924327F" w14:textId="77777777" w:rsidR="005C7EC7" w:rsidRDefault="005C7EC7" w:rsidP="00DC6131">
            <w:r>
              <w:t xml:space="preserve">                  f_IP_ChangeDrbMappingNR(IP, p_CellId, cs_IP_QosFlowId(p_PduSessionsFromLTE[i].PDU_SessionId, p_PduSessionsFromLTE[i].QFI), p_PduSessionsFromLTE[i].PdnIndex);</w:t>
            </w:r>
          </w:p>
          <w:p w14:paraId="3CB214AB" w14:textId="77777777" w:rsidR="005C7EC7" w:rsidRDefault="005C7EC7" w:rsidP="00DC6131">
            <w:r>
              <w:t xml:space="preserve">                  v_ReregisterIMS := v_ReregisterIMS or p_PduSessionsFromLTE[i].IsIMS;</w:t>
            </w:r>
          </w:p>
          <w:p w14:paraId="16CFB87E" w14:textId="77777777" w:rsidR="005C7EC7" w:rsidRDefault="005C7EC7" w:rsidP="00DC6131">
            <w:r>
              <w:lastRenderedPageBreak/>
              <w:t xml:space="preserve">                  break;</w:t>
            </w:r>
          </w:p>
          <w:p w14:paraId="39E5817B" w14:textId="77777777" w:rsidR="005C7EC7" w:rsidRDefault="005C7EC7" w:rsidP="00DC6131">
            <w:r>
              <w:t xml:space="preserve">                }</w:t>
            </w:r>
          </w:p>
          <w:p w14:paraId="34A51F01" w14:textId="77777777" w:rsidR="005C7EC7" w:rsidRDefault="005C7EC7" w:rsidP="00DC6131">
            <w:r>
              <w:t xml:space="preserve">              }</w:t>
            </w:r>
          </w:p>
          <w:p w14:paraId="3DA3429A" w14:textId="77777777" w:rsidR="005C7EC7" w:rsidRDefault="005C7EC7" w:rsidP="00DC6131">
            <w:r>
              <w:t xml:space="preserve">           /*  As DRBs are not configured, and IMS Re-registration is not specified in the prose, then this is not needed</w:t>
            </w:r>
          </w:p>
          <w:p w14:paraId="3B3EF499" w14:textId="77777777" w:rsidR="005C7EC7" w:rsidRDefault="005C7EC7" w:rsidP="00DC6131">
            <w:r>
              <w:t xml:space="preserve">              if (v_ReregisterIMS) {</w:t>
            </w:r>
          </w:p>
          <w:p w14:paraId="793A6593" w14:textId="77777777" w:rsidR="005C7EC7" w:rsidRDefault="005C7EC7" w:rsidP="00DC6131">
            <w:r>
              <w:t xml:space="preserve">                // Tell IMS to start waiting for the Register message.</w:t>
            </w:r>
          </w:p>
          <w:p w14:paraId="5057A9FE" w14:textId="77777777" w:rsidR="005C7EC7" w:rsidRDefault="005C7EC7" w:rsidP="00DC6131">
            <w:r>
              <w:t xml:space="preserve">                f_IMS_IPCAN_SendCoOrdMsg(IMS[tsc_Index_IMS1], cms_IPCAN_IMS_ReregistrationStart(NR));</w:t>
            </w:r>
          </w:p>
          <w:p w14:paraId="4E215D33" w14:textId="77777777" w:rsidR="005C7EC7" w:rsidRDefault="005C7EC7" w:rsidP="00DC6131">
            <w:r>
              <w:t xml:space="preserve">              }*/</w:t>
            </w:r>
          </w:p>
          <w:p w14:paraId="710144E4" w14:textId="77777777" w:rsidR="005C7EC7" w:rsidRDefault="005C7EC7" w:rsidP="00DC6131">
            <w:r>
              <w:t xml:space="preserve">            v_NG_NAS_DL_Pdu := f_Get_NG_PDUSessionModificationCommand(v_GSM_MobilityInfo.SessionId, v_GSM_MobilityInfo);</w:t>
            </w:r>
          </w:p>
          <w:p w14:paraId="58BCD716" w14:textId="77777777" w:rsidR="00B7313F" w:rsidRDefault="005C7EC7" w:rsidP="00DC6131">
            <w:r>
              <w:t xml:space="preserve">              SRB.send(cas_NR_SRB_NasPdu_REQ(p_CellId, p_SRB_Id, -, cs_NG_NAS_RequestWithPiggybacking(tsc_SHT_IntegrityProtected_Ciphered, v_NG_NAS_DL_Pdu))); </w:t>
            </w:r>
          </w:p>
          <w:p w14:paraId="5F94555C" w14:textId="77777777" w:rsidR="005C7EC7" w:rsidRDefault="005C7EC7" w:rsidP="00DC6131">
            <w:r>
              <w:t xml:space="preserve">              v_WaitForComplete := true;</w:t>
            </w:r>
          </w:p>
          <w:p w14:paraId="589B999D" w14:textId="77777777" w:rsidR="005C7EC7" w:rsidRDefault="005C7EC7" w:rsidP="00DC6131">
            <w:r>
              <w:t xml:space="preserve">              t_Wait.start;  // restart timer to wait for next Request</w:t>
            </w:r>
          </w:p>
          <w:p w14:paraId="64610B27" w14:textId="77777777" w:rsidR="005C7EC7" w:rsidRDefault="005C7EC7" w:rsidP="00DC6131">
            <w:r>
              <w:t xml:space="preserve">            }</w:t>
            </w:r>
          </w:p>
          <w:p w14:paraId="79F5BF51" w14:textId="77777777" w:rsidR="005C7EC7" w:rsidRDefault="005C7EC7" w:rsidP="00DC6131">
            <w:r>
              <w:t xml:space="preserve">          }</w:t>
            </w:r>
          </w:p>
          <w:p w14:paraId="63B972B2" w14:textId="77777777" w:rsidR="005C7EC7" w:rsidRDefault="005C7EC7" w:rsidP="00DC6131">
            <w:r>
              <w:t xml:space="preserve">        [] t_Wait.timeout {</w:t>
            </w:r>
          </w:p>
          <w:p w14:paraId="5C7202A2" w14:textId="77777777" w:rsidR="005C7EC7" w:rsidRDefault="005C7EC7" w:rsidP="00DC6131">
            <w:r>
              <w:t xml:space="preserve">            if (p_FailWhenK_LessN and (K &lt; N)) {</w:t>
            </w:r>
          </w:p>
          <w:p w14:paraId="1CDBF73E" w14:textId="77777777" w:rsidR="005C7EC7" w:rsidRDefault="005C7EC7" w:rsidP="00DC6131">
            <w:r>
              <w:t xml:space="preserve">              f_NR_SetVerdictFailOrInconc(__FILE__, __LINE__, "Not enough PDU Session Modification Request messages");</w:t>
            </w:r>
          </w:p>
          <w:p w14:paraId="3DA8B8B3" w14:textId="77777777" w:rsidR="005C7EC7" w:rsidRDefault="005C7EC7" w:rsidP="00DC6131">
            <w:r>
              <w:t xml:space="preserve">            } else if (not p_FailWhenK_LessN) { // New message not received in time, so just end the loop  @sic R5-204330 sic@</w:t>
            </w:r>
          </w:p>
          <w:p w14:paraId="0CC28731" w14:textId="77777777" w:rsidR="005C7EC7" w:rsidRDefault="005C7EC7" w:rsidP="00DC6131">
            <w:r>
              <w:t xml:space="preserve">              break;</w:t>
            </w:r>
          </w:p>
          <w:p w14:paraId="1DC92650" w14:textId="77777777" w:rsidR="005C7EC7" w:rsidRDefault="005C7EC7" w:rsidP="00DC6131">
            <w:r>
              <w:t xml:space="preserve">            }</w:t>
            </w:r>
          </w:p>
          <w:p w14:paraId="48CF97CA" w14:textId="77777777" w:rsidR="005C7EC7" w:rsidRDefault="005C7EC7" w:rsidP="00DC6131">
            <w:r>
              <w:t xml:space="preserve">        }</w:t>
            </w:r>
          </w:p>
          <w:p w14:paraId="5EFEFA38" w14:textId="77777777" w:rsidR="005C7EC7" w:rsidRDefault="005C7EC7" w:rsidP="00DC6131">
            <w:r>
              <w:t xml:space="preserve">      }</w:t>
            </w:r>
          </w:p>
          <w:p w14:paraId="76D22E60" w14:textId="77777777" w:rsidR="005C7EC7" w:rsidRDefault="005C7EC7" w:rsidP="00DC6131">
            <w:r>
              <w:t xml:space="preserve">    }</w:t>
            </w:r>
          </w:p>
          <w:p w14:paraId="784A18A0" w14:textId="77777777" w:rsidR="005C7EC7" w:rsidRDefault="005C7EC7" w:rsidP="00DC6131">
            <w:r>
              <w:t xml:space="preserve">    // Timer will have been started again in loop, but loop is now finished, so need to stop timer</w:t>
            </w:r>
          </w:p>
          <w:p w14:paraId="4D9FA6CA" w14:textId="77777777" w:rsidR="005C7EC7" w:rsidRDefault="005C7EC7" w:rsidP="00DC6131">
            <w:r>
              <w:t xml:space="preserve">    t_Wait.stop;</w:t>
            </w:r>
          </w:p>
          <w:p w14:paraId="00CE662F" w14:textId="77777777" w:rsidR="005C7EC7" w:rsidRDefault="005C7EC7" w:rsidP="00DC6131">
            <w:r>
              <w:t xml:space="preserve">    </w:t>
            </w:r>
          </w:p>
          <w:p w14:paraId="0932C18A" w14:textId="77777777" w:rsidR="005C7EC7" w:rsidRDefault="005C7EC7" w:rsidP="00DC6131">
            <w:r>
              <w:t xml:space="preserve">    // now build and store global DRB list - as we're not piggybacking the Mod. Cmd with a Reconfig,</w:t>
            </w:r>
          </w:p>
          <w:p w14:paraId="7B3781E7" w14:textId="77777777" w:rsidR="005C7EC7" w:rsidRDefault="005C7EC7" w:rsidP="00DC6131">
            <w:r>
              <w:t xml:space="preserve">    // we can build the whole list in one go, rather than doing it one by one within the loop</w:t>
            </w:r>
          </w:p>
          <w:p w14:paraId="1B7F7E28" w14:textId="77777777" w:rsidR="005C7EC7" w:rsidRDefault="005C7EC7" w:rsidP="00DC6131">
            <w:r>
              <w:t xml:space="preserve">    f_BuildRRCReconfigParamsNewDRBs (v_RadioBearerConfig,</w:t>
            </w:r>
          </w:p>
          <w:p w14:paraId="051790BD" w14:textId="77777777" w:rsidR="005C7EC7" w:rsidRDefault="005C7EC7" w:rsidP="00DC6131">
            <w:r>
              <w:t xml:space="preserve">                                     v_CellGroupConfig,</w:t>
            </w:r>
          </w:p>
          <w:p w14:paraId="74184BB8" w14:textId="77777777" w:rsidR="005C7EC7" w:rsidRDefault="005C7EC7" w:rsidP="00DC6131">
            <w:r>
              <w:t xml:space="preserve">                                     v_RadioBearerList,</w:t>
            </w:r>
          </w:p>
          <w:p w14:paraId="631DC05C" w14:textId="77777777" w:rsidR="005C7EC7" w:rsidRDefault="005C7EC7" w:rsidP="00DC6131">
            <w:r>
              <w:t xml:space="preserve">                                     v_SDAP_ConfigurationList,</w:t>
            </w:r>
          </w:p>
          <w:p w14:paraId="076986A1" w14:textId="77777777" w:rsidR="005C7EC7" w:rsidRDefault="005C7EC7" w:rsidP="00DC6131">
            <w:r>
              <w:lastRenderedPageBreak/>
              <w:t xml:space="preserve">                                     p_CellId,</w:t>
            </w:r>
          </w:p>
          <w:p w14:paraId="765E95F8" w14:textId="77777777" w:rsidR="005C7EC7" w:rsidRDefault="005C7EC7" w:rsidP="00DC6131">
            <w:r>
              <w:t xml:space="preserve">                                     f_NR5GC_MobileInfo_GetSessionInfoList(),</w:t>
            </w:r>
          </w:p>
          <w:p w14:paraId="25AC2FE0" w14:textId="77777777" w:rsidR="005C7EC7" w:rsidRDefault="005C7EC7" w:rsidP="00DC6131">
            <w:r>
              <w:t xml:space="preserve">                                     SRB1);</w:t>
            </w:r>
          </w:p>
          <w:p w14:paraId="59B563B0" w14:textId="77777777" w:rsidR="005C7EC7" w:rsidRDefault="005C7EC7" w:rsidP="00DC6131">
            <w:r>
              <w:t xml:space="preserve">                                  </w:t>
            </w:r>
          </w:p>
          <w:p w14:paraId="1EBE4370" w14:textId="77777777" w:rsidR="005C7EC7" w:rsidRDefault="005C7EC7" w:rsidP="00DC6131">
            <w:r>
              <w:t xml:space="preserve">    //  @sic R5-204330 sic@</w:t>
            </w:r>
          </w:p>
          <w:p w14:paraId="042DD3C4" w14:textId="77777777" w:rsidR="005C7EC7" w:rsidRDefault="005C7EC7" w:rsidP="00DC6131">
            <w:r>
              <w:t xml:space="preserve">    v_NewDRBInfoList := f_BuildDRBNewDRBList (valueof(v_RadioBearerConfig.drb_ToAddModList), valueof(v_RadioBearerList), valueof(v_CellGroupConfig)); //  @sic R5-196745 sic@</w:t>
            </w:r>
          </w:p>
          <w:p w14:paraId="6D21C2E5" w14:textId="77777777" w:rsidR="005C7EC7" w:rsidRDefault="005C7EC7" w:rsidP="00DC6131">
            <w:r>
              <w:t xml:space="preserve">    // Store updated DRB information, but don't configure these DRBs</w:t>
            </w:r>
          </w:p>
          <w:p w14:paraId="433EA9FA" w14:textId="77777777" w:rsidR="005C7EC7" w:rsidRDefault="005C7EC7" w:rsidP="00DC6131">
            <w:r>
              <w:t xml:space="preserve">    f_NR5GC_MobileInfo_SetDRBInfoList(v_NewDRBInfoList);</w:t>
            </w:r>
          </w:p>
          <w:p w14:paraId="560BAD1E" w14:textId="77777777" w:rsidR="005C7EC7" w:rsidRDefault="005C7EC7" w:rsidP="00DC6131">
            <w:r>
              <w:t xml:space="preserve">    </w:t>
            </w:r>
          </w:p>
          <w:p w14:paraId="18FD34D0" w14:textId="77777777" w:rsidR="005C7EC7" w:rsidRDefault="005C7EC7" w:rsidP="00DC6131">
            <w:r>
              <w:t xml:space="preserve">    // calling function needs to wait for IMS to finish</w:t>
            </w:r>
          </w:p>
          <w:p w14:paraId="44DFCC08" w14:textId="77777777" w:rsidR="005C7EC7" w:rsidRDefault="005C7EC7" w:rsidP="00DC6131">
            <w:r>
              <w:t xml:space="preserve">    // FFS EUTRA38_DRB....this will need IMS (and other?) DRBs to be configured - which they currently aren't</w:t>
            </w:r>
          </w:p>
          <w:p w14:paraId="58A318C9" w14:textId="77777777" w:rsidR="005C7EC7" w:rsidRDefault="005C7EC7" w:rsidP="00DC6131">
            <w:r>
              <w:t xml:space="preserve">    return v_ReregisterIMS;</w:t>
            </w:r>
          </w:p>
          <w:p w14:paraId="03FAB49C" w14:textId="77777777" w:rsidR="005C7EC7" w:rsidRDefault="005C7EC7" w:rsidP="00DC6131">
            <w:r>
              <w:t xml:space="preserve">  }</w:t>
            </w:r>
          </w:p>
        </w:tc>
      </w:tr>
    </w:tbl>
    <w:p w14:paraId="54208424" w14:textId="77777777" w:rsidR="005C7EC7" w:rsidRDefault="005C7EC7" w:rsidP="005C7EC7">
      <w:pPr>
        <w:pStyle w:val="Heading2"/>
        <w:numPr>
          <w:ilvl w:val="1"/>
          <w:numId w:val="1"/>
        </w:numPr>
        <w:tabs>
          <w:tab w:val="left" w:pos="576"/>
        </w:tabs>
        <w:overflowPunct w:val="0"/>
        <w:autoSpaceDE w:val="0"/>
        <w:autoSpaceDN w:val="0"/>
        <w:adjustRightInd w:val="0"/>
        <w:spacing w:before="480"/>
        <w:rPr>
          <w:b/>
          <w:lang w:val="pt-BR"/>
        </w:rPr>
      </w:pPr>
      <w:bookmarkStart w:id="14" w:name="_Toc56021839"/>
      <w:r>
        <w:rPr>
          <w:b/>
          <w:lang w:val="pt-BR"/>
        </w:rPr>
        <w:lastRenderedPageBreak/>
        <w:t xml:space="preserve">Change </w:t>
      </w:r>
      <w:r w:rsidR="00BA6427">
        <w:rPr>
          <w:b/>
          <w:lang w:val="en-US"/>
        </w:rPr>
        <w:t>5</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7EC7" w14:paraId="5BD45212" w14:textId="77777777" w:rsidTr="00DC6131">
        <w:trPr>
          <w:trHeight w:val="447"/>
        </w:trPr>
        <w:tc>
          <w:tcPr>
            <w:tcW w:w="1985" w:type="dxa"/>
          </w:tcPr>
          <w:p w14:paraId="7E7A3A08" w14:textId="77777777" w:rsidR="005C7EC7" w:rsidRDefault="005C7EC7" w:rsidP="00DC6131">
            <w:pPr>
              <w:spacing w:before="40" w:after="40"/>
              <w:rPr>
                <w:rFonts w:ascii="Arial" w:hAnsi="Arial" w:cs="Arial"/>
                <w:b/>
              </w:rPr>
            </w:pPr>
            <w:r>
              <w:rPr>
                <w:rFonts w:ascii="Arial" w:hAnsi="Arial" w:cs="Arial"/>
                <w:b/>
              </w:rPr>
              <w:t>Function name</w:t>
            </w:r>
          </w:p>
        </w:tc>
        <w:tc>
          <w:tcPr>
            <w:tcW w:w="7654" w:type="dxa"/>
          </w:tcPr>
          <w:p w14:paraId="321146C2" w14:textId="77777777" w:rsidR="005C7EC7" w:rsidRDefault="005C7EC7" w:rsidP="00DC6131">
            <w:pPr>
              <w:spacing w:after="0"/>
            </w:pPr>
            <w:r w:rsidRPr="00651234">
              <w:t>f_NR5GC_IRAT_S1ToN1_SessionModification</w:t>
            </w:r>
          </w:p>
        </w:tc>
      </w:tr>
      <w:tr w:rsidR="005C7EC7" w14:paraId="3A8EF71C" w14:textId="77777777" w:rsidTr="00DC6131">
        <w:trPr>
          <w:trHeight w:val="452"/>
        </w:trPr>
        <w:tc>
          <w:tcPr>
            <w:tcW w:w="1985" w:type="dxa"/>
          </w:tcPr>
          <w:p w14:paraId="7B5D7552" w14:textId="77777777" w:rsidR="005C7EC7" w:rsidRDefault="005C7EC7" w:rsidP="00DC6131">
            <w:pPr>
              <w:spacing w:before="40" w:after="40"/>
              <w:rPr>
                <w:rFonts w:ascii="Arial" w:hAnsi="Arial"/>
                <w:b/>
              </w:rPr>
            </w:pPr>
            <w:r>
              <w:rPr>
                <w:rFonts w:ascii="Arial" w:hAnsi="Arial"/>
                <w:b/>
              </w:rPr>
              <w:t>Reason for change</w:t>
            </w:r>
          </w:p>
        </w:tc>
        <w:tc>
          <w:tcPr>
            <w:tcW w:w="7654" w:type="dxa"/>
          </w:tcPr>
          <w:p w14:paraId="4B6AC380" w14:textId="77777777" w:rsidR="00BA6427" w:rsidRPr="008071F1" w:rsidRDefault="00BA6427" w:rsidP="00BA6427">
            <w:pPr>
              <w:pStyle w:val="CRCoverPage"/>
              <w:spacing w:after="0"/>
              <w:rPr>
                <w:noProof/>
              </w:rPr>
            </w:pPr>
            <w:r w:rsidRPr="00A149D3">
              <w:rPr>
                <w:noProof/>
              </w:rPr>
              <w:t xml:space="preserve">According to TS 24.501-f60 clause 5.5.1.3.2, </w:t>
            </w:r>
            <w:r>
              <w:rPr>
                <w:noProof/>
              </w:rPr>
              <w:t xml:space="preserve">a </w:t>
            </w:r>
            <w:r w:rsidRPr="00A149D3">
              <w:rPr>
                <w:noProof/>
              </w:rPr>
              <w:t xml:space="preserve">UE </w:t>
            </w:r>
            <w:r>
              <w:rPr>
                <w:noProof/>
              </w:rPr>
              <w:t>can</w:t>
            </w:r>
            <w:r w:rsidRPr="00A149D3">
              <w:rPr>
                <w:noProof/>
              </w:rPr>
              <w:t xml:space="preserve"> set FOR </w:t>
            </w:r>
            <w:r>
              <w:rPr>
                <w:noProof/>
              </w:rPr>
              <w:t xml:space="preserve">(Folllow On Request) </w:t>
            </w:r>
            <w:r w:rsidRPr="00A149D3">
              <w:rPr>
                <w:noProof/>
              </w:rPr>
              <w:t>bit to ‘1’ to  prolong the established NAS N1 signalling connection afte</w:t>
            </w:r>
            <w:r>
              <w:rPr>
                <w:noProof/>
              </w:rPr>
              <w:t>r</w:t>
            </w:r>
            <w:r w:rsidRPr="00A149D3">
              <w:rPr>
                <w:noProof/>
              </w:rPr>
              <w:t xml:space="preserve"> mobility registration procedure </w:t>
            </w:r>
            <w:r>
              <w:rPr>
                <w:noProof/>
              </w:rPr>
              <w:t xml:space="preserve">if it </w:t>
            </w:r>
            <w:r w:rsidRPr="008071F1">
              <w:rPr>
                <w:noProof/>
                <w:color w:val="000000"/>
              </w:rPr>
              <w:t>has further uplink signalling pending.</w:t>
            </w:r>
            <w:r>
              <w:rPr>
                <w:noProof/>
                <w:color w:val="000000"/>
              </w:rPr>
              <w:t xml:space="preserve"> </w:t>
            </w:r>
            <w:r>
              <w:rPr>
                <w:rFonts w:cs="Arial"/>
              </w:rPr>
              <w:t>I</w:t>
            </w:r>
            <w:r w:rsidRPr="008071F1">
              <w:rPr>
                <w:rFonts w:cs="Arial"/>
              </w:rPr>
              <w:t xml:space="preserve">f UE set follow-on bit to </w:t>
            </w:r>
            <w:r>
              <w:rPr>
                <w:rFonts w:cs="Arial"/>
              </w:rPr>
              <w:t>‘</w:t>
            </w:r>
            <w:r w:rsidRPr="008071F1">
              <w:rPr>
                <w:rFonts w:cs="Arial"/>
              </w:rPr>
              <w:t>0</w:t>
            </w:r>
            <w:r>
              <w:rPr>
                <w:rFonts w:cs="Arial"/>
              </w:rPr>
              <w:t>’</w:t>
            </w:r>
            <w:r w:rsidRPr="008071F1">
              <w:rPr>
                <w:rFonts w:cs="Arial"/>
              </w:rPr>
              <w:t xml:space="preserve">, </w:t>
            </w:r>
            <w:r>
              <w:rPr>
                <w:rFonts w:cs="Arial"/>
              </w:rPr>
              <w:t>TTCN can release RRC connection.</w:t>
            </w:r>
            <w:r w:rsidRPr="008071F1">
              <w:rPr>
                <w:rFonts w:cs="Arial"/>
              </w:rPr>
              <w:t xml:space="preserve"> </w:t>
            </w:r>
          </w:p>
          <w:p w14:paraId="59DAD0F4" w14:textId="77777777" w:rsidR="005C7EC7" w:rsidRDefault="005C7EC7" w:rsidP="00DC6131">
            <w:pPr>
              <w:rPr>
                <w:rFonts w:ascii="Arial" w:hAnsi="Arial" w:cs="Arial"/>
              </w:rPr>
            </w:pPr>
          </w:p>
        </w:tc>
      </w:tr>
      <w:tr w:rsidR="005C7EC7" w14:paraId="519F1EE1" w14:textId="77777777" w:rsidTr="00DC6131">
        <w:tc>
          <w:tcPr>
            <w:tcW w:w="1985" w:type="dxa"/>
          </w:tcPr>
          <w:p w14:paraId="19AAB82E" w14:textId="77777777" w:rsidR="005C7EC7" w:rsidRDefault="005C7EC7" w:rsidP="00DC6131">
            <w:pPr>
              <w:spacing w:before="40" w:after="40"/>
              <w:rPr>
                <w:rFonts w:ascii="Arial" w:hAnsi="Arial"/>
                <w:b/>
              </w:rPr>
            </w:pPr>
            <w:r>
              <w:rPr>
                <w:rFonts w:ascii="Arial" w:hAnsi="Arial"/>
                <w:b/>
              </w:rPr>
              <w:t>Summary of change</w:t>
            </w:r>
          </w:p>
        </w:tc>
        <w:tc>
          <w:tcPr>
            <w:tcW w:w="7654" w:type="dxa"/>
          </w:tcPr>
          <w:p w14:paraId="4568695E" w14:textId="77777777" w:rsidR="005C7EC7" w:rsidRDefault="00BA6427" w:rsidP="00DC6131">
            <w:pPr>
              <w:pStyle w:val="CRCoverPage"/>
              <w:spacing w:after="0"/>
              <w:rPr>
                <w:lang w:val="en-SG"/>
              </w:rPr>
            </w:pPr>
            <w:r>
              <w:rPr>
                <w:lang w:val="en-SG"/>
              </w:rPr>
              <w:t>Return value of FOR (Follow On Request) field in REGISTRATION REQUEST for use outside the function</w:t>
            </w:r>
          </w:p>
        </w:tc>
      </w:tr>
      <w:tr w:rsidR="005C7EC7" w14:paraId="128EA74F" w14:textId="77777777" w:rsidTr="00DC6131">
        <w:tc>
          <w:tcPr>
            <w:tcW w:w="1985" w:type="dxa"/>
          </w:tcPr>
          <w:p w14:paraId="60706E82" w14:textId="77777777" w:rsidR="005C7EC7" w:rsidRDefault="005C7EC7" w:rsidP="00DC6131">
            <w:pPr>
              <w:spacing w:before="40" w:after="40"/>
              <w:rPr>
                <w:rFonts w:ascii="Arial" w:hAnsi="Arial"/>
                <w:b/>
              </w:rPr>
            </w:pPr>
            <w:r>
              <w:rPr>
                <w:rFonts w:ascii="Arial" w:hAnsi="Arial"/>
                <w:b/>
              </w:rPr>
              <w:t>TTCN module</w:t>
            </w:r>
          </w:p>
        </w:tc>
        <w:tc>
          <w:tcPr>
            <w:tcW w:w="7654" w:type="dxa"/>
          </w:tcPr>
          <w:p w14:paraId="544C6A16" w14:textId="77777777" w:rsidR="005C7EC7" w:rsidRDefault="005C7EC7" w:rsidP="00DC6131">
            <w:pPr>
              <w:spacing w:after="0"/>
              <w:rPr>
                <w:rFonts w:ascii="Arial" w:hAnsi="Arial" w:cs="Arial"/>
              </w:rPr>
            </w:pPr>
            <w:r w:rsidRPr="00651234">
              <w:rPr>
                <w:rFonts w:ascii="Arial" w:hAnsi="Arial" w:cs="Arial"/>
              </w:rPr>
              <w:t>NR5GC_IRAT_CommonFunctions</w:t>
            </w:r>
          </w:p>
        </w:tc>
      </w:tr>
      <w:tr w:rsidR="005C7EC7" w14:paraId="5F8DB957" w14:textId="77777777" w:rsidTr="00DC6131">
        <w:tc>
          <w:tcPr>
            <w:tcW w:w="1985" w:type="dxa"/>
          </w:tcPr>
          <w:p w14:paraId="05B548F6" w14:textId="77777777" w:rsidR="005C7EC7" w:rsidRDefault="005C7EC7" w:rsidP="00DC6131">
            <w:pPr>
              <w:spacing w:before="40" w:after="40"/>
              <w:rPr>
                <w:rFonts w:ascii="Arial" w:hAnsi="Arial"/>
                <w:b/>
                <w:highlight w:val="cyan"/>
              </w:rPr>
            </w:pPr>
            <w:r>
              <w:rPr>
                <w:rFonts w:ascii="Arial" w:hAnsi="Arial"/>
                <w:b/>
              </w:rPr>
              <w:t>MCC160 Comment</w:t>
            </w:r>
          </w:p>
        </w:tc>
        <w:tc>
          <w:tcPr>
            <w:tcW w:w="7654" w:type="dxa"/>
          </w:tcPr>
          <w:p w14:paraId="16BCAEE1" w14:textId="77777777" w:rsidR="005C7EC7" w:rsidRDefault="005C7EC7" w:rsidP="00DC6131">
            <w:pPr>
              <w:rPr>
                <w:rFonts w:ascii="Arial" w:hAnsi="Arial"/>
                <w:highlight w:val="cyan"/>
              </w:rPr>
            </w:pPr>
          </w:p>
        </w:tc>
      </w:tr>
    </w:tbl>
    <w:p w14:paraId="5B0C2302" w14:textId="77777777" w:rsidR="005C7EC7" w:rsidRPr="00BA6427" w:rsidRDefault="005C7EC7" w:rsidP="005C7EC7">
      <w:pPr>
        <w:rPr>
          <w:b/>
          <w:bCs/>
        </w:rPr>
      </w:pPr>
    </w:p>
    <w:p w14:paraId="7BA7ECD9" w14:textId="77777777" w:rsidR="005C7EC7" w:rsidRPr="00BA6427" w:rsidRDefault="005C7EC7" w:rsidP="005C7EC7">
      <w:pPr>
        <w:rPr>
          <w:b/>
          <w:bCs/>
        </w:rPr>
      </w:pPr>
      <w:r w:rsidRPr="00BA6427">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7EC7" w14:paraId="427A99A2" w14:textId="77777777" w:rsidTr="00DC6131">
        <w:tc>
          <w:tcPr>
            <w:tcW w:w="9855" w:type="dxa"/>
          </w:tcPr>
          <w:p w14:paraId="74363AF6" w14:textId="77777777" w:rsidR="005C7EC7" w:rsidRDefault="005C7EC7" w:rsidP="00DC6131">
            <w:r>
              <w:t xml:space="preserve">  function f_NR5GC_IRAT_MobilityRegistration (NR_CellId_Type p_CellId,</w:t>
            </w:r>
          </w:p>
          <w:p w14:paraId="5F80F291" w14:textId="77777777" w:rsidR="005C7EC7" w:rsidRDefault="005C7EC7" w:rsidP="00DC6131">
            <w:r>
              <w:t xml:space="preserve">                                              NG_NAS_SecurityParams_Type p_SecurityParams,</w:t>
            </w:r>
          </w:p>
          <w:p w14:paraId="70E6809C" w14:textId="77777777" w:rsidR="005C7EC7" w:rsidRDefault="005C7EC7" w:rsidP="00DC6131">
            <w:r>
              <w:t xml:space="preserve">                                              // @sic R5s201060 sic@</w:t>
            </w:r>
          </w:p>
          <w:p w14:paraId="55E0DC01" w14:textId="77777777" w:rsidR="005C7EC7" w:rsidRDefault="005C7EC7" w:rsidP="00DC6131">
            <w:r>
              <w:t xml:space="preserve">                                              template (omit) NAS_KeySetIdentifier p_NonCurrentKSI := omit,</w:t>
            </w:r>
          </w:p>
          <w:p w14:paraId="2E64EB9B" w14:textId="77777777" w:rsidR="005C7EC7" w:rsidRDefault="005C7EC7" w:rsidP="00DC6131">
            <w:r>
              <w:t xml:space="preserve">                                              template (omit) NG_MobileIdentity p_GUTIFromPreamble,</w:t>
            </w:r>
          </w:p>
          <w:p w14:paraId="70AF5998" w14:textId="77777777" w:rsidR="005C7EC7" w:rsidRDefault="005C7EC7" w:rsidP="00DC6131">
            <w:r>
              <w:t xml:space="preserve">                                              template NG_TrackingAreaId p_TAI := *,</w:t>
            </w:r>
          </w:p>
          <w:p w14:paraId="120D1694" w14:textId="77777777" w:rsidR="005C7EC7" w:rsidRDefault="005C7EC7" w:rsidP="00DC6131">
            <w:r>
              <w:t xml:space="preserve">                                              template (omit) NG_MobileIdentity p_GUTIToSend := omit,</w:t>
            </w:r>
          </w:p>
          <w:p w14:paraId="1B27F712" w14:textId="77777777" w:rsidR="005C7EC7" w:rsidRDefault="005C7EC7" w:rsidP="00DC6131">
            <w:r>
              <w:t xml:space="preserve">                                              template (omit) NG_TrackingAreaIdList p_TAIList := omit,</w:t>
            </w:r>
          </w:p>
          <w:p w14:paraId="673E3611" w14:textId="77777777" w:rsidR="005C7EC7" w:rsidRDefault="005C7EC7" w:rsidP="00DC6131">
            <w:r>
              <w:t xml:space="preserve">                                              RRCConnectionReleaseRequired_Type p_ReleaseConnection := rrcConnectionRelease,</w:t>
            </w:r>
          </w:p>
          <w:p w14:paraId="58AD23C9" w14:textId="77777777" w:rsidR="005C7EC7" w:rsidRDefault="005C7EC7" w:rsidP="00DC6131">
            <w:r>
              <w:lastRenderedPageBreak/>
              <w:t xml:space="preserve">                                              boolean p_Registered_Previously_5GCN := true,</w:t>
            </w:r>
          </w:p>
          <w:p w14:paraId="0542A84B" w14:textId="77777777" w:rsidR="005C7EC7" w:rsidRDefault="005C7EC7" w:rsidP="00DC6131">
            <w:r>
              <w:t xml:space="preserve">                                              template (value) NG_NetworkFeatureSupport p_NwkFeatureSupport := cs_NG_NetworkFeatureSupport_Def )  runs on NR5GC_PTC</w:t>
            </w:r>
          </w:p>
          <w:p w14:paraId="693F09A7" w14:textId="77777777" w:rsidR="005C7EC7" w:rsidRDefault="005C7EC7" w:rsidP="00DC6131">
            <w:r>
              <w:t xml:space="preserve">  { //@sic R5-198854: added p_Registered_Previously_5GCN sic@</w:t>
            </w:r>
          </w:p>
          <w:p w14:paraId="326245A7" w14:textId="77777777" w:rsidR="005C7EC7" w:rsidRDefault="005C7EC7" w:rsidP="00DC6131">
            <w:r>
              <w:t xml:space="preserve">    var NG_NAS_MSG_Indication_Type v_ReceivedMsg;</w:t>
            </w:r>
          </w:p>
          <w:p w14:paraId="7F16E66A" w14:textId="77777777" w:rsidR="005C7EC7" w:rsidRDefault="005C7EC7" w:rsidP="00DC6131">
            <w:r>
              <w:t xml:space="preserve">    var GMM_MobilityInfo_Type v_GMM_MobilityInfo;</w:t>
            </w:r>
          </w:p>
          <w:p w14:paraId="2C926D0A" w14:textId="77777777" w:rsidR="005C7EC7" w:rsidRDefault="005C7EC7" w:rsidP="00DC6131">
            <w:r>
              <w:t xml:space="preserve">    var NasCount_Type v_NasCount;</w:t>
            </w:r>
          </w:p>
          <w:p w14:paraId="086DEE48" w14:textId="77777777" w:rsidR="005C7EC7" w:rsidRDefault="005C7EC7" w:rsidP="00DC6131">
            <w:r>
              <w:t xml:space="preserve">    var template (present) B1_Type v_Tsc := '0'B;                                 //@sic R5-198854 sic@</w:t>
            </w:r>
          </w:p>
          <w:p w14:paraId="7C5AE4DE" w14:textId="77777777" w:rsidR="005C7EC7" w:rsidRDefault="005C7EC7" w:rsidP="00DC6131">
            <w:r>
              <w:t xml:space="preserve">    var template (present) NAS_KsiValue v_KeySetId := p_SecurityParams.KSIamf;    //@sic R5-198854, R5s200798 sic@</w:t>
            </w:r>
          </w:p>
          <w:p w14:paraId="460B1900" w14:textId="77777777" w:rsidR="005C7EC7" w:rsidRDefault="005C7EC7" w:rsidP="00DC6131">
            <w:r>
              <w:t xml:space="preserve">    var TypeOfRegistration_Type v_RegType := Initial_Secure;</w:t>
            </w:r>
          </w:p>
          <w:p w14:paraId="32CAF4AF" w14:textId="77777777" w:rsidR="005C7EC7" w:rsidRDefault="005C7EC7" w:rsidP="00DC6131">
            <w:r>
              <w:t xml:space="preserve">    var EUTRA_NR_CoOrd_GUTI_Type v_CoOrd_Guti; // @sic R5s201060 sic@</w:t>
            </w:r>
          </w:p>
          <w:p w14:paraId="2F19B5B1" w14:textId="77777777" w:rsidR="005C7EC7" w:rsidRDefault="005C7EC7" w:rsidP="00DC6131"/>
          <w:p w14:paraId="085C1228" w14:textId="77777777" w:rsidR="005C7EC7" w:rsidRDefault="005C7EC7" w:rsidP="00DC6131">
            <w:r>
              <w:t xml:space="preserve">    if ( not p_Registered_Previously_5GCN) { //@sic R5-198854 sic@</w:t>
            </w:r>
          </w:p>
          <w:p w14:paraId="4F314D9D" w14:textId="77777777" w:rsidR="005C7EC7" w:rsidRDefault="005C7EC7" w:rsidP="00DC6131">
            <w:r>
              <w:t xml:space="preserve">        v_KeySetId := '111'B;</w:t>
            </w:r>
          </w:p>
          <w:p w14:paraId="317B6C02" w14:textId="77777777" w:rsidR="005C7EC7" w:rsidRDefault="005C7EC7" w:rsidP="00DC6131">
            <w:r>
              <w:t xml:space="preserve">        v_Tsc := '?'B;//('1'B, '0'B);</w:t>
            </w:r>
          </w:p>
          <w:p w14:paraId="66EB58BF" w14:textId="77777777" w:rsidR="005C7EC7" w:rsidRDefault="005C7EC7" w:rsidP="00DC6131">
            <w:r>
              <w:t xml:space="preserve">        v_RegType := Initial_NoSecurity;</w:t>
            </w:r>
          </w:p>
          <w:p w14:paraId="6DB89749" w14:textId="77777777" w:rsidR="005C7EC7" w:rsidRDefault="005C7EC7" w:rsidP="00DC6131">
            <w:r>
              <w:t xml:space="preserve">    }</w:t>
            </w:r>
          </w:p>
          <w:p w14:paraId="5D90CE0B" w14:textId="77777777" w:rsidR="005C7EC7" w:rsidRDefault="005C7EC7" w:rsidP="00DC6131">
            <w:r>
              <w:t xml:space="preserve">    // Steps 1 - 3</w:t>
            </w:r>
          </w:p>
          <w:p w14:paraId="173D6606" w14:textId="77777777" w:rsidR="005C7EC7" w:rsidRDefault="005C7EC7" w:rsidP="00DC6131">
            <w:r>
              <w:t xml:space="preserve">    // RRC Connection Setup</w:t>
            </w:r>
          </w:p>
          <w:p w14:paraId="297FA87B" w14:textId="77777777" w:rsidR="005C7EC7" w:rsidRDefault="005C7EC7" w:rsidP="00DC6131">
            <w:r>
              <w:t xml:space="preserve">    v_ReceivedMsg := f_NR_RRC_ConnEst_DefWithNas (p_CellId, tsc_NR_RRC_TI_Def, ?, (tsc_SHT_NoSecurityProtection, tsc_SHT_IntegrityProtected));</w:t>
            </w:r>
          </w:p>
          <w:p w14:paraId="216F4848" w14:textId="77777777" w:rsidR="005C7EC7" w:rsidRDefault="005C7EC7" w:rsidP="00DC6131">
            <w:r>
              <w:t xml:space="preserve">    v_CoOrd_Guti := f_EUTRA_NR_WaitForCoOrd_GutiParams(EUTRA); // @sic R5s201060 sic@</w:t>
            </w:r>
          </w:p>
          <w:p w14:paraId="4534C494" w14:textId="77777777" w:rsidR="005C7EC7" w:rsidRDefault="005C7EC7" w:rsidP="00DC6131">
            <w:r>
              <w:t xml:space="preserve">    if (not f_Check_NG_RegistrationReqMsg (v_GMM_MobilityInfo,</w:t>
            </w:r>
          </w:p>
          <w:p w14:paraId="1466341D" w14:textId="77777777" w:rsidR="005C7EC7" w:rsidRDefault="005C7EC7" w:rsidP="00DC6131">
            <w:r>
              <w:t xml:space="preserve">                                           v_ReceivedMsg.Pdu,</w:t>
            </w:r>
          </w:p>
          <w:p w14:paraId="2FEA07EA" w14:textId="77777777" w:rsidR="005C7EC7" w:rsidRDefault="005C7EC7" w:rsidP="00DC6131">
            <w:r>
              <w:t xml:space="preserve">                                           Mobility,</w:t>
            </w:r>
          </w:p>
          <w:p w14:paraId="403E6B82" w14:textId="77777777" w:rsidR="005C7EC7" w:rsidRDefault="005C7EC7" w:rsidP="00DC6131">
            <w:r>
              <w:t xml:space="preserve">                                           f_NR_Convert_CoOrdTo5G_GUTI(v_CoOrd_Guti, omit), // @sic R5s201060 sic@</w:t>
            </w:r>
          </w:p>
          <w:p w14:paraId="35AF295A" w14:textId="77777777" w:rsidR="005C7EC7" w:rsidRDefault="005C7EC7" w:rsidP="00DC6131">
            <w:r>
              <w:t xml:space="preserve">                                           v_KeySetId,</w:t>
            </w:r>
          </w:p>
          <w:p w14:paraId="1BD23458" w14:textId="77777777" w:rsidR="005C7EC7" w:rsidRDefault="005C7EC7" w:rsidP="00DC6131">
            <w:r>
              <w:t xml:space="preserve">                                           v_Tsc,</w:t>
            </w:r>
          </w:p>
          <w:p w14:paraId="6A2ED4DB" w14:textId="77777777" w:rsidR="005C7EC7" w:rsidRDefault="005C7EC7" w:rsidP="00DC6131">
            <w:r>
              <w:t xml:space="preserve">                                           p_NonCurrentKSI,</w:t>
            </w:r>
          </w:p>
          <w:p w14:paraId="21A8BAF0" w14:textId="77777777" w:rsidR="005C7EC7" w:rsidRDefault="005C7EC7" w:rsidP="00DC6131">
            <w:r>
              <w:t xml:space="preserve">                                           cr_NG_GMM_Cap(?, ?, '1'B),</w:t>
            </w:r>
          </w:p>
          <w:p w14:paraId="611859CF" w14:textId="77777777" w:rsidR="005C7EC7" w:rsidRDefault="005C7EC7" w:rsidP="00DC6131">
            <w:r>
              <w:t xml:space="preserve">                                           -,-,</w:t>
            </w:r>
          </w:p>
          <w:p w14:paraId="7E3A451E" w14:textId="77777777" w:rsidR="005C7EC7" w:rsidRDefault="005C7EC7" w:rsidP="00DC6131">
            <w:r>
              <w:t xml:space="preserve">                                           p_TAI,</w:t>
            </w:r>
          </w:p>
          <w:p w14:paraId="1C7A97D2" w14:textId="77777777" w:rsidR="005C7EC7" w:rsidRDefault="005C7EC7" w:rsidP="00DC6131">
            <w:r>
              <w:t xml:space="preserve">                                           cdr_NR5GC_UENetworkCap('17'O),</w:t>
            </w:r>
          </w:p>
          <w:p w14:paraId="261F19F3" w14:textId="77777777" w:rsidR="005C7EC7" w:rsidRDefault="005C7EC7" w:rsidP="00DC6131">
            <w:r>
              <w:t xml:space="preserve">                                           -,</w:t>
            </w:r>
          </w:p>
          <w:p w14:paraId="12333DC5" w14:textId="77777777" w:rsidR="005C7EC7" w:rsidRDefault="005C7EC7" w:rsidP="00DC6131">
            <w:r>
              <w:t xml:space="preserve">                                           cr_PDU_SessionStatusAny,</w:t>
            </w:r>
          </w:p>
          <w:p w14:paraId="52D574C6" w14:textId="77777777" w:rsidR="005C7EC7" w:rsidRDefault="005C7EC7" w:rsidP="00DC6131">
            <w:r>
              <w:lastRenderedPageBreak/>
              <w:t xml:space="preserve">                                           -,</w:t>
            </w:r>
          </w:p>
          <w:p w14:paraId="61EDB156" w14:textId="77777777" w:rsidR="005C7EC7" w:rsidRDefault="005C7EC7" w:rsidP="00DC6131">
            <w:r>
              <w:t xml:space="preserve">                                           cr_UEStatus_S1,</w:t>
            </w:r>
          </w:p>
          <w:p w14:paraId="76B90F2C" w14:textId="77777777" w:rsidR="005C7EC7" w:rsidRDefault="005C7EC7" w:rsidP="00DC6131">
            <w:r>
              <w:t xml:space="preserve">                                           p_GUTIFromPreamble,</w:t>
            </w:r>
          </w:p>
          <w:p w14:paraId="34881082" w14:textId="77777777" w:rsidR="005C7EC7" w:rsidRDefault="005C7EC7" w:rsidP="00DC6131">
            <w:r>
              <w:t xml:space="preserve">                                           -, -, -,</w:t>
            </w:r>
          </w:p>
          <w:p w14:paraId="62EE1913" w14:textId="77777777" w:rsidR="005C7EC7" w:rsidRDefault="005C7EC7" w:rsidP="00DC6131">
            <w:r>
              <w:t xml:space="preserve">                                           ?)) {</w:t>
            </w:r>
          </w:p>
          <w:p w14:paraId="6344E38A" w14:textId="77777777" w:rsidR="005C7EC7" w:rsidRDefault="005C7EC7" w:rsidP="00DC6131">
            <w:r>
              <w:t xml:space="preserve">      f_NR_SetVerdictFailOrInconc(__FILE__, __LINE__, "Registration Request Message Failed");</w:t>
            </w:r>
          </w:p>
          <w:p w14:paraId="64DA05B7" w14:textId="77777777" w:rsidR="005C7EC7" w:rsidRDefault="005C7EC7" w:rsidP="00DC6131">
            <w:r>
              <w:t xml:space="preserve">    }</w:t>
            </w:r>
          </w:p>
          <w:p w14:paraId="1B1A1C7E" w14:textId="77777777" w:rsidR="005C7EC7" w:rsidRDefault="005C7EC7" w:rsidP="00DC6131">
            <w:r>
              <w:t xml:space="preserve">    // Send TAU Req for checking in EUTRA</w:t>
            </w:r>
          </w:p>
          <w:p w14:paraId="53C3CD89" w14:textId="77777777" w:rsidR="005C7EC7" w:rsidRDefault="005C7EC7" w:rsidP="00DC6131">
            <w:r>
              <w:t xml:space="preserve">    f_EUTRA_NR_SendCoOrd (EUTRA, cms_EUTRA_NR_OctetData(v_ReceivedMsg.Pdu.Msg.registration_Request.epsMessage.epsMsg, "TAUReq"));</w:t>
            </w:r>
          </w:p>
          <w:p w14:paraId="19B0F0B7" w14:textId="77777777" w:rsidR="005C7EC7" w:rsidRDefault="005C7EC7" w:rsidP="00DC6131">
            <w:r>
              <w:t xml:space="preserve">       </w:t>
            </w:r>
          </w:p>
          <w:p w14:paraId="340F5E32" w14:textId="77777777" w:rsidR="005C7EC7" w:rsidRDefault="005C7EC7" w:rsidP="00DC6131">
            <w:r>
              <w:t xml:space="preserve">    // @sic R5-198854 sic@</w:t>
            </w:r>
          </w:p>
          <w:p w14:paraId="4C9D631A" w14:textId="77777777" w:rsidR="005C7EC7" w:rsidRDefault="005C7EC7" w:rsidP="00DC6131">
            <w:r>
              <w:t xml:space="preserve">    //Steps 4-9: 5GMM Authentication and 5GMM security</w:t>
            </w:r>
          </w:p>
          <w:p w14:paraId="4CEFCC76" w14:textId="77777777" w:rsidR="005C7EC7" w:rsidRDefault="005C7EC7" w:rsidP="00DC6131">
            <w:r>
              <w:t xml:space="preserve">    v_NasCount :=f_NR5GC_RRC_Idle_Steps5_9_AKA (v_GMM_MobilityInfo, p_CellId, v_ReceivedMsg, f_NR_Asn2Nas_PlmnId(f_NR_CellInfo_GetPLMN (p_CellId)), v_RegType);</w:t>
            </w:r>
          </w:p>
          <w:p w14:paraId="2683B9EA" w14:textId="77777777" w:rsidR="005C7EC7" w:rsidRDefault="005C7EC7" w:rsidP="00DC6131">
            <w:r>
              <w:t xml:space="preserve">    f_NR5GC_MobileInfo_SetGMM_MobilityInfo(v_GMM_MobilityInfo);</w:t>
            </w:r>
          </w:p>
          <w:p w14:paraId="268000D4" w14:textId="77777777" w:rsidR="005C7EC7" w:rsidRDefault="005C7EC7" w:rsidP="00DC6131">
            <w:r>
              <w:t xml:space="preserve">    //Steps 8-9 RRC security activation</w:t>
            </w:r>
          </w:p>
          <w:p w14:paraId="17AC8F0C" w14:textId="77777777" w:rsidR="005C7EC7" w:rsidRDefault="005C7EC7" w:rsidP="00DC6131">
            <w:r>
              <w:t xml:space="preserve">    f_NR_RRC_ActivateSecurity (p_CellId, v_NasCount);</w:t>
            </w:r>
          </w:p>
          <w:p w14:paraId="51F88484" w14:textId="77777777" w:rsidR="005C7EC7" w:rsidRDefault="005C7EC7" w:rsidP="00DC6131">
            <w:r>
              <w:t xml:space="preserve">    </w:t>
            </w:r>
          </w:p>
          <w:p w14:paraId="4600AEE5" w14:textId="77777777" w:rsidR="005C7EC7" w:rsidRDefault="005C7EC7" w:rsidP="00DC6131">
            <w:r>
              <w:t xml:space="preserve">    f_NR5GC_MobilityRegistration_Steps4_6(p_CellId, v_GMM_MobilityInfo, p_GUTIToSend, p_TAIList, p_ReleaseConnection, p_NwkFeatureSupport);</w:t>
            </w:r>
          </w:p>
          <w:p w14:paraId="23425319" w14:textId="77777777" w:rsidR="005C7EC7" w:rsidRDefault="005C7EC7" w:rsidP="00DC6131">
            <w:r>
              <w:t xml:space="preserve">  }</w:t>
            </w:r>
          </w:p>
        </w:tc>
      </w:tr>
    </w:tbl>
    <w:p w14:paraId="7464B47D" w14:textId="77777777" w:rsidR="005C7EC7" w:rsidRDefault="005C7EC7" w:rsidP="005C7EC7"/>
    <w:p w14:paraId="566D1B0A" w14:textId="77777777" w:rsidR="005C7EC7" w:rsidRPr="00BA6427" w:rsidRDefault="005C7EC7" w:rsidP="005C7EC7">
      <w:pPr>
        <w:rPr>
          <w:b/>
          <w:bCs/>
        </w:rPr>
      </w:pPr>
      <w:r w:rsidRPr="00BA6427">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7EC7" w14:paraId="01971C33" w14:textId="77777777" w:rsidTr="00DC6131">
        <w:tc>
          <w:tcPr>
            <w:tcW w:w="9855" w:type="dxa"/>
          </w:tcPr>
          <w:p w14:paraId="32B343BF" w14:textId="77777777" w:rsidR="005C7EC7" w:rsidRDefault="005C7EC7" w:rsidP="00DC6131">
            <w:r>
              <w:t xml:space="preserve">  function f_NR5GC_IRAT_MobilityRegistration (NR_CellId_Type p_CellId,</w:t>
            </w:r>
          </w:p>
          <w:p w14:paraId="223ACC8E" w14:textId="77777777" w:rsidR="005C7EC7" w:rsidRDefault="005C7EC7" w:rsidP="00DC6131">
            <w:r>
              <w:t xml:space="preserve">                                              NG_NAS_SecurityParams_Type p_SecurityParams,</w:t>
            </w:r>
          </w:p>
          <w:p w14:paraId="44C63914" w14:textId="77777777" w:rsidR="005C7EC7" w:rsidRDefault="005C7EC7" w:rsidP="00DC6131">
            <w:r>
              <w:t xml:space="preserve">                                              // @sic R5s201060 sic@</w:t>
            </w:r>
          </w:p>
          <w:p w14:paraId="038897C6" w14:textId="77777777" w:rsidR="005C7EC7" w:rsidRDefault="005C7EC7" w:rsidP="00DC6131">
            <w:r>
              <w:t xml:space="preserve">                                              template (omit) NAS_KeySetIdentifier p_NonCurrentKSI := omit,</w:t>
            </w:r>
          </w:p>
          <w:p w14:paraId="2A3342CD" w14:textId="77777777" w:rsidR="005C7EC7" w:rsidRDefault="005C7EC7" w:rsidP="00DC6131">
            <w:r>
              <w:t xml:space="preserve">                                              template (omit) NG_MobileIdentity p_GUTIFromPreamble,</w:t>
            </w:r>
          </w:p>
          <w:p w14:paraId="0B966AF9" w14:textId="77777777" w:rsidR="005C7EC7" w:rsidRDefault="005C7EC7" w:rsidP="00DC6131">
            <w:r>
              <w:t xml:space="preserve">                                              template NG_TrackingAreaId p_TAI := *,</w:t>
            </w:r>
          </w:p>
          <w:p w14:paraId="24928449" w14:textId="77777777" w:rsidR="005C7EC7" w:rsidRDefault="005C7EC7" w:rsidP="00DC6131">
            <w:r>
              <w:t xml:space="preserve">                                              template (omit) NG_MobileIdentity p_GUTIToSend := omit,</w:t>
            </w:r>
          </w:p>
          <w:p w14:paraId="23E9B658" w14:textId="77777777" w:rsidR="005C7EC7" w:rsidRDefault="005C7EC7" w:rsidP="00DC6131">
            <w:r>
              <w:t xml:space="preserve">                                              template (omit) NG_TrackingAreaIdList p_TAIList := omit,</w:t>
            </w:r>
          </w:p>
          <w:p w14:paraId="58050EEE" w14:textId="77777777" w:rsidR="005C7EC7" w:rsidRDefault="005C7EC7" w:rsidP="00DC6131">
            <w:r>
              <w:t xml:space="preserve">                                              RRCConnectionReleaseRequired_Type p_ReleaseConnection := rrcConnectionRelease,</w:t>
            </w:r>
          </w:p>
          <w:p w14:paraId="551AACCE" w14:textId="77777777" w:rsidR="005C7EC7" w:rsidRDefault="005C7EC7" w:rsidP="00DC6131">
            <w:r>
              <w:t xml:space="preserve">                                              boolean p_Registered_Previously_5GCN := true,</w:t>
            </w:r>
          </w:p>
          <w:p w14:paraId="7B644DB3" w14:textId="77777777" w:rsidR="005C7EC7" w:rsidRDefault="005C7EC7" w:rsidP="00DC6131">
            <w:r>
              <w:t xml:space="preserve">                                              template (value) NG_NetworkFeatureSupport p_NwkFeatureSupport := cs_NG_NetworkFeatureSupport_Def )  runs on NR5GC_</w:t>
            </w:r>
            <w:r w:rsidRPr="00BA6427">
              <w:t>PTC</w:t>
            </w:r>
            <w:r w:rsidRPr="00BA6427">
              <w:rPr>
                <w:highlight w:val="yellow"/>
              </w:rPr>
              <w:t xml:space="preserve">  return boolean</w:t>
            </w:r>
            <w:r>
              <w:t xml:space="preserve"> </w:t>
            </w:r>
          </w:p>
          <w:p w14:paraId="5205B753" w14:textId="77777777" w:rsidR="005C7EC7" w:rsidRDefault="005C7EC7" w:rsidP="00DC6131">
            <w:r>
              <w:lastRenderedPageBreak/>
              <w:t xml:space="preserve">  { //@sic R5-198854: added p_Registered_Previously_5GCN sic@</w:t>
            </w:r>
          </w:p>
          <w:p w14:paraId="4056C930" w14:textId="77777777" w:rsidR="005C7EC7" w:rsidRDefault="005C7EC7" w:rsidP="00DC6131">
            <w:r>
              <w:t xml:space="preserve">    var NG_NAS_MSG_Indication_Type v_ReceivedMsg;</w:t>
            </w:r>
          </w:p>
          <w:p w14:paraId="5C710EB4" w14:textId="77777777" w:rsidR="005C7EC7" w:rsidRDefault="005C7EC7" w:rsidP="00DC6131">
            <w:r>
              <w:t xml:space="preserve">    var GMM_MobilityInfo_Type v_GMM_MobilityInfo;</w:t>
            </w:r>
          </w:p>
          <w:p w14:paraId="784DE82D" w14:textId="77777777" w:rsidR="005C7EC7" w:rsidRDefault="005C7EC7" w:rsidP="00DC6131">
            <w:r>
              <w:t xml:space="preserve">    var NasCount_Type v_NasCount;</w:t>
            </w:r>
          </w:p>
          <w:p w14:paraId="5FD10FEA" w14:textId="77777777" w:rsidR="005C7EC7" w:rsidRDefault="005C7EC7" w:rsidP="00DC6131">
            <w:r>
              <w:t xml:space="preserve">    var template (present) B1_Type v_Tsc := '0'B;                                 //@sic R5-198854 sic@</w:t>
            </w:r>
          </w:p>
          <w:p w14:paraId="725C70BA" w14:textId="77777777" w:rsidR="005C7EC7" w:rsidRDefault="005C7EC7" w:rsidP="00DC6131">
            <w:r>
              <w:t xml:space="preserve">    var template (present) NAS_KsiValue v_KeySetId := p_SecurityParams.KSIamf;    //@sic R5-198854, R5s200798 sic@</w:t>
            </w:r>
          </w:p>
          <w:p w14:paraId="5F5D7EEA" w14:textId="77777777" w:rsidR="005C7EC7" w:rsidRDefault="005C7EC7" w:rsidP="00DC6131">
            <w:r>
              <w:t xml:space="preserve">    var TypeOfRegistration_Type v_RegType := Initial_Secure;</w:t>
            </w:r>
          </w:p>
          <w:p w14:paraId="20DAADDA" w14:textId="77777777" w:rsidR="005C7EC7" w:rsidRDefault="005C7EC7" w:rsidP="00DC6131">
            <w:r>
              <w:t xml:space="preserve">    var EUTRA_NR_CoOrd_GUTI_Type v_CoOrd_Guti; // @sic R5s201060 sic@</w:t>
            </w:r>
          </w:p>
          <w:p w14:paraId="004C4BAE" w14:textId="77777777" w:rsidR="005C7EC7" w:rsidRDefault="005C7EC7" w:rsidP="00DC6131"/>
          <w:p w14:paraId="0A0010A1" w14:textId="77777777" w:rsidR="005C7EC7" w:rsidRDefault="005C7EC7" w:rsidP="00DC6131">
            <w:r>
              <w:t xml:space="preserve">    </w:t>
            </w:r>
          </w:p>
          <w:p w14:paraId="3F8AAFBB" w14:textId="77777777" w:rsidR="005C7EC7" w:rsidRDefault="005C7EC7" w:rsidP="00DC6131">
            <w:r>
              <w:t xml:space="preserve">    </w:t>
            </w:r>
            <w:r w:rsidRPr="00BA6427">
              <w:rPr>
                <w:highlight w:val="yellow"/>
              </w:rPr>
              <w:t>var boolean v_follow_on := false;</w:t>
            </w:r>
          </w:p>
          <w:p w14:paraId="4684667A" w14:textId="77777777" w:rsidR="005C7EC7" w:rsidRDefault="005C7EC7" w:rsidP="00DC6131">
            <w:r>
              <w:t xml:space="preserve">    </w:t>
            </w:r>
          </w:p>
          <w:p w14:paraId="605C20CC" w14:textId="77777777" w:rsidR="005C7EC7" w:rsidRDefault="005C7EC7" w:rsidP="00DC6131">
            <w:r>
              <w:t xml:space="preserve">    if ( not p_Registered_Previously_5GCN) { //@sic R5-198854 sic@</w:t>
            </w:r>
          </w:p>
          <w:p w14:paraId="49632114" w14:textId="77777777" w:rsidR="005C7EC7" w:rsidRDefault="005C7EC7" w:rsidP="00DC6131">
            <w:r>
              <w:t xml:space="preserve">        v_KeySetId := '111'B;</w:t>
            </w:r>
          </w:p>
          <w:p w14:paraId="7AF8D67A" w14:textId="77777777" w:rsidR="005C7EC7" w:rsidRDefault="005C7EC7" w:rsidP="00DC6131">
            <w:r>
              <w:t xml:space="preserve">        v_Tsc := '?'B;//('1'B, '0'B);</w:t>
            </w:r>
          </w:p>
          <w:p w14:paraId="3748FAD6" w14:textId="77777777" w:rsidR="005C7EC7" w:rsidRDefault="005C7EC7" w:rsidP="00DC6131">
            <w:r>
              <w:t xml:space="preserve">        v_RegType := Initial_NoSecurity;</w:t>
            </w:r>
          </w:p>
          <w:p w14:paraId="05CBA89B" w14:textId="77777777" w:rsidR="005C7EC7" w:rsidRDefault="005C7EC7" w:rsidP="00DC6131">
            <w:r>
              <w:t xml:space="preserve">    }</w:t>
            </w:r>
          </w:p>
          <w:p w14:paraId="710FF302" w14:textId="77777777" w:rsidR="005C7EC7" w:rsidRDefault="005C7EC7" w:rsidP="00DC6131">
            <w:r>
              <w:t xml:space="preserve">    // Steps 1 - 3</w:t>
            </w:r>
          </w:p>
          <w:p w14:paraId="0BEA967B" w14:textId="77777777" w:rsidR="005C7EC7" w:rsidRDefault="005C7EC7" w:rsidP="00DC6131">
            <w:r>
              <w:t xml:space="preserve">    // RRC Connection Setup</w:t>
            </w:r>
          </w:p>
          <w:p w14:paraId="419B9ED0" w14:textId="77777777" w:rsidR="005C7EC7" w:rsidRDefault="005C7EC7" w:rsidP="00DC6131">
            <w:r>
              <w:t xml:space="preserve">    v_ReceivedMsg := f_NR_RRC_ConnEst_DefWithNas (p_CellId, tsc_NR_RRC_TI_Def, ?, (tsc_SHT_NoSecurityProtection, tsc_SHT_IntegrityProtected));</w:t>
            </w:r>
          </w:p>
          <w:p w14:paraId="0A2858E6" w14:textId="77777777" w:rsidR="005C7EC7" w:rsidRDefault="005C7EC7" w:rsidP="00DC6131">
            <w:r>
              <w:t xml:space="preserve">    v_CoOrd_Guti := f_EUTRA_NR_WaitForCoOrd_GutiParams(EUTRA); // @sic R5s201060 sic@</w:t>
            </w:r>
          </w:p>
          <w:p w14:paraId="48E72008" w14:textId="77777777" w:rsidR="005C7EC7" w:rsidRDefault="005C7EC7" w:rsidP="00DC6131">
            <w:r>
              <w:t xml:space="preserve">    if (not f_Check_NG_RegistrationReqMsg (v_GMM_MobilityInfo,</w:t>
            </w:r>
          </w:p>
          <w:p w14:paraId="65C4C0C0" w14:textId="77777777" w:rsidR="005C7EC7" w:rsidRDefault="005C7EC7" w:rsidP="00DC6131">
            <w:r>
              <w:t xml:space="preserve">                                           v_ReceivedMsg.Pdu,</w:t>
            </w:r>
          </w:p>
          <w:p w14:paraId="48236A87" w14:textId="77777777" w:rsidR="005C7EC7" w:rsidRDefault="005C7EC7" w:rsidP="00DC6131">
            <w:r>
              <w:t xml:space="preserve">                                           Mobility,</w:t>
            </w:r>
          </w:p>
          <w:p w14:paraId="11BAA2A6" w14:textId="77777777" w:rsidR="005C7EC7" w:rsidRDefault="005C7EC7" w:rsidP="00DC6131">
            <w:r>
              <w:t xml:space="preserve">                                           f_NR_Convert_CoOrdTo5G_GUTI(v_CoOrd_Guti, omit), // @sic R5s201060 sic@</w:t>
            </w:r>
          </w:p>
          <w:p w14:paraId="3FFE7978" w14:textId="77777777" w:rsidR="005C7EC7" w:rsidRDefault="005C7EC7" w:rsidP="00DC6131">
            <w:r>
              <w:t xml:space="preserve">                                           v_KeySetId,</w:t>
            </w:r>
          </w:p>
          <w:p w14:paraId="2086CF28" w14:textId="77777777" w:rsidR="005C7EC7" w:rsidRDefault="005C7EC7" w:rsidP="00DC6131">
            <w:r>
              <w:t xml:space="preserve">                                           v_Tsc,</w:t>
            </w:r>
          </w:p>
          <w:p w14:paraId="6EC5EDD9" w14:textId="77777777" w:rsidR="005C7EC7" w:rsidRDefault="005C7EC7" w:rsidP="00DC6131">
            <w:r>
              <w:t xml:space="preserve">                                           p_NonCurrentKSI,</w:t>
            </w:r>
          </w:p>
          <w:p w14:paraId="3A428023" w14:textId="77777777" w:rsidR="005C7EC7" w:rsidRDefault="005C7EC7" w:rsidP="00DC6131">
            <w:r>
              <w:t xml:space="preserve">                                           cr_NG_GMM_Cap(?, ?, '1'B),</w:t>
            </w:r>
          </w:p>
          <w:p w14:paraId="243AA48B" w14:textId="77777777" w:rsidR="005C7EC7" w:rsidRDefault="005C7EC7" w:rsidP="00DC6131">
            <w:r>
              <w:t xml:space="preserve">                                           -,-,</w:t>
            </w:r>
          </w:p>
          <w:p w14:paraId="78C73C90" w14:textId="77777777" w:rsidR="005C7EC7" w:rsidRDefault="005C7EC7" w:rsidP="00DC6131">
            <w:r>
              <w:t xml:space="preserve">                                           p_TAI,</w:t>
            </w:r>
          </w:p>
          <w:p w14:paraId="0E6B58E0" w14:textId="77777777" w:rsidR="005C7EC7" w:rsidRDefault="005C7EC7" w:rsidP="00DC6131">
            <w:r>
              <w:t xml:space="preserve">                                           cdr_NR5GC_UENetworkCap('17'O),</w:t>
            </w:r>
          </w:p>
          <w:p w14:paraId="473D46E4" w14:textId="77777777" w:rsidR="005C7EC7" w:rsidRDefault="005C7EC7" w:rsidP="00DC6131">
            <w:r>
              <w:t xml:space="preserve">                                           -,</w:t>
            </w:r>
          </w:p>
          <w:p w14:paraId="14D5778A" w14:textId="77777777" w:rsidR="005C7EC7" w:rsidRDefault="005C7EC7" w:rsidP="00DC6131">
            <w:r>
              <w:lastRenderedPageBreak/>
              <w:t xml:space="preserve">                                           cr_PDU_SessionStatusAny,</w:t>
            </w:r>
          </w:p>
          <w:p w14:paraId="5C57B363" w14:textId="77777777" w:rsidR="005C7EC7" w:rsidRDefault="005C7EC7" w:rsidP="00DC6131">
            <w:r>
              <w:t xml:space="preserve">                                           -,</w:t>
            </w:r>
          </w:p>
          <w:p w14:paraId="2B89B708" w14:textId="77777777" w:rsidR="005C7EC7" w:rsidRDefault="005C7EC7" w:rsidP="00DC6131">
            <w:r>
              <w:t xml:space="preserve">                                           cr_UEStatus_S1,</w:t>
            </w:r>
          </w:p>
          <w:p w14:paraId="5D3F6E1E" w14:textId="77777777" w:rsidR="005C7EC7" w:rsidRDefault="005C7EC7" w:rsidP="00DC6131">
            <w:r>
              <w:t xml:space="preserve">                                           p_GUTIFromPreamble,</w:t>
            </w:r>
          </w:p>
          <w:p w14:paraId="65706849" w14:textId="77777777" w:rsidR="005C7EC7" w:rsidRDefault="005C7EC7" w:rsidP="00DC6131">
            <w:r>
              <w:t xml:space="preserve">                                           -, -, -,</w:t>
            </w:r>
          </w:p>
          <w:p w14:paraId="245DAE3C" w14:textId="77777777" w:rsidR="005C7EC7" w:rsidRDefault="005C7EC7" w:rsidP="00DC6131">
            <w:r>
              <w:t xml:space="preserve">                                           ?)) {</w:t>
            </w:r>
          </w:p>
          <w:p w14:paraId="38F1F4FC" w14:textId="77777777" w:rsidR="005C7EC7" w:rsidRDefault="005C7EC7" w:rsidP="00DC6131">
            <w:r>
              <w:t xml:space="preserve">      f_NR_SetVerdictFailOrInconc(__FILE__, __LINE__, "Registration Request Message Failed");</w:t>
            </w:r>
          </w:p>
          <w:p w14:paraId="35504270" w14:textId="77777777" w:rsidR="005C7EC7" w:rsidRDefault="005C7EC7" w:rsidP="00DC6131">
            <w:r>
              <w:t xml:space="preserve">    }</w:t>
            </w:r>
          </w:p>
          <w:p w14:paraId="631182D3" w14:textId="77777777" w:rsidR="005C7EC7" w:rsidRDefault="005C7EC7" w:rsidP="00BA6427">
            <w:r>
              <w:t xml:space="preserve">    </w:t>
            </w:r>
          </w:p>
          <w:p w14:paraId="31D4C513" w14:textId="77777777" w:rsidR="005C7EC7" w:rsidRPr="00BA6427" w:rsidRDefault="005C7EC7" w:rsidP="00DC6131">
            <w:pPr>
              <w:rPr>
                <w:highlight w:val="yellow"/>
              </w:rPr>
            </w:pPr>
            <w:r>
              <w:t xml:space="preserve">    </w:t>
            </w:r>
            <w:r w:rsidRPr="00BA6427">
              <w:rPr>
                <w:highlight w:val="yellow"/>
              </w:rPr>
              <w:t>if (match(v_ReceivedMsg.Pdu.Msg.registration_Request.registrationType.fOR, '1'B)){</w:t>
            </w:r>
          </w:p>
          <w:p w14:paraId="4A993D5F" w14:textId="77777777" w:rsidR="005C7EC7" w:rsidRPr="00BA6427" w:rsidRDefault="005C7EC7" w:rsidP="00DC6131">
            <w:pPr>
              <w:rPr>
                <w:highlight w:val="yellow"/>
              </w:rPr>
            </w:pPr>
            <w:r w:rsidRPr="00BA6427">
              <w:rPr>
                <w:highlight w:val="yellow"/>
              </w:rPr>
              <w:t xml:space="preserve">      v_follow_on := true;</w:t>
            </w:r>
          </w:p>
          <w:p w14:paraId="73D44CAF" w14:textId="77777777" w:rsidR="005C7EC7" w:rsidRDefault="005C7EC7" w:rsidP="00DC6131">
            <w:r w:rsidRPr="00BA6427">
              <w:rPr>
                <w:highlight w:val="yellow"/>
              </w:rPr>
              <w:t xml:space="preserve">    }</w:t>
            </w:r>
          </w:p>
          <w:p w14:paraId="328EDA59" w14:textId="77777777" w:rsidR="005C7EC7" w:rsidRDefault="005C7EC7" w:rsidP="00DC6131">
            <w:r>
              <w:t xml:space="preserve">    </w:t>
            </w:r>
          </w:p>
          <w:p w14:paraId="2D5B5D14" w14:textId="77777777" w:rsidR="005C7EC7" w:rsidRDefault="005C7EC7" w:rsidP="00DC6131">
            <w:r>
              <w:t xml:space="preserve">    // Send TAU Req for checking in EUTRA</w:t>
            </w:r>
          </w:p>
          <w:p w14:paraId="250E8C74" w14:textId="77777777" w:rsidR="005C7EC7" w:rsidRDefault="005C7EC7" w:rsidP="00DC6131">
            <w:r>
              <w:t xml:space="preserve">    f_EUTRA_NR_SendCoOrd (EUTRA, cms_EUTRA_NR_OctetData(v_ReceivedMsg.Pdu.Msg.registration_Request.epsMessage.epsMsg, "TAUReq"));</w:t>
            </w:r>
          </w:p>
          <w:p w14:paraId="3A2EFCDB" w14:textId="77777777" w:rsidR="005C7EC7" w:rsidRDefault="005C7EC7" w:rsidP="00DC6131">
            <w:r>
              <w:t xml:space="preserve">       </w:t>
            </w:r>
          </w:p>
          <w:p w14:paraId="37A738AC" w14:textId="77777777" w:rsidR="005C7EC7" w:rsidRDefault="005C7EC7" w:rsidP="00DC6131">
            <w:r>
              <w:t xml:space="preserve">    // @sic R5-198854 sic@</w:t>
            </w:r>
          </w:p>
          <w:p w14:paraId="2535F388" w14:textId="77777777" w:rsidR="005C7EC7" w:rsidRDefault="005C7EC7" w:rsidP="00DC6131">
            <w:r>
              <w:t xml:space="preserve">    //Steps 4-9: 5GMM Authentication and 5GMM security</w:t>
            </w:r>
          </w:p>
          <w:p w14:paraId="21CC621A" w14:textId="77777777" w:rsidR="005C7EC7" w:rsidRDefault="005C7EC7" w:rsidP="00DC6131">
            <w:r>
              <w:t xml:space="preserve">    v_NasCount :=f_NR5GC_RRC_Idle_Steps5_9_AKA (v_GMM_MobilityInfo, p_CellId, v_ReceivedMsg, f_NR_Asn2Nas_PlmnId(f_NR_CellInfo_GetPLMN (p_CellId)), v_RegType);</w:t>
            </w:r>
          </w:p>
          <w:p w14:paraId="38DC540A" w14:textId="77777777" w:rsidR="005C7EC7" w:rsidRDefault="005C7EC7" w:rsidP="00DC6131">
            <w:r>
              <w:t xml:space="preserve">    f_NR5GC_MobileInfo_SetGMM_MobilityInfo(v_GMM_MobilityInfo);</w:t>
            </w:r>
          </w:p>
          <w:p w14:paraId="7790E03E" w14:textId="77777777" w:rsidR="005C7EC7" w:rsidRDefault="005C7EC7" w:rsidP="00DC6131">
            <w:r>
              <w:t xml:space="preserve">    //Steps 8-9 RRC security activation</w:t>
            </w:r>
          </w:p>
          <w:p w14:paraId="0BF797D9" w14:textId="77777777" w:rsidR="005C7EC7" w:rsidRDefault="005C7EC7" w:rsidP="00DC6131">
            <w:r>
              <w:t xml:space="preserve">    f_NR_RRC_ActivateSecurity (p_CellId, v_NasCount);</w:t>
            </w:r>
          </w:p>
          <w:p w14:paraId="348913E9" w14:textId="77777777" w:rsidR="005C7EC7" w:rsidRDefault="005C7EC7" w:rsidP="00DC6131">
            <w:r>
              <w:t xml:space="preserve">    </w:t>
            </w:r>
          </w:p>
          <w:p w14:paraId="09CD8E57" w14:textId="77777777" w:rsidR="005C7EC7" w:rsidRDefault="005C7EC7" w:rsidP="00DC6131">
            <w:r>
              <w:t xml:space="preserve">    f_NR5GC_MobilityRegistration_Steps4_6(p_CellId, v_GMM_MobilityInfo, p_GUTIToSend, p_TAIList, p_ReleaseConnection, p_NwkFeatureSupport);</w:t>
            </w:r>
          </w:p>
          <w:p w14:paraId="2DDA5807" w14:textId="77777777" w:rsidR="005C7EC7" w:rsidRDefault="005C7EC7" w:rsidP="00DC6131">
            <w:r>
              <w:t xml:space="preserve">    </w:t>
            </w:r>
          </w:p>
          <w:p w14:paraId="2C6FD5C4" w14:textId="77777777" w:rsidR="005C7EC7" w:rsidRDefault="005C7EC7" w:rsidP="00DC6131">
            <w:r>
              <w:t xml:space="preserve">    </w:t>
            </w:r>
          </w:p>
          <w:p w14:paraId="59689625" w14:textId="77777777" w:rsidR="005C7EC7" w:rsidRDefault="005C7EC7" w:rsidP="00DC6131">
            <w:r>
              <w:t xml:space="preserve">    </w:t>
            </w:r>
            <w:r w:rsidRPr="00BA6427">
              <w:rPr>
                <w:highlight w:val="yellow"/>
              </w:rPr>
              <w:t>return v_follow_on;</w:t>
            </w:r>
          </w:p>
          <w:p w14:paraId="1C54F065" w14:textId="77777777" w:rsidR="005C7EC7" w:rsidRDefault="005C7EC7" w:rsidP="00DC6131">
            <w:r>
              <w:t xml:space="preserve">  }</w:t>
            </w:r>
          </w:p>
        </w:tc>
      </w:tr>
      <w:bookmarkEnd w:id="9"/>
    </w:tbl>
    <w:p w14:paraId="1D218B46" w14:textId="77777777" w:rsidR="00BD352F" w:rsidRPr="005C7EC7" w:rsidRDefault="00BD352F" w:rsidP="005C7EC7">
      <w:pPr>
        <w:rPr>
          <w:lang w:val="en-GB" w:eastAsia="en-GB"/>
        </w:rPr>
      </w:pPr>
    </w:p>
    <w:p w14:paraId="2AE8BF7E" w14:textId="77777777" w:rsidR="00DC457A" w:rsidRPr="00DC457A" w:rsidRDefault="00DC457A" w:rsidP="00BD352F">
      <w:pPr>
        <w:pStyle w:val="Heading2"/>
        <w:overflowPunct w:val="0"/>
        <w:autoSpaceDE w:val="0"/>
        <w:autoSpaceDN w:val="0"/>
        <w:adjustRightInd w:val="0"/>
        <w:spacing w:before="480"/>
        <w:ind w:left="576" w:firstLine="0"/>
      </w:pPr>
    </w:p>
    <w:sectPr w:rsidR="00DC457A" w:rsidRPr="00DC45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FE369" w14:textId="77777777" w:rsidR="00DC6131" w:rsidRDefault="00DC6131">
      <w:r>
        <w:separator/>
      </w:r>
    </w:p>
  </w:endnote>
  <w:endnote w:type="continuationSeparator" w:id="0">
    <w:p w14:paraId="164D56EA" w14:textId="77777777" w:rsidR="00DC6131" w:rsidRDefault="00DC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7198E" w14:textId="77777777" w:rsidR="00DC6131" w:rsidRDefault="00DC6131">
      <w:r>
        <w:separator/>
      </w:r>
    </w:p>
  </w:footnote>
  <w:footnote w:type="continuationSeparator" w:id="0">
    <w:p w14:paraId="1F979390" w14:textId="77777777" w:rsidR="00DC6131" w:rsidRDefault="00DC6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0AFC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B32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98E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6228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3788C"/>
    <w:multiLevelType w:val="hybridMultilevel"/>
    <w:tmpl w:val="C824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E386E"/>
    <w:multiLevelType w:val="hybridMultilevel"/>
    <w:tmpl w:val="C06A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70A03"/>
    <w:multiLevelType w:val="hybridMultilevel"/>
    <w:tmpl w:val="4A645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B73B4"/>
    <w:multiLevelType w:val="hybridMultilevel"/>
    <w:tmpl w:val="892000EA"/>
    <w:lvl w:ilvl="0" w:tplc="FDCABE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4C040A9"/>
    <w:multiLevelType w:val="hybridMultilevel"/>
    <w:tmpl w:val="5E60E106"/>
    <w:lvl w:ilvl="0" w:tplc="4BC63B82">
      <w:start w:val="1"/>
      <w:numFmt w:val="decimal"/>
      <w:lvlText w:val="%1."/>
      <w:lvlJc w:val="left"/>
      <w:pPr>
        <w:ind w:left="644" w:hanging="360"/>
      </w:pPr>
      <w:rPr>
        <w:rFonts w:eastAsia="Calibri"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94D49D7"/>
    <w:multiLevelType w:val="hybridMultilevel"/>
    <w:tmpl w:val="5AA8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B62FF"/>
    <w:multiLevelType w:val="hybridMultilevel"/>
    <w:tmpl w:val="A950F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C45994"/>
    <w:multiLevelType w:val="hybridMultilevel"/>
    <w:tmpl w:val="5AD4D9E6"/>
    <w:lvl w:ilvl="0" w:tplc="19D68C1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A22D13"/>
    <w:multiLevelType w:val="hybridMultilevel"/>
    <w:tmpl w:val="EA0A0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67863D8"/>
    <w:multiLevelType w:val="hybridMultilevel"/>
    <w:tmpl w:val="13806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B3043A"/>
    <w:multiLevelType w:val="hybridMultilevel"/>
    <w:tmpl w:val="B2363F20"/>
    <w:lvl w:ilvl="0" w:tplc="05CA6478">
      <w:start w:val="1"/>
      <w:numFmt w:val="decimal"/>
      <w:lvlText w:val="%1."/>
      <w:lvlJc w:val="left"/>
      <w:pPr>
        <w:ind w:left="720" w:hanging="360"/>
      </w:pPr>
      <w:rPr>
        <w:rFonts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59521C"/>
    <w:multiLevelType w:val="hybridMultilevel"/>
    <w:tmpl w:val="D6028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95EA5"/>
    <w:multiLevelType w:val="hybridMultilevel"/>
    <w:tmpl w:val="15BA0272"/>
    <w:lvl w:ilvl="0" w:tplc="9D8EF4D4">
      <w:start w:val="1"/>
      <w:numFmt w:val="decimal"/>
      <w:lvlText w:val="%1."/>
      <w:lvlJc w:val="left"/>
      <w:pPr>
        <w:ind w:left="720" w:hanging="360"/>
      </w:pPr>
      <w:rPr>
        <w:rFonts w:eastAsia="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34963"/>
    <w:multiLevelType w:val="hybridMultilevel"/>
    <w:tmpl w:val="56546362"/>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486664"/>
    <w:multiLevelType w:val="hybridMultilevel"/>
    <w:tmpl w:val="A672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1F79B1"/>
    <w:multiLevelType w:val="hybridMultilevel"/>
    <w:tmpl w:val="D7E61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A0443"/>
    <w:multiLevelType w:val="hybridMultilevel"/>
    <w:tmpl w:val="85BCF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720A8"/>
    <w:multiLevelType w:val="hybridMultilevel"/>
    <w:tmpl w:val="EFA40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9D1D36"/>
    <w:multiLevelType w:val="hybridMultilevel"/>
    <w:tmpl w:val="EA0A0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E177BA"/>
    <w:multiLevelType w:val="hybridMultilevel"/>
    <w:tmpl w:val="D7E61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271101"/>
    <w:multiLevelType w:val="hybridMultilevel"/>
    <w:tmpl w:val="5E60E106"/>
    <w:lvl w:ilvl="0" w:tplc="4BC63B82">
      <w:start w:val="1"/>
      <w:numFmt w:val="decimal"/>
      <w:lvlText w:val="%1."/>
      <w:lvlJc w:val="left"/>
      <w:pPr>
        <w:ind w:left="644" w:hanging="360"/>
      </w:pPr>
      <w:rPr>
        <w:rFonts w:eastAsia="Calibri"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E8633C"/>
    <w:multiLevelType w:val="hybridMultilevel"/>
    <w:tmpl w:val="5CF46882"/>
    <w:lvl w:ilvl="0" w:tplc="092A0CFC">
      <w:start w:val="2"/>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D43B46"/>
    <w:multiLevelType w:val="hybridMultilevel"/>
    <w:tmpl w:val="76BA5620"/>
    <w:lvl w:ilvl="0" w:tplc="9D541E94">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E2206B"/>
    <w:multiLevelType w:val="hybridMultilevel"/>
    <w:tmpl w:val="892000EA"/>
    <w:lvl w:ilvl="0" w:tplc="FDCABE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3D7487A"/>
    <w:multiLevelType w:val="hybridMultilevel"/>
    <w:tmpl w:val="9208E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A00DB"/>
    <w:multiLevelType w:val="hybridMultilevel"/>
    <w:tmpl w:val="5E60E106"/>
    <w:lvl w:ilvl="0" w:tplc="4BC63B82">
      <w:start w:val="1"/>
      <w:numFmt w:val="decimal"/>
      <w:lvlText w:val="%1."/>
      <w:lvlJc w:val="left"/>
      <w:pPr>
        <w:ind w:left="1080" w:hanging="360"/>
      </w:pPr>
      <w:rPr>
        <w:rFonts w:eastAsia="Calibr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BFC57A5"/>
    <w:multiLevelType w:val="hybridMultilevel"/>
    <w:tmpl w:val="4184B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521EAC"/>
    <w:multiLevelType w:val="hybridMultilevel"/>
    <w:tmpl w:val="5E60E106"/>
    <w:lvl w:ilvl="0" w:tplc="4BC63B82">
      <w:start w:val="1"/>
      <w:numFmt w:val="decimal"/>
      <w:lvlText w:val="%1."/>
      <w:lvlJc w:val="left"/>
      <w:pPr>
        <w:ind w:left="644" w:hanging="360"/>
      </w:pPr>
      <w:rPr>
        <w:rFonts w:eastAsia="Calibri"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A11CCC"/>
    <w:multiLevelType w:val="hybridMultilevel"/>
    <w:tmpl w:val="892000EA"/>
    <w:lvl w:ilvl="0" w:tplc="FDCABE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num>
  <w:num w:numId="5">
    <w:abstractNumId w:val="2"/>
  </w:num>
  <w:num w:numId="6">
    <w:abstractNumId w:val="28"/>
  </w:num>
  <w:num w:numId="7">
    <w:abstractNumId w:val="20"/>
  </w:num>
  <w:num w:numId="8">
    <w:abstractNumId w:val="24"/>
  </w:num>
  <w:num w:numId="9">
    <w:abstractNumId w:val="23"/>
  </w:num>
  <w:num w:numId="10">
    <w:abstractNumId w:val="12"/>
  </w:num>
  <w:num w:numId="11">
    <w:abstractNumId w:val="9"/>
  </w:num>
  <w:num w:numId="12">
    <w:abstractNumId w:val="14"/>
  </w:num>
  <w:num w:numId="13">
    <w:abstractNumId w:val="27"/>
  </w:num>
  <w:num w:numId="14">
    <w:abstractNumId w:val="17"/>
  </w:num>
  <w:num w:numId="15">
    <w:abstractNumId w:val="22"/>
  </w:num>
  <w:num w:numId="16">
    <w:abstractNumId w:val="21"/>
  </w:num>
  <w:num w:numId="17">
    <w:abstractNumId w:val="4"/>
  </w:num>
  <w:num w:numId="18">
    <w:abstractNumId w:val="29"/>
  </w:num>
  <w:num w:numId="19">
    <w:abstractNumId w:val="19"/>
  </w:num>
  <w:num w:numId="20">
    <w:abstractNumId w:val="18"/>
  </w:num>
  <w:num w:numId="21">
    <w:abstractNumId w:val="1"/>
  </w:num>
  <w:num w:numId="22">
    <w:abstractNumId w:val="13"/>
  </w:num>
  <w:num w:numId="23">
    <w:abstractNumId w:val="0"/>
  </w:num>
  <w:num w:numId="24">
    <w:abstractNumId w:val="11"/>
  </w:num>
  <w:num w:numId="25">
    <w:abstractNumId w:val="8"/>
  </w:num>
  <w:num w:numId="26">
    <w:abstractNumId w:val="7"/>
  </w:num>
  <w:num w:numId="27">
    <w:abstractNumId w:val="3"/>
  </w:num>
  <w:num w:numId="28">
    <w:abstractNumId w:val="16"/>
  </w:num>
  <w:num w:numId="29">
    <w:abstractNumId w:val="30"/>
  </w:num>
  <w:num w:numId="30">
    <w:abstractNumId w:val="5"/>
  </w:num>
  <w:num w:numId="31">
    <w:abstractNumId w:val="25"/>
  </w:num>
  <w:num w:numId="32">
    <w:abstractNumId w:val="26"/>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170"/>
    <w:rsid w:val="00002FC7"/>
    <w:rsid w:val="0001341C"/>
    <w:rsid w:val="00022E4A"/>
    <w:rsid w:val="00042EB3"/>
    <w:rsid w:val="000A6394"/>
    <w:rsid w:val="000B7FED"/>
    <w:rsid w:val="000C038A"/>
    <w:rsid w:val="000C6598"/>
    <w:rsid w:val="000D44B3"/>
    <w:rsid w:val="000F2859"/>
    <w:rsid w:val="001241F2"/>
    <w:rsid w:val="00143BB3"/>
    <w:rsid w:val="00145D43"/>
    <w:rsid w:val="00192C46"/>
    <w:rsid w:val="00195E8E"/>
    <w:rsid w:val="001A08B3"/>
    <w:rsid w:val="001A09A3"/>
    <w:rsid w:val="001A433F"/>
    <w:rsid w:val="001A7B60"/>
    <w:rsid w:val="001B52F0"/>
    <w:rsid w:val="001B7A65"/>
    <w:rsid w:val="001C0F9B"/>
    <w:rsid w:val="001E41F3"/>
    <w:rsid w:val="002118AB"/>
    <w:rsid w:val="002160BA"/>
    <w:rsid w:val="00247F82"/>
    <w:rsid w:val="0026004D"/>
    <w:rsid w:val="002640DD"/>
    <w:rsid w:val="00275D12"/>
    <w:rsid w:val="00284FEB"/>
    <w:rsid w:val="002860C4"/>
    <w:rsid w:val="002B5741"/>
    <w:rsid w:val="002B61F1"/>
    <w:rsid w:val="002D362B"/>
    <w:rsid w:val="002D5B27"/>
    <w:rsid w:val="002E472E"/>
    <w:rsid w:val="002E59F1"/>
    <w:rsid w:val="00305409"/>
    <w:rsid w:val="00317F09"/>
    <w:rsid w:val="00344D50"/>
    <w:rsid w:val="003474E9"/>
    <w:rsid w:val="003609EF"/>
    <w:rsid w:val="0036231A"/>
    <w:rsid w:val="00374DD4"/>
    <w:rsid w:val="003A22C0"/>
    <w:rsid w:val="003A3CA7"/>
    <w:rsid w:val="003C3D28"/>
    <w:rsid w:val="003E1A36"/>
    <w:rsid w:val="003F4970"/>
    <w:rsid w:val="00410371"/>
    <w:rsid w:val="004242F1"/>
    <w:rsid w:val="00447986"/>
    <w:rsid w:val="004B75B7"/>
    <w:rsid w:val="004D5EE4"/>
    <w:rsid w:val="004E7F1E"/>
    <w:rsid w:val="00500AE7"/>
    <w:rsid w:val="0051580D"/>
    <w:rsid w:val="00547111"/>
    <w:rsid w:val="00570359"/>
    <w:rsid w:val="00592D74"/>
    <w:rsid w:val="005C3390"/>
    <w:rsid w:val="005C7EC7"/>
    <w:rsid w:val="005E2C44"/>
    <w:rsid w:val="00621188"/>
    <w:rsid w:val="006257ED"/>
    <w:rsid w:val="00665C47"/>
    <w:rsid w:val="00686F70"/>
    <w:rsid w:val="00695808"/>
    <w:rsid w:val="006A74D9"/>
    <w:rsid w:val="006B3C17"/>
    <w:rsid w:val="006B46FB"/>
    <w:rsid w:val="006E0519"/>
    <w:rsid w:val="006E21FB"/>
    <w:rsid w:val="006E6808"/>
    <w:rsid w:val="00792342"/>
    <w:rsid w:val="00793996"/>
    <w:rsid w:val="007977A8"/>
    <w:rsid w:val="007B1521"/>
    <w:rsid w:val="007B1CF9"/>
    <w:rsid w:val="007B512A"/>
    <w:rsid w:val="007C2097"/>
    <w:rsid w:val="007C4A14"/>
    <w:rsid w:val="007D6A07"/>
    <w:rsid w:val="007F7259"/>
    <w:rsid w:val="008040A8"/>
    <w:rsid w:val="008071F1"/>
    <w:rsid w:val="008279FA"/>
    <w:rsid w:val="008626E7"/>
    <w:rsid w:val="00870EE7"/>
    <w:rsid w:val="008863B9"/>
    <w:rsid w:val="008A45A6"/>
    <w:rsid w:val="008B0153"/>
    <w:rsid w:val="008E2179"/>
    <w:rsid w:val="008F3789"/>
    <w:rsid w:val="008F686C"/>
    <w:rsid w:val="00906431"/>
    <w:rsid w:val="009148DE"/>
    <w:rsid w:val="00937A5E"/>
    <w:rsid w:val="00941E30"/>
    <w:rsid w:val="00942420"/>
    <w:rsid w:val="009777D9"/>
    <w:rsid w:val="00991B88"/>
    <w:rsid w:val="009A5753"/>
    <w:rsid w:val="009A579D"/>
    <w:rsid w:val="009D4906"/>
    <w:rsid w:val="009E3297"/>
    <w:rsid w:val="009F6F94"/>
    <w:rsid w:val="009F734F"/>
    <w:rsid w:val="00A06B16"/>
    <w:rsid w:val="00A1055C"/>
    <w:rsid w:val="00A246B6"/>
    <w:rsid w:val="00A47E70"/>
    <w:rsid w:val="00A50CF0"/>
    <w:rsid w:val="00A7671C"/>
    <w:rsid w:val="00A76791"/>
    <w:rsid w:val="00AA2CBC"/>
    <w:rsid w:val="00AC5820"/>
    <w:rsid w:val="00AD1CD8"/>
    <w:rsid w:val="00AF43D1"/>
    <w:rsid w:val="00B258BB"/>
    <w:rsid w:val="00B41B47"/>
    <w:rsid w:val="00B50EF6"/>
    <w:rsid w:val="00B67B97"/>
    <w:rsid w:val="00B7313F"/>
    <w:rsid w:val="00B76ECF"/>
    <w:rsid w:val="00B968C8"/>
    <w:rsid w:val="00BA3EC5"/>
    <w:rsid w:val="00BA51D9"/>
    <w:rsid w:val="00BA6427"/>
    <w:rsid w:val="00BB5DFC"/>
    <w:rsid w:val="00BD279D"/>
    <w:rsid w:val="00BD352F"/>
    <w:rsid w:val="00BD6BB8"/>
    <w:rsid w:val="00C13CC4"/>
    <w:rsid w:val="00C462F9"/>
    <w:rsid w:val="00C66BA2"/>
    <w:rsid w:val="00C95985"/>
    <w:rsid w:val="00CB7870"/>
    <w:rsid w:val="00CC5026"/>
    <w:rsid w:val="00CC68D0"/>
    <w:rsid w:val="00CD11BB"/>
    <w:rsid w:val="00D03794"/>
    <w:rsid w:val="00D03F9A"/>
    <w:rsid w:val="00D06D51"/>
    <w:rsid w:val="00D24991"/>
    <w:rsid w:val="00D46055"/>
    <w:rsid w:val="00D50255"/>
    <w:rsid w:val="00D60302"/>
    <w:rsid w:val="00D66520"/>
    <w:rsid w:val="00DC457A"/>
    <w:rsid w:val="00DC6131"/>
    <w:rsid w:val="00DE0C97"/>
    <w:rsid w:val="00DE34CF"/>
    <w:rsid w:val="00DE7626"/>
    <w:rsid w:val="00DF6B4E"/>
    <w:rsid w:val="00E13F3D"/>
    <w:rsid w:val="00E259B2"/>
    <w:rsid w:val="00E34898"/>
    <w:rsid w:val="00E5141E"/>
    <w:rsid w:val="00E747BE"/>
    <w:rsid w:val="00E769B0"/>
    <w:rsid w:val="00EA489A"/>
    <w:rsid w:val="00EB09B7"/>
    <w:rsid w:val="00EE7D7C"/>
    <w:rsid w:val="00F25D98"/>
    <w:rsid w:val="00F300FB"/>
    <w:rsid w:val="00F536A3"/>
    <w:rsid w:val="00FB6386"/>
    <w:rsid w:val="00FE32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04A7822"/>
  <w15:docId w15:val="{13B57B6F-971B-4CC3-9788-A90FFC34B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CF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BD352F"/>
    <w:pPr>
      <w:ind w:left="720"/>
    </w:pPr>
  </w:style>
  <w:style w:type="character" w:customStyle="1" w:styleId="NOChar">
    <w:name w:val="NO Char"/>
    <w:link w:val="NO"/>
    <w:qFormat/>
    <w:locked/>
    <w:rsid w:val="00BD352F"/>
    <w:rPr>
      <w:rFonts w:ascii="Times New Roman" w:hAnsi="Times New Roman"/>
      <w:lang w:val="en-GB"/>
    </w:rPr>
  </w:style>
  <w:style w:type="character" w:customStyle="1" w:styleId="B1Char1">
    <w:name w:val="B1 Char1"/>
    <w:link w:val="B1"/>
    <w:locked/>
    <w:rsid w:val="00BD352F"/>
    <w:rPr>
      <w:rFonts w:ascii="Times New Roman" w:hAnsi="Times New Roman"/>
      <w:lang w:val="en-GB"/>
    </w:rPr>
  </w:style>
  <w:style w:type="character" w:customStyle="1" w:styleId="B2Char">
    <w:name w:val="B2 Char"/>
    <w:link w:val="B2"/>
    <w:locked/>
    <w:rsid w:val="00BD352F"/>
    <w:rPr>
      <w:rFonts w:ascii="Times New Roman" w:hAnsi="Times New Roman"/>
      <w:lang w:val="en-GB"/>
    </w:rPr>
  </w:style>
  <w:style w:type="paragraph" w:styleId="NormalWeb">
    <w:name w:val="Normal (Web)"/>
    <w:basedOn w:val="Normal"/>
    <w:uiPriority w:val="99"/>
    <w:unhideWhenUsed/>
    <w:rsid w:val="00BD352F"/>
    <w:pPr>
      <w:spacing w:before="100" w:beforeAutospacing="1" w:after="100" w:afterAutospacing="1"/>
    </w:pPr>
    <w:rPr>
      <w:sz w:val="24"/>
      <w:szCs w:val="24"/>
      <w:lang w:val="en-US"/>
    </w:rPr>
  </w:style>
  <w:style w:type="paragraph" w:customStyle="1" w:styleId="xmsonormal">
    <w:name w:val="x_msonormal"/>
    <w:basedOn w:val="Normal"/>
    <w:uiPriority w:val="99"/>
    <w:rsid w:val="00B41B47"/>
    <w:pPr>
      <w:spacing w:after="0"/>
    </w:pPr>
    <w:rPr>
      <w:rFonts w:ascii="Calibri" w:eastAsia="Calibri" w:hAnsi="Calibri" w:cs="Calibri"/>
      <w:sz w:val="22"/>
      <w:szCs w:val="22"/>
      <w:lang w:val="en-US"/>
    </w:rPr>
  </w:style>
  <w:style w:type="table" w:styleId="TableGrid">
    <w:name w:val="Table Grid"/>
    <w:basedOn w:val="TableNormal"/>
    <w:rsid w:val="005C7EC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633284">
      <w:bodyDiv w:val="1"/>
      <w:marLeft w:val="0"/>
      <w:marRight w:val="0"/>
      <w:marTop w:val="0"/>
      <w:marBottom w:val="0"/>
      <w:divBdr>
        <w:top w:val="none" w:sz="0" w:space="0" w:color="auto"/>
        <w:left w:val="none" w:sz="0" w:space="0" w:color="auto"/>
        <w:bottom w:val="none" w:sz="0" w:space="0" w:color="auto"/>
        <w:right w:val="none" w:sz="0" w:space="0" w:color="auto"/>
      </w:divBdr>
    </w:div>
    <w:div w:id="185252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3E11E-1259-4C05-87AE-EC33E3011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8460</Words>
  <Characters>48222</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56569</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2021-02-08T16:26:00Z</dcterms:created>
  <dcterms:modified xsi:type="dcterms:W3CDTF">2021-02-08T16:26:00Z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