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379AC97" w14:textId="77777777" w:rsidR="00696214" w:rsidRDefault="00696214" w:rsidP="00081F9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>
        <w:rPr>
          <w:b/>
          <w:noProof/>
          <w:sz w:val="24"/>
        </w:rPr>
        <w:t>1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R5s210198</w:t>
        </w:r>
      </w:fldSimple>
    </w:p>
    <w:p w14:paraId="2DDEE47D" w14:textId="77777777" w:rsidR="00696214" w:rsidRDefault="00696214" w:rsidP="0069621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fldSimple w:instr=" DOCPROPERTY  StartDate  \* MERGEFORMAT ">
        <w:r>
          <w:rPr>
            <w:b/>
            <w:noProof/>
            <w:sz w:val="24"/>
          </w:rPr>
          <w:t>7</w:t>
        </w:r>
        <w:r w:rsidRPr="00BA51D9">
          <w:rPr>
            <w:b/>
            <w:noProof/>
            <w:sz w:val="24"/>
          </w:rPr>
          <w:t>th Dec 20</w:t>
        </w:r>
        <w:r>
          <w:rPr>
            <w:b/>
            <w:noProof/>
            <w:sz w:val="24"/>
          </w:rPr>
          <w:t>20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</w:t>
        </w:r>
        <w:r>
          <w:rPr>
            <w:b/>
            <w:noProof/>
            <w:sz w:val="24"/>
          </w:rPr>
          <w:t>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1FD2533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F05BC3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5D30E55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88FBC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CD15A1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DB8D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A8547C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67A33B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91DF993" w14:textId="77777777" w:rsidR="001E41F3" w:rsidRPr="00410371" w:rsidRDefault="006E0519" w:rsidP="006E0519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38.523-3</w:t>
            </w:r>
          </w:p>
        </w:tc>
        <w:tc>
          <w:tcPr>
            <w:tcW w:w="709" w:type="dxa"/>
          </w:tcPr>
          <w:p w14:paraId="2DFC41F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17A5D3E" w14:textId="77777777" w:rsidR="001E41F3" w:rsidRPr="00410371" w:rsidRDefault="006E051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r w:rsidR="008D2DE4">
              <w:rPr>
                <w:b/>
                <w:noProof/>
                <w:sz w:val="28"/>
              </w:rPr>
              <w:t>4</w:t>
            </w:r>
            <w:r w:rsidR="001336C1">
              <w:rPr>
                <w:b/>
                <w:noProof/>
                <w:sz w:val="28"/>
              </w:rPr>
              <w:t>13</w:t>
            </w:r>
          </w:p>
        </w:tc>
        <w:tc>
          <w:tcPr>
            <w:tcW w:w="709" w:type="dxa"/>
          </w:tcPr>
          <w:p w14:paraId="0E57F130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ECC73DC" w14:textId="77777777" w:rsidR="001E41F3" w:rsidRPr="00A1055C" w:rsidRDefault="00696214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6485AC5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73080C1" w14:textId="77777777" w:rsidR="001E41F3" w:rsidRPr="00410371" w:rsidRDefault="006E0519" w:rsidP="006E0519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696214">
              <w:rPr>
                <w:b/>
                <w:noProof/>
                <w:sz w:val="28"/>
              </w:rPr>
              <w:t>6.0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AC86A7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D929FE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5BDCDF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3C9BDF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D0CEC15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C3BFC7C" w14:textId="77777777" w:rsidTr="00547111">
        <w:tc>
          <w:tcPr>
            <w:tcW w:w="9641" w:type="dxa"/>
            <w:gridSpan w:val="9"/>
          </w:tcPr>
          <w:p w14:paraId="6D8897F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451FBC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8E52739" w14:textId="77777777" w:rsidTr="00A7671C">
        <w:tc>
          <w:tcPr>
            <w:tcW w:w="2835" w:type="dxa"/>
          </w:tcPr>
          <w:p w14:paraId="28352696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A1616C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C753C7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89D8F7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95100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494FA4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251EA2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B91BAA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0B19D1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1E665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1FA1DEE" w14:textId="77777777" w:rsidTr="00686F70">
        <w:trPr>
          <w:trHeight w:val="139"/>
        </w:trPr>
        <w:tc>
          <w:tcPr>
            <w:tcW w:w="9640" w:type="dxa"/>
            <w:gridSpan w:val="11"/>
          </w:tcPr>
          <w:p w14:paraId="6B48C6A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CC54F6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35B19E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FCFEEA" w14:textId="77777777" w:rsidR="001E41F3" w:rsidRDefault="004D17CF" w:rsidP="006E0519">
            <w:pPr>
              <w:pStyle w:val="CRCoverPage"/>
              <w:spacing w:after="0"/>
              <w:rPr>
                <w:noProof/>
              </w:rPr>
            </w:pPr>
            <w:r w:rsidRPr="004D17CF">
              <w:t>Correction for template cs_NR_SS_SpCellConfig</w:t>
            </w:r>
          </w:p>
        </w:tc>
      </w:tr>
      <w:tr w:rsidR="001E41F3" w14:paraId="00DDB99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5E4482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1B17B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D42F35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524FE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74C82CF" w14:textId="77777777" w:rsidR="001E41F3" w:rsidRDefault="006E05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Keysight Technologies UK</w:t>
            </w:r>
          </w:p>
        </w:tc>
      </w:tr>
      <w:tr w:rsidR="001E41F3" w14:paraId="7458F2C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C7E875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D1B88BA" w14:textId="77777777" w:rsidR="001E41F3" w:rsidRDefault="006B3C1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30250C8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3679B4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8BC055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6FB770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85E8CE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E506F67" w14:textId="77777777" w:rsidR="001E41F3" w:rsidRDefault="006E0519">
            <w:pPr>
              <w:pStyle w:val="CRCoverPage"/>
              <w:spacing w:after="0"/>
              <w:ind w:left="100"/>
              <w:rPr>
                <w:noProof/>
              </w:rPr>
            </w:pPr>
            <w:r w:rsidRPr="006E0519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ECEBB6D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BF92BE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116E927" w14:textId="77777777" w:rsidR="001E41F3" w:rsidRDefault="00317F0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6E0519">
                <w:rPr>
                  <w:noProof/>
                </w:rPr>
                <w:t>2020</w:t>
              </w:r>
              <w:r w:rsidR="002160BA">
                <w:rPr>
                  <w:noProof/>
                </w:rPr>
                <w:t>-</w:t>
              </w:r>
              <w:r w:rsidR="006E0519">
                <w:rPr>
                  <w:noProof/>
                </w:rPr>
                <w:t>11</w:t>
              </w:r>
              <w:r w:rsidR="002160BA">
                <w:rPr>
                  <w:noProof/>
                </w:rPr>
                <w:t>-</w:t>
              </w:r>
              <w:r w:rsidR="00BD352F">
                <w:rPr>
                  <w:noProof/>
                </w:rPr>
                <w:t>1</w:t>
              </w:r>
              <w:r w:rsidR="00D13B10">
                <w:rPr>
                  <w:noProof/>
                </w:rPr>
                <w:t>7</w:t>
              </w:r>
            </w:fldSimple>
          </w:p>
        </w:tc>
      </w:tr>
      <w:tr w:rsidR="001E41F3" w14:paraId="49832F3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81122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45EB67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08C190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9A8004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D2041A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79888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8B6DD0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A4AD234" w14:textId="77777777" w:rsidR="001E41F3" w:rsidRDefault="006E051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36EDB4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EDDEF3C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2F8120" w14:textId="77777777" w:rsidR="001E41F3" w:rsidRDefault="006E051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696214">
              <w:t>6</w:t>
            </w:r>
          </w:p>
        </w:tc>
      </w:tr>
      <w:tr w:rsidR="001E41F3" w14:paraId="25E64C99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177B66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89E5874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DB42059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249D7B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A4DEEE3" w14:textId="77777777" w:rsidTr="00547111">
        <w:tc>
          <w:tcPr>
            <w:tcW w:w="1843" w:type="dxa"/>
          </w:tcPr>
          <w:p w14:paraId="0F15426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DA050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406C" w14:paraId="10944C2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AD2634B" w14:textId="77777777" w:rsidR="00BB406C" w:rsidRDefault="00BB406C" w:rsidP="00BB40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37EC24" w14:textId="77777777" w:rsidR="00D947AE" w:rsidRPr="00EF2E48" w:rsidRDefault="00D947AE" w:rsidP="00D947AE">
            <w:pPr>
              <w:pStyle w:val="xmsonormal"/>
              <w:rPr>
                <w:rFonts w:ascii="Arial" w:hAnsi="Arial" w:cs="Arial"/>
                <w:sz w:val="20"/>
                <w:szCs w:val="20"/>
                <w:lang w:val="fr-FR"/>
              </w:rPr>
            </w:pPr>
            <w:r w:rsidRPr="00EF2E48">
              <w:rPr>
                <w:rFonts w:ascii="Arial" w:hAnsi="Arial" w:cs="Arial"/>
                <w:sz w:val="20"/>
                <w:szCs w:val="20"/>
              </w:rPr>
              <w:t>The template cs_NR_SS_SpCellConfig sets the fiel</w:t>
            </w:r>
            <w:r>
              <w:rPr>
                <w:rFonts w:ascii="Arial" w:hAnsi="Arial" w:cs="Arial"/>
                <w:sz w:val="20"/>
                <w:szCs w:val="20"/>
              </w:rPr>
              <w:t>d “</w:t>
            </w:r>
            <w:r w:rsidRPr="00EF2E48">
              <w:rPr>
                <w:rFonts w:ascii="Arial" w:hAnsi="Arial" w:cs="Arial"/>
                <w:sz w:val="20"/>
                <w:szCs w:val="20"/>
              </w:rPr>
              <w:t>MAC_CellGroupConfig</w:t>
            </w:r>
            <w:r>
              <w:rPr>
                <w:rFonts w:ascii="Arial" w:hAnsi="Arial" w:cs="Arial"/>
                <w:sz w:val="20"/>
                <w:szCs w:val="20"/>
              </w:rPr>
              <w:t>.R15” and “</w:t>
            </w:r>
            <w:r w:rsidRPr="00EF2E48">
              <w:rPr>
                <w:rFonts w:ascii="Arial" w:hAnsi="Arial" w:cs="Arial"/>
                <w:sz w:val="20"/>
                <w:szCs w:val="20"/>
              </w:rPr>
              <w:t>PhysicalCellGroupConfig</w:t>
            </w:r>
            <w:r>
              <w:rPr>
                <w:rFonts w:ascii="Arial" w:hAnsi="Arial" w:cs="Arial"/>
                <w:sz w:val="20"/>
                <w:szCs w:val="20"/>
              </w:rPr>
              <w:t>.R15” to the value of input paramters which are defined as “template (omit)” and can be passed as “</w:t>
            </w:r>
            <w:r w:rsidRPr="00EF2E48">
              <w:rPr>
                <w:rFonts w:ascii="Arial" w:hAnsi="Arial" w:cs="Arial"/>
                <w:b/>
                <w:bCs/>
                <w:sz w:val="20"/>
                <w:szCs w:val="20"/>
              </w:rPr>
              <w:t>omit</w:t>
            </w:r>
            <w:r>
              <w:rPr>
                <w:rFonts w:ascii="Arial" w:hAnsi="Arial" w:cs="Arial"/>
                <w:sz w:val="20"/>
                <w:szCs w:val="20"/>
              </w:rPr>
              <w:t>”.</w:t>
            </w:r>
          </w:p>
          <w:p w14:paraId="506B0E3F" w14:textId="77777777" w:rsidR="00D947AE" w:rsidRPr="00EF2E48" w:rsidRDefault="00D947AE" w:rsidP="00D947AE">
            <w:pPr>
              <w:pStyle w:val="xmsonormal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  <w:p w14:paraId="360E79AE" w14:textId="77777777" w:rsidR="00D947AE" w:rsidRPr="00EF2E48" w:rsidRDefault="00D947AE" w:rsidP="00D947AE">
            <w:pPr>
              <w:pStyle w:val="xmsonormal"/>
              <w:rPr>
                <w:rFonts w:ascii="Arial" w:hAnsi="Arial" w:cs="Arial"/>
                <w:sz w:val="20"/>
                <w:szCs w:val="20"/>
              </w:rPr>
            </w:pPr>
            <w:r w:rsidRPr="00EF2E48">
              <w:rPr>
                <w:rFonts w:ascii="Arial" w:hAnsi="Arial" w:cs="Arial"/>
                <w:sz w:val="20"/>
                <w:szCs w:val="20"/>
                <w:lang w:val="fr-FR"/>
              </w:rPr>
              <w:t>The field p</w:t>
            </w:r>
            <w:r w:rsidRPr="00EF2E48">
              <w:rPr>
                <w:rFonts w:ascii="Arial" w:hAnsi="Arial" w:cs="Arial"/>
                <w:sz w:val="20"/>
                <w:szCs w:val="20"/>
              </w:rPr>
              <w:t>hysicalCellGroupConfig in NRSpCellConfig_Type is defined as type NR_ASN1_PhysicalCellGroupConfig_Type, which is defined as :</w:t>
            </w:r>
          </w:p>
          <w:p w14:paraId="645EC62D" w14:textId="77777777" w:rsidR="00D947AE" w:rsidRPr="00EF2E48" w:rsidRDefault="00D947AE" w:rsidP="00D947AE">
            <w:pPr>
              <w:pStyle w:val="xmsonormal"/>
              <w:rPr>
                <w:rFonts w:ascii="Arial" w:hAnsi="Arial" w:cs="Arial"/>
                <w:sz w:val="20"/>
                <w:szCs w:val="20"/>
              </w:rPr>
            </w:pPr>
            <w:r w:rsidRPr="00EF2E48">
              <w:rPr>
                <w:rFonts w:ascii="Arial" w:hAnsi="Arial" w:cs="Arial"/>
                <w:sz w:val="20"/>
                <w:szCs w:val="20"/>
              </w:rPr>
              <w:t> </w:t>
            </w:r>
          </w:p>
          <w:p w14:paraId="22E58E81" w14:textId="77777777" w:rsidR="00D947AE" w:rsidRPr="00EF2E48" w:rsidRDefault="00D947AE" w:rsidP="00D947AE">
            <w:pPr>
              <w:pStyle w:val="xmsonormal"/>
              <w:rPr>
                <w:rFonts w:ascii="Arial" w:hAnsi="Arial" w:cs="Arial"/>
                <w:sz w:val="20"/>
                <w:szCs w:val="20"/>
              </w:rPr>
            </w:pPr>
            <w:r w:rsidRPr="00EF2E48">
              <w:rPr>
                <w:rFonts w:ascii="Arial" w:hAnsi="Arial" w:cs="Arial"/>
                <w:sz w:val="20"/>
                <w:szCs w:val="20"/>
              </w:rPr>
              <w:t>type union NR_ASN1_PhysicalCellGroupConfig_Type {</w:t>
            </w:r>
          </w:p>
          <w:p w14:paraId="5B98C2C1" w14:textId="77777777" w:rsidR="00D947AE" w:rsidRPr="00EF2E48" w:rsidRDefault="00D947AE" w:rsidP="00D947AE">
            <w:pPr>
              <w:pStyle w:val="xmsonormal"/>
              <w:rPr>
                <w:rFonts w:ascii="Arial" w:hAnsi="Arial" w:cs="Arial"/>
                <w:sz w:val="20"/>
                <w:szCs w:val="20"/>
              </w:rPr>
            </w:pPr>
            <w:r w:rsidRPr="00EF2E48">
              <w:rPr>
                <w:rFonts w:ascii="Arial" w:hAnsi="Arial" w:cs="Arial"/>
                <w:sz w:val="20"/>
                <w:szCs w:val="20"/>
              </w:rPr>
              <w:t>    PhysicalCellGroupConfig R15</w:t>
            </w:r>
          </w:p>
          <w:p w14:paraId="0E74426E" w14:textId="77777777" w:rsidR="00D947AE" w:rsidRPr="00EF2E48" w:rsidRDefault="00D947AE" w:rsidP="00D947AE">
            <w:pPr>
              <w:pStyle w:val="xmsonormal"/>
              <w:rPr>
                <w:rFonts w:ascii="Arial" w:hAnsi="Arial" w:cs="Arial"/>
                <w:sz w:val="20"/>
                <w:szCs w:val="20"/>
              </w:rPr>
            </w:pPr>
            <w:r w:rsidRPr="00EF2E48">
              <w:rPr>
                <w:rFonts w:ascii="Arial" w:hAnsi="Arial" w:cs="Arial"/>
                <w:sz w:val="20"/>
                <w:szCs w:val="20"/>
              </w:rPr>
              <w:t>  }</w:t>
            </w:r>
          </w:p>
          <w:p w14:paraId="1D25210C" w14:textId="77777777" w:rsidR="00D947AE" w:rsidRPr="00EF2E48" w:rsidRDefault="00D947AE" w:rsidP="00D947AE">
            <w:pPr>
              <w:pStyle w:val="xmsonormal"/>
              <w:rPr>
                <w:rFonts w:ascii="Arial" w:hAnsi="Arial" w:cs="Arial"/>
                <w:sz w:val="20"/>
                <w:szCs w:val="20"/>
              </w:rPr>
            </w:pPr>
            <w:r w:rsidRPr="00EF2E48">
              <w:rPr>
                <w:rFonts w:ascii="Arial" w:hAnsi="Arial" w:cs="Arial"/>
                <w:sz w:val="20"/>
                <w:szCs w:val="20"/>
              </w:rPr>
              <w:t> </w:t>
            </w:r>
          </w:p>
          <w:p w14:paraId="34718DD8" w14:textId="77777777" w:rsidR="00D947AE" w:rsidRPr="00EF2E48" w:rsidRDefault="00D947AE" w:rsidP="00D947AE">
            <w:pPr>
              <w:pStyle w:val="CRCoverPage"/>
              <w:spacing w:after="0"/>
              <w:rPr>
                <w:rFonts w:cs="Arial"/>
              </w:rPr>
            </w:pPr>
            <w:r w:rsidRPr="00EF2E48">
              <w:rPr>
                <w:rFonts w:cs="Arial"/>
              </w:rPr>
              <w:t>Here “R15” is a union element, not an optional field so it cannot legally be set to “</w:t>
            </w:r>
            <w:r w:rsidRPr="00EF2E48">
              <w:rPr>
                <w:rFonts w:cs="Arial"/>
                <w:b/>
                <w:bCs/>
              </w:rPr>
              <w:t>omit</w:t>
            </w:r>
            <w:r w:rsidRPr="00EF2E48">
              <w:rPr>
                <w:rFonts w:cs="Arial"/>
              </w:rPr>
              <w:t>”. If “R15” is set to omit the resulting value is not fully defined and can give a run-time error if a “valueof” operation is performed. Similarly for type NR_ASN1_MAC_CellGroupConfig_Type.</w:t>
            </w:r>
          </w:p>
          <w:p w14:paraId="035B7210" w14:textId="77777777" w:rsidR="00D947AE" w:rsidRPr="00EF2E48" w:rsidRDefault="00D947AE" w:rsidP="00D947AE">
            <w:pPr>
              <w:pStyle w:val="CRCoverPage"/>
              <w:spacing w:after="0"/>
              <w:rPr>
                <w:rFonts w:cs="Arial"/>
              </w:rPr>
            </w:pPr>
          </w:p>
          <w:p w14:paraId="66337413" w14:textId="77777777" w:rsidR="00D947AE" w:rsidRPr="00EF2E48" w:rsidRDefault="00D947AE" w:rsidP="00D947AE">
            <w:pPr>
              <w:pStyle w:val="CRCoverPage"/>
              <w:spacing w:after="0"/>
              <w:rPr>
                <w:rFonts w:cs="Arial"/>
              </w:rPr>
            </w:pPr>
            <w:r w:rsidRPr="00EF2E48">
              <w:rPr>
                <w:rFonts w:cs="Arial"/>
                <w:b/>
                <w:bCs/>
              </w:rPr>
              <w:t>Note</w:t>
            </w:r>
            <w:r w:rsidRPr="00EF2E48">
              <w:rPr>
                <w:rFonts w:cs="Arial"/>
              </w:rPr>
              <w:t xml:space="preserve">: The issue has been exposed following the implementation of MCC </w:t>
            </w:r>
            <w:r>
              <w:rPr>
                <w:rFonts w:cs="Arial"/>
              </w:rPr>
              <w:t>comments</w:t>
            </w:r>
            <w:r w:rsidRPr="00EF2E48">
              <w:rPr>
                <w:rFonts w:cs="Arial"/>
              </w:rPr>
              <w:t xml:space="preserve"> to R5s201322 which adds “valueof(p_NR_SYSTEM_CTRL_REQ.Request))” in function f_NR_SS_CommonCellConfig()</w:t>
            </w:r>
            <w:r>
              <w:rPr>
                <w:rFonts w:cs="Arial"/>
              </w:rPr>
              <w:t>. This gives a run-time error for cases where</w:t>
            </w:r>
            <w:r w:rsidRPr="00593F11">
              <w:rPr>
                <w:rFonts w:cs="Arial"/>
              </w:rPr>
              <w:t xml:space="preserve">      MAC_CellGroupConfig</w:t>
            </w:r>
            <w:r>
              <w:rPr>
                <w:rFonts w:cs="Arial"/>
              </w:rPr>
              <w:t xml:space="preserve"> or </w:t>
            </w:r>
            <w:r w:rsidRPr="00EF2E48">
              <w:rPr>
                <w:rFonts w:cs="Arial"/>
              </w:rPr>
              <w:t>PhysicalCellGroupConfig</w:t>
            </w:r>
            <w:r>
              <w:rPr>
                <w:rFonts w:cs="Arial"/>
              </w:rPr>
              <w:t xml:space="preserve"> have been set to “</w:t>
            </w:r>
            <w:r w:rsidRPr="00593F11">
              <w:rPr>
                <w:rFonts w:cs="Arial"/>
                <w:b/>
                <w:bCs/>
              </w:rPr>
              <w:t>omit</w:t>
            </w:r>
            <w:r>
              <w:rPr>
                <w:rFonts w:cs="Arial"/>
              </w:rPr>
              <w:t>” in SpCellConfig.</w:t>
            </w:r>
          </w:p>
          <w:p w14:paraId="5EF8F9CE" w14:textId="77777777" w:rsidR="00BB406C" w:rsidRDefault="00BB406C" w:rsidP="00BB406C">
            <w:pPr>
              <w:pStyle w:val="CRCoverPage"/>
              <w:spacing w:after="0"/>
              <w:rPr>
                <w:noProof/>
              </w:rPr>
            </w:pPr>
          </w:p>
        </w:tc>
      </w:tr>
      <w:tr w:rsidR="00BB406C" w14:paraId="6CABCA8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3B02E3" w14:textId="77777777" w:rsidR="00BB406C" w:rsidRDefault="00BB406C" w:rsidP="00BB406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EA7C36" w14:textId="77777777" w:rsidR="00BB406C" w:rsidRDefault="00BB406C" w:rsidP="00BB406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406C" w14:paraId="0E7CFE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849B1F" w14:textId="77777777" w:rsidR="00BB406C" w:rsidRDefault="00BB406C" w:rsidP="00BB40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B3FA93D" w14:textId="77777777" w:rsidR="00D947AE" w:rsidRDefault="00D947AE" w:rsidP="00D947AE">
            <w:pPr>
              <w:pStyle w:val="CRCoverPage"/>
              <w:spacing w:after="0"/>
            </w:pPr>
            <w:r>
              <w:rPr>
                <w:noProof/>
              </w:rPr>
              <w:t xml:space="preserve">Change the template paramters to use types </w:t>
            </w:r>
            <w:r w:rsidRPr="00F64689">
              <w:rPr>
                <w:lang w:val="en-US"/>
              </w:rPr>
              <w:t>MAC_CellGroupConfig</w:t>
            </w:r>
            <w:r>
              <w:rPr>
                <w:lang w:val="en-US"/>
              </w:rPr>
              <w:t xml:space="preserve"> and </w:t>
            </w:r>
            <w:r w:rsidRPr="00F64689">
              <w:rPr>
                <w:lang w:val="en-US"/>
              </w:rPr>
              <w:t>PhysicalCellGroupConfig</w:t>
            </w:r>
            <w:r>
              <w:rPr>
                <w:lang w:val="en-US"/>
              </w:rPr>
              <w:t xml:space="preserve">, instead of </w:t>
            </w:r>
            <w:r w:rsidRPr="00F64689">
              <w:t>NR_ASN1_MAC_CellGroupConfig_Type and NR_ASN1_PhysicalCellGroupConfig_Type</w:t>
            </w:r>
            <w:r>
              <w:t>.</w:t>
            </w:r>
          </w:p>
          <w:p w14:paraId="744C4CBE" w14:textId="77777777" w:rsidR="00D947AE" w:rsidRDefault="00D947AE" w:rsidP="00D947AE">
            <w:pPr>
              <w:pStyle w:val="CRCoverPage"/>
              <w:spacing w:after="0"/>
            </w:pPr>
          </w:p>
          <w:p w14:paraId="2E290F15" w14:textId="77777777" w:rsidR="00652A6E" w:rsidRDefault="00D947AE" w:rsidP="00D947AE">
            <w:pPr>
              <w:pStyle w:val="CRCoverPage"/>
              <w:spacing w:after="0"/>
              <w:rPr>
                <w:noProof/>
              </w:rPr>
            </w:pPr>
            <w:r w:rsidRPr="00A96458">
              <w:rPr>
                <w:b/>
                <w:bCs/>
              </w:rPr>
              <w:t>Note</w:t>
            </w:r>
            <w:r>
              <w:t xml:space="preserve"> : This allows “omit” to be passed into the template. For cases where values are passed for this paramters, “R15” needs to be now set in the calling </w:t>
            </w:r>
            <w:r>
              <w:lastRenderedPageBreak/>
              <w:t>function or template.</w:t>
            </w:r>
          </w:p>
          <w:p w14:paraId="78346E6B" w14:textId="77777777" w:rsidR="00652A6E" w:rsidRDefault="00652A6E" w:rsidP="00BB406C">
            <w:pPr>
              <w:pStyle w:val="CRCoverPage"/>
              <w:spacing w:after="0"/>
              <w:rPr>
                <w:noProof/>
              </w:rPr>
            </w:pPr>
          </w:p>
        </w:tc>
      </w:tr>
      <w:tr w:rsidR="00BB406C" w14:paraId="42469CE4" w14:textId="77777777" w:rsidTr="00DC457A">
        <w:trPr>
          <w:trHeight w:val="8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32AEFF" w14:textId="77777777" w:rsidR="00BB406C" w:rsidRDefault="00BB406C" w:rsidP="00BB406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704CFE" w14:textId="77777777" w:rsidR="00BB406C" w:rsidRDefault="00BB406C" w:rsidP="00BB406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406C" w14:paraId="792129B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9FDB0F8" w14:textId="77777777" w:rsidR="00BB406C" w:rsidRDefault="00BB406C" w:rsidP="00BB40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7AE148" w14:textId="77777777" w:rsidR="00BB406C" w:rsidRDefault="00D947AE" w:rsidP="00BB406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Test case execution can give run-time errors</w:t>
            </w:r>
          </w:p>
        </w:tc>
      </w:tr>
      <w:tr w:rsidR="00BB406C" w14:paraId="2BC922F1" w14:textId="77777777" w:rsidTr="00547111">
        <w:tc>
          <w:tcPr>
            <w:tcW w:w="2694" w:type="dxa"/>
            <w:gridSpan w:val="2"/>
          </w:tcPr>
          <w:p w14:paraId="084987C1" w14:textId="77777777" w:rsidR="00BB406C" w:rsidRDefault="00BB406C" w:rsidP="00BB406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7E9B4C8" w14:textId="77777777" w:rsidR="00BB406C" w:rsidRDefault="00BB406C" w:rsidP="00BB406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406C" w14:paraId="658DBF2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E4E3990" w14:textId="77777777" w:rsidR="00BB406C" w:rsidRDefault="00BB406C" w:rsidP="00BB40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A03241F" w14:textId="77777777" w:rsidR="00BB406C" w:rsidRDefault="00BB406C" w:rsidP="00BB406C">
            <w:pPr>
              <w:pStyle w:val="CRCoverPage"/>
              <w:spacing w:after="0"/>
              <w:rPr>
                <w:noProof/>
              </w:rPr>
            </w:pPr>
          </w:p>
        </w:tc>
      </w:tr>
      <w:tr w:rsidR="00BB406C" w14:paraId="64DA0C3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EB5227" w14:textId="77777777" w:rsidR="00BB406C" w:rsidRDefault="00BB406C" w:rsidP="00BB406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3BB55DF" w14:textId="77777777" w:rsidR="00BB406C" w:rsidRDefault="00BB406C" w:rsidP="00BB406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406C" w14:paraId="386B25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13DA19" w14:textId="77777777" w:rsidR="00BB406C" w:rsidRDefault="00BB406C" w:rsidP="00BB40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A2C06E" w14:textId="77777777" w:rsidR="00BB406C" w:rsidRDefault="00BB406C" w:rsidP="00BB40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EBD2383" w14:textId="77777777" w:rsidR="00BB406C" w:rsidRDefault="00BB406C" w:rsidP="00BB40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908337A" w14:textId="77777777" w:rsidR="00BB406C" w:rsidRDefault="00BB406C" w:rsidP="00BB406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AABB5D2" w14:textId="77777777" w:rsidR="00BB406C" w:rsidRDefault="00BB406C" w:rsidP="00BB406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B406C" w14:paraId="7C6D8FE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928A97" w14:textId="77777777" w:rsidR="00BB406C" w:rsidRDefault="00BB406C" w:rsidP="00BB40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DB83AA" w14:textId="77777777" w:rsidR="00BB406C" w:rsidRDefault="00BB406C" w:rsidP="00BB40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571589" w14:textId="77777777" w:rsidR="00BB406C" w:rsidRDefault="00BB406C" w:rsidP="00BB40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CE1E2B1" w14:textId="77777777" w:rsidR="00BB406C" w:rsidRDefault="00BB406C" w:rsidP="00BB406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0C26370" w14:textId="77777777" w:rsidR="00BB406C" w:rsidRDefault="00BB406C" w:rsidP="00BB406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B406C" w14:paraId="15D625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37B246" w14:textId="77777777" w:rsidR="00BB406C" w:rsidRDefault="00BB406C" w:rsidP="00BB406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BED103" w14:textId="77777777" w:rsidR="00BB406C" w:rsidRDefault="00BB406C" w:rsidP="00BB40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655907" w14:textId="77777777" w:rsidR="00BB406C" w:rsidRDefault="001336C1" w:rsidP="00BB406C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7151B9C" w14:textId="77777777" w:rsidR="00BB406C" w:rsidRDefault="00BB406C" w:rsidP="00BB406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D1271B" w14:textId="77777777" w:rsidR="00BB406C" w:rsidRDefault="00BB406C" w:rsidP="00BB406C">
            <w:pPr>
              <w:pStyle w:val="CRCoverPage"/>
              <w:spacing w:after="0"/>
              <w:rPr>
                <w:noProof/>
              </w:rPr>
            </w:pPr>
          </w:p>
        </w:tc>
      </w:tr>
      <w:tr w:rsidR="00BB406C" w14:paraId="2444F5F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62DE5B" w14:textId="77777777" w:rsidR="00BB406C" w:rsidRDefault="00BB406C" w:rsidP="00BB406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F936E8" w14:textId="77777777" w:rsidR="00BB406C" w:rsidRDefault="00BB406C" w:rsidP="00BB40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BC20B1" w14:textId="77777777" w:rsidR="00BB406C" w:rsidRDefault="00BB406C" w:rsidP="00BB40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53F3245" w14:textId="77777777" w:rsidR="00BB406C" w:rsidRDefault="00BB406C" w:rsidP="00BB406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78403B" w14:textId="77777777" w:rsidR="00BB406C" w:rsidRDefault="00BB406C" w:rsidP="00BB406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B406C" w14:paraId="5C7E5E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9DF3F5" w14:textId="77777777" w:rsidR="00BB406C" w:rsidRDefault="00BB406C" w:rsidP="00BB406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A4B9F2" w14:textId="77777777" w:rsidR="00BB406C" w:rsidRDefault="00BB406C" w:rsidP="00BB406C">
            <w:pPr>
              <w:pStyle w:val="CRCoverPage"/>
              <w:spacing w:after="0"/>
              <w:rPr>
                <w:noProof/>
              </w:rPr>
            </w:pPr>
          </w:p>
        </w:tc>
      </w:tr>
      <w:tr w:rsidR="00BB406C" w14:paraId="2610C1E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7057317" w14:textId="77777777" w:rsidR="00BB406C" w:rsidRDefault="00BB406C" w:rsidP="00BB40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D31EB" w14:textId="77777777" w:rsidR="00BB406C" w:rsidRDefault="00BB406C" w:rsidP="00BB406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B406C" w:rsidRPr="008863B9" w14:paraId="11EF5616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BEB002C" w14:textId="77777777" w:rsidR="00BB406C" w:rsidRPr="008863B9" w:rsidRDefault="00BB406C" w:rsidP="00BB40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3172889A" w14:textId="77777777" w:rsidR="00BB406C" w:rsidRPr="008863B9" w:rsidRDefault="00BB406C" w:rsidP="00BB406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B406C" w14:paraId="58BB3156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C6512D" w14:textId="77777777" w:rsidR="00BB406C" w:rsidRDefault="00BB406C" w:rsidP="00BB40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24F441" w14:textId="77777777" w:rsidR="00BB406C" w:rsidRDefault="00BB406C" w:rsidP="00BB406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060944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42507B7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BA5B97F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56584938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6FC9F195" w14:textId="77777777" w:rsidR="0085073A" w:rsidRPr="00FB5630" w:rsidRDefault="003A22C0">
      <w:pPr>
        <w:pStyle w:val="TOC1"/>
        <w:rPr>
          <w:rFonts w:ascii="Calibri" w:hAnsi="Calibr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85073A" w:rsidRPr="00A371B6">
        <w:rPr>
          <w:rFonts w:cs="Arial"/>
          <w:iCs/>
        </w:rPr>
        <w:t>Table of Contents</w:t>
      </w:r>
      <w:r w:rsidR="0085073A">
        <w:tab/>
      </w:r>
      <w:r w:rsidR="0085073A">
        <w:fldChar w:fldCharType="begin"/>
      </w:r>
      <w:r w:rsidR="0085073A">
        <w:instrText xml:space="preserve"> PAGEREF _Toc56584938 \h </w:instrText>
      </w:r>
      <w:r w:rsidR="0085073A">
        <w:fldChar w:fldCharType="separate"/>
      </w:r>
      <w:r w:rsidR="0085073A">
        <w:t>3</w:t>
      </w:r>
      <w:r w:rsidR="0085073A">
        <w:fldChar w:fldCharType="end"/>
      </w:r>
    </w:p>
    <w:p w14:paraId="3145E707" w14:textId="77777777" w:rsidR="0085073A" w:rsidRPr="00FB5630" w:rsidRDefault="0085073A">
      <w:pPr>
        <w:pStyle w:val="TOC1"/>
        <w:rPr>
          <w:rFonts w:ascii="Calibri" w:hAnsi="Calibri"/>
          <w:szCs w:val="22"/>
          <w:lang w:val="en-US"/>
        </w:rPr>
      </w:pPr>
      <w:r w:rsidRPr="00A371B6">
        <w:rPr>
          <w:b/>
          <w:lang w:eastAsia="ja-JP"/>
        </w:rPr>
        <w:t>1</w:t>
      </w:r>
      <w:r w:rsidRPr="00FB5630">
        <w:rPr>
          <w:rFonts w:ascii="Calibri" w:hAnsi="Calibri"/>
          <w:szCs w:val="22"/>
          <w:lang w:val="en-US"/>
        </w:rPr>
        <w:tab/>
      </w:r>
      <w:r w:rsidRPr="00A371B6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_Toc56584939 \h </w:instrText>
      </w:r>
      <w:r>
        <w:fldChar w:fldCharType="separate"/>
      </w:r>
      <w:r>
        <w:t>4</w:t>
      </w:r>
      <w:r>
        <w:fldChar w:fldCharType="end"/>
      </w:r>
    </w:p>
    <w:p w14:paraId="61BCC1CC" w14:textId="77777777" w:rsidR="0085073A" w:rsidRPr="00FB5630" w:rsidRDefault="0085073A">
      <w:pPr>
        <w:pStyle w:val="TOC1"/>
        <w:rPr>
          <w:rFonts w:ascii="Calibri" w:hAnsi="Calibri"/>
          <w:szCs w:val="22"/>
          <w:lang w:val="en-US"/>
        </w:rPr>
      </w:pPr>
      <w:r>
        <w:t>2</w:t>
      </w:r>
      <w:r w:rsidRPr="00FB5630">
        <w:rPr>
          <w:rFonts w:ascii="Calibri" w:hAnsi="Calibri"/>
          <w:szCs w:val="22"/>
          <w:lang w:val="en-US"/>
        </w:rPr>
        <w:tab/>
      </w:r>
      <w:r w:rsidRPr="00A371B6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_Toc56584940 \h </w:instrText>
      </w:r>
      <w:r>
        <w:fldChar w:fldCharType="separate"/>
      </w:r>
      <w:r>
        <w:t>4</w:t>
      </w:r>
      <w:r>
        <w:fldChar w:fldCharType="end"/>
      </w:r>
    </w:p>
    <w:p w14:paraId="2163892D" w14:textId="77777777" w:rsidR="0085073A" w:rsidRPr="00FB5630" w:rsidRDefault="0085073A">
      <w:pPr>
        <w:pStyle w:val="TOC2"/>
        <w:rPr>
          <w:rFonts w:ascii="Calibri" w:hAnsi="Calibri"/>
          <w:sz w:val="22"/>
          <w:szCs w:val="22"/>
          <w:lang w:val="en-US"/>
        </w:rPr>
      </w:pPr>
      <w:r>
        <w:t>2.1 Change 1</w:t>
      </w:r>
      <w:r>
        <w:tab/>
      </w:r>
      <w:r>
        <w:fldChar w:fldCharType="begin"/>
      </w:r>
      <w:r>
        <w:instrText xml:space="preserve"> PAGEREF _Toc56584941 \h </w:instrText>
      </w:r>
      <w:r>
        <w:fldChar w:fldCharType="separate"/>
      </w:r>
      <w:r>
        <w:t>4</w:t>
      </w:r>
      <w:r>
        <w:fldChar w:fldCharType="end"/>
      </w:r>
    </w:p>
    <w:p w14:paraId="02924391" w14:textId="77777777" w:rsidR="0085073A" w:rsidRPr="00FB5630" w:rsidRDefault="0085073A">
      <w:pPr>
        <w:pStyle w:val="TOC2"/>
        <w:rPr>
          <w:rFonts w:ascii="Calibri" w:hAnsi="Calibri"/>
          <w:sz w:val="22"/>
          <w:szCs w:val="22"/>
          <w:lang w:val="en-US"/>
        </w:rPr>
      </w:pPr>
      <w:r>
        <w:t>2.2 Change 2</w:t>
      </w:r>
      <w:r>
        <w:tab/>
      </w:r>
      <w:r>
        <w:fldChar w:fldCharType="begin"/>
      </w:r>
      <w:r>
        <w:instrText xml:space="preserve"> PAGEREF _Toc56584942 \h </w:instrText>
      </w:r>
      <w:r>
        <w:fldChar w:fldCharType="separate"/>
      </w:r>
      <w:r>
        <w:t>5</w:t>
      </w:r>
      <w:r>
        <w:fldChar w:fldCharType="end"/>
      </w:r>
    </w:p>
    <w:p w14:paraId="4036B857" w14:textId="77777777" w:rsidR="0085073A" w:rsidRPr="00FB5630" w:rsidRDefault="0085073A">
      <w:pPr>
        <w:pStyle w:val="TOC2"/>
        <w:rPr>
          <w:rFonts w:ascii="Calibri" w:hAnsi="Calibri"/>
          <w:sz w:val="22"/>
          <w:szCs w:val="22"/>
          <w:lang w:val="en-US"/>
        </w:rPr>
      </w:pPr>
      <w:r>
        <w:t>2.3 Change 3</w:t>
      </w:r>
      <w:r>
        <w:tab/>
      </w:r>
      <w:r>
        <w:fldChar w:fldCharType="begin"/>
      </w:r>
      <w:r>
        <w:instrText xml:space="preserve"> PAGEREF _Toc56584943 \h </w:instrText>
      </w:r>
      <w:r>
        <w:fldChar w:fldCharType="separate"/>
      </w:r>
      <w:r>
        <w:t>6</w:t>
      </w:r>
      <w:r>
        <w:fldChar w:fldCharType="end"/>
      </w:r>
    </w:p>
    <w:p w14:paraId="0E4AB0F6" w14:textId="77777777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2737F31" w14:textId="77777777" w:rsidR="003A22C0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56584939"/>
      <w:r>
        <w:rPr>
          <w:b/>
          <w:lang w:eastAsia="ja-JP"/>
        </w:rPr>
        <w:t>Overview</w:t>
      </w:r>
      <w:bookmarkEnd w:id="2"/>
      <w:bookmarkEnd w:id="3"/>
    </w:p>
    <w:p w14:paraId="03E372FD" w14:textId="77777777" w:rsidR="00E769B0" w:rsidRDefault="00E769B0" w:rsidP="00E769B0">
      <w:pPr>
        <w:rPr>
          <w:lang w:eastAsia="ja-JP"/>
        </w:rPr>
      </w:pPr>
    </w:p>
    <w:p w14:paraId="47BF14DF" w14:textId="77777777" w:rsidR="00E769B0" w:rsidRDefault="00E769B0" w:rsidP="00E769B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>This document lists all the changes needed to correct issues in the ATS</w:t>
      </w:r>
      <w:r w:rsidRPr="00883A39">
        <w:t xml:space="preserve"> </w:t>
      </w:r>
      <w:r w:rsidRPr="00883A39">
        <w:rPr>
          <w:rFonts w:cs="Arial"/>
        </w:rPr>
        <w:t>iwd-TTCN3-B2019-06_D</w:t>
      </w:r>
      <w:r>
        <w:rPr>
          <w:rFonts w:cs="Arial"/>
        </w:rPr>
        <w:t>20</w:t>
      </w:r>
      <w:r w:rsidRPr="00883A39">
        <w:rPr>
          <w:rFonts w:cs="Arial"/>
        </w:rPr>
        <w:t>wk</w:t>
      </w:r>
      <w:r>
        <w:rPr>
          <w:rFonts w:cs="Arial"/>
        </w:rPr>
        <w:t>38 related to the title of this CR.</w:t>
      </w:r>
    </w:p>
    <w:p w14:paraId="08909B5D" w14:textId="77777777" w:rsidR="00E769B0" w:rsidRDefault="00E769B0" w:rsidP="00E769B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Pr="00E769B0">
        <w:rPr>
          <w:rFonts w:cs="Arial"/>
          <w:sz w:val="24"/>
          <w:lang w:eastAsia="ja-JP"/>
        </w:rPr>
        <w:t>Shaun Harry</w:t>
      </w:r>
      <w:r w:rsidRPr="00E769B0">
        <w:rPr>
          <w:rFonts w:cs="Arial"/>
          <w:sz w:val="24"/>
          <w:lang w:eastAsia="ja-JP"/>
        </w:rPr>
        <w:br/>
      </w:r>
      <w:r w:rsidRPr="00E769B0">
        <w:rPr>
          <w:rFonts w:cs="Arial"/>
          <w:b/>
          <w:lang w:eastAsia="ja-JP"/>
        </w:rPr>
        <w:tab/>
      </w:r>
      <w:r w:rsidRPr="00E769B0">
        <w:rPr>
          <w:rFonts w:cs="Arial"/>
          <w:lang w:eastAsia="ja-JP"/>
        </w:rPr>
        <w:t>shaun.harry@keysight.com</w:t>
      </w:r>
    </w:p>
    <w:p w14:paraId="2EA4E4ED" w14:textId="77777777" w:rsidR="00E769B0" w:rsidRPr="00E769B0" w:rsidRDefault="00E769B0" w:rsidP="00E769B0">
      <w:pPr>
        <w:rPr>
          <w:lang w:eastAsia="ja-JP"/>
        </w:rPr>
      </w:pPr>
    </w:p>
    <w:p w14:paraId="06EF1D09" w14:textId="77777777" w:rsidR="00D13B10" w:rsidRDefault="003A22C0" w:rsidP="00FB5630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</w:pPr>
      <w:bookmarkStart w:id="4" w:name="_Toc122434488"/>
      <w:bookmarkStart w:id="5" w:name="_Toc295288959"/>
      <w:bookmarkStart w:id="6" w:name="_Toc56584940"/>
      <w:r w:rsidRPr="00593F11">
        <w:rPr>
          <w:b/>
        </w:rPr>
        <w:t>Corrections required</w:t>
      </w:r>
      <w:bookmarkEnd w:id="4"/>
      <w:bookmarkEnd w:id="5"/>
      <w:bookmarkEnd w:id="6"/>
    </w:p>
    <w:p w14:paraId="1E3999F2" w14:textId="77777777" w:rsidR="001336C1" w:rsidRPr="00067F3C" w:rsidRDefault="0085073A" w:rsidP="0085073A">
      <w:pPr>
        <w:pStyle w:val="Heading2"/>
      </w:pPr>
      <w:bookmarkStart w:id="7" w:name="_Toc56584941"/>
      <w:r>
        <w:t xml:space="preserve">2.1 </w:t>
      </w:r>
      <w:r w:rsidR="001336C1">
        <w:t>Change 1</w:t>
      </w:r>
      <w:bookmarkEnd w:id="7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1336C1" w14:paraId="0368EBB1" w14:textId="77777777" w:rsidTr="00FB5630">
        <w:trPr>
          <w:trHeight w:val="447"/>
        </w:trPr>
        <w:tc>
          <w:tcPr>
            <w:tcW w:w="1985" w:type="dxa"/>
          </w:tcPr>
          <w:p w14:paraId="22D38AD2" w14:textId="77777777" w:rsidR="001336C1" w:rsidRPr="00E751F5" w:rsidRDefault="001336C1" w:rsidP="00FB5630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28814CB8" w14:textId="77777777" w:rsidR="001336C1" w:rsidRPr="00540BA3" w:rsidRDefault="00D947AE" w:rsidP="00FB5630">
            <w:pPr>
              <w:spacing w:after="0"/>
              <w:rPr>
                <w:rFonts w:ascii="Arial" w:hAnsi="Arial" w:cs="Arial"/>
                <w:color w:val="000000"/>
                <w:lang w:val="en-SG"/>
              </w:rPr>
            </w:pPr>
            <w:r>
              <w:rPr>
                <w:rStyle w:val="stub"/>
              </w:rPr>
              <w:t xml:space="preserve">Template </w:t>
            </w:r>
            <w:r w:rsidR="001336C1" w:rsidRPr="00B22FBA">
              <w:rPr>
                <w:rStyle w:val="stub"/>
              </w:rPr>
              <w:t>cs_NR_SS_SpCellConfig</w:t>
            </w:r>
          </w:p>
        </w:tc>
      </w:tr>
      <w:tr w:rsidR="001336C1" w:rsidRPr="00A8411F" w14:paraId="2DD9518E" w14:textId="77777777" w:rsidTr="00FB5630">
        <w:trPr>
          <w:trHeight w:val="768"/>
        </w:trPr>
        <w:tc>
          <w:tcPr>
            <w:tcW w:w="1985" w:type="dxa"/>
          </w:tcPr>
          <w:p w14:paraId="6B26854B" w14:textId="77777777" w:rsidR="001336C1" w:rsidRPr="00E751F5" w:rsidRDefault="001336C1" w:rsidP="00FB5630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3FD47D97" w14:textId="77777777" w:rsidR="0005377B" w:rsidRPr="00EF2E48" w:rsidRDefault="0005377B" w:rsidP="0005377B">
            <w:pPr>
              <w:pStyle w:val="xmsonormal"/>
              <w:rPr>
                <w:rFonts w:ascii="Arial" w:hAnsi="Arial" w:cs="Arial"/>
                <w:sz w:val="20"/>
                <w:szCs w:val="20"/>
                <w:lang w:val="fr-FR"/>
              </w:rPr>
            </w:pPr>
            <w:r w:rsidRPr="00EF2E48">
              <w:rPr>
                <w:rFonts w:ascii="Arial" w:hAnsi="Arial" w:cs="Arial"/>
                <w:sz w:val="20"/>
                <w:szCs w:val="20"/>
              </w:rPr>
              <w:t xml:space="preserve">The template cs_NR_SS_SpCellConfig sets </w:t>
            </w:r>
            <w:r w:rsidR="00EF2E48" w:rsidRPr="00EF2E48">
              <w:rPr>
                <w:rFonts w:ascii="Arial" w:hAnsi="Arial" w:cs="Arial"/>
                <w:sz w:val="20"/>
                <w:szCs w:val="20"/>
              </w:rPr>
              <w:t>the fiel</w:t>
            </w:r>
            <w:r w:rsidR="00EF2E48">
              <w:rPr>
                <w:rFonts w:ascii="Arial" w:hAnsi="Arial" w:cs="Arial"/>
                <w:sz w:val="20"/>
                <w:szCs w:val="20"/>
              </w:rPr>
              <w:t>d “</w:t>
            </w:r>
            <w:r w:rsidR="00EF2E48" w:rsidRPr="00EF2E48">
              <w:rPr>
                <w:rFonts w:ascii="Arial" w:hAnsi="Arial" w:cs="Arial"/>
                <w:sz w:val="20"/>
                <w:szCs w:val="20"/>
              </w:rPr>
              <w:t>MAC_CellGroupConfig</w:t>
            </w:r>
            <w:r w:rsidR="00EF2E48">
              <w:rPr>
                <w:rFonts w:ascii="Arial" w:hAnsi="Arial" w:cs="Arial"/>
                <w:sz w:val="20"/>
                <w:szCs w:val="20"/>
              </w:rPr>
              <w:t>.R15” and “</w:t>
            </w:r>
            <w:r w:rsidR="00EF2E48" w:rsidRPr="00EF2E48">
              <w:rPr>
                <w:rFonts w:ascii="Arial" w:hAnsi="Arial" w:cs="Arial"/>
                <w:sz w:val="20"/>
                <w:szCs w:val="20"/>
              </w:rPr>
              <w:t>PhysicalCellGroupConfig</w:t>
            </w:r>
            <w:r w:rsidR="00EF2E48">
              <w:rPr>
                <w:rFonts w:ascii="Arial" w:hAnsi="Arial" w:cs="Arial"/>
                <w:sz w:val="20"/>
                <w:szCs w:val="20"/>
              </w:rPr>
              <w:t>.R15” to the value of input paramters defined as “template (omit)” and can be passed as “</w:t>
            </w:r>
            <w:r w:rsidR="00EF2E48" w:rsidRPr="00EF2E48">
              <w:rPr>
                <w:rFonts w:ascii="Arial" w:hAnsi="Arial" w:cs="Arial"/>
                <w:b/>
                <w:bCs/>
                <w:sz w:val="20"/>
                <w:szCs w:val="20"/>
              </w:rPr>
              <w:t>omit</w:t>
            </w:r>
            <w:r w:rsidR="00EF2E48">
              <w:rPr>
                <w:rFonts w:ascii="Arial" w:hAnsi="Arial" w:cs="Arial"/>
                <w:sz w:val="20"/>
                <w:szCs w:val="20"/>
              </w:rPr>
              <w:t>”.</w:t>
            </w:r>
          </w:p>
          <w:p w14:paraId="55E2E0B2" w14:textId="77777777" w:rsidR="0005377B" w:rsidRPr="00EF2E48" w:rsidRDefault="0005377B" w:rsidP="0005377B">
            <w:pPr>
              <w:pStyle w:val="xmsonormal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  <w:p w14:paraId="7BD2FA81" w14:textId="77777777" w:rsidR="0005377B" w:rsidRPr="00EF2E48" w:rsidRDefault="0005377B" w:rsidP="0005377B">
            <w:pPr>
              <w:pStyle w:val="xmsonormal"/>
              <w:rPr>
                <w:rFonts w:ascii="Arial" w:hAnsi="Arial" w:cs="Arial"/>
                <w:sz w:val="20"/>
                <w:szCs w:val="20"/>
              </w:rPr>
            </w:pPr>
            <w:r w:rsidRPr="00EF2E48">
              <w:rPr>
                <w:rFonts w:ascii="Arial" w:hAnsi="Arial" w:cs="Arial"/>
                <w:sz w:val="20"/>
                <w:szCs w:val="20"/>
                <w:lang w:val="fr-FR"/>
              </w:rPr>
              <w:t>The field p</w:t>
            </w:r>
            <w:r w:rsidRPr="00EF2E48">
              <w:rPr>
                <w:rFonts w:ascii="Arial" w:hAnsi="Arial" w:cs="Arial"/>
                <w:sz w:val="20"/>
                <w:szCs w:val="20"/>
              </w:rPr>
              <w:t>hysicalCellGroupConfig in NRSpCellConfig_Type is defined as type NR_ASN1_PhysicalCellGroupConfig_Type, which is defined as :</w:t>
            </w:r>
          </w:p>
          <w:p w14:paraId="67E13201" w14:textId="77777777" w:rsidR="0005377B" w:rsidRPr="00EF2E48" w:rsidRDefault="0005377B" w:rsidP="0005377B">
            <w:pPr>
              <w:pStyle w:val="xmsonormal"/>
              <w:rPr>
                <w:rFonts w:ascii="Arial" w:hAnsi="Arial" w:cs="Arial"/>
                <w:sz w:val="20"/>
                <w:szCs w:val="20"/>
              </w:rPr>
            </w:pPr>
            <w:r w:rsidRPr="00EF2E48">
              <w:rPr>
                <w:rFonts w:ascii="Arial" w:hAnsi="Arial" w:cs="Arial"/>
                <w:sz w:val="20"/>
                <w:szCs w:val="20"/>
              </w:rPr>
              <w:t> </w:t>
            </w:r>
          </w:p>
          <w:p w14:paraId="4548360A" w14:textId="77777777" w:rsidR="0005377B" w:rsidRPr="00EF2E48" w:rsidRDefault="0005377B" w:rsidP="0005377B">
            <w:pPr>
              <w:pStyle w:val="xmsonormal"/>
              <w:rPr>
                <w:rFonts w:ascii="Arial" w:hAnsi="Arial" w:cs="Arial"/>
                <w:sz w:val="20"/>
                <w:szCs w:val="20"/>
              </w:rPr>
            </w:pPr>
            <w:r w:rsidRPr="00EF2E48">
              <w:rPr>
                <w:rFonts w:ascii="Arial" w:hAnsi="Arial" w:cs="Arial"/>
                <w:sz w:val="20"/>
                <w:szCs w:val="20"/>
              </w:rPr>
              <w:t>type union NR_ASN1_PhysicalCellGroupConfig_Type {</w:t>
            </w:r>
          </w:p>
          <w:p w14:paraId="7E4E0A20" w14:textId="77777777" w:rsidR="0005377B" w:rsidRPr="00EF2E48" w:rsidRDefault="0005377B" w:rsidP="0005377B">
            <w:pPr>
              <w:pStyle w:val="xmsonormal"/>
              <w:rPr>
                <w:rFonts w:ascii="Arial" w:hAnsi="Arial" w:cs="Arial"/>
                <w:sz w:val="20"/>
                <w:szCs w:val="20"/>
              </w:rPr>
            </w:pPr>
            <w:r w:rsidRPr="00EF2E48">
              <w:rPr>
                <w:rFonts w:ascii="Arial" w:hAnsi="Arial" w:cs="Arial"/>
                <w:sz w:val="20"/>
                <w:szCs w:val="20"/>
              </w:rPr>
              <w:t>    PhysicalCellGroupConfig R15</w:t>
            </w:r>
          </w:p>
          <w:p w14:paraId="12E76E6E" w14:textId="77777777" w:rsidR="0005377B" w:rsidRPr="00EF2E48" w:rsidRDefault="0005377B" w:rsidP="0005377B">
            <w:pPr>
              <w:pStyle w:val="xmsonormal"/>
              <w:rPr>
                <w:rFonts w:ascii="Arial" w:hAnsi="Arial" w:cs="Arial"/>
                <w:sz w:val="20"/>
                <w:szCs w:val="20"/>
              </w:rPr>
            </w:pPr>
            <w:r w:rsidRPr="00EF2E48">
              <w:rPr>
                <w:rFonts w:ascii="Arial" w:hAnsi="Arial" w:cs="Arial"/>
                <w:sz w:val="20"/>
                <w:szCs w:val="20"/>
              </w:rPr>
              <w:t>  }</w:t>
            </w:r>
          </w:p>
          <w:p w14:paraId="53842EBA" w14:textId="77777777" w:rsidR="0005377B" w:rsidRPr="00EF2E48" w:rsidRDefault="0005377B" w:rsidP="0005377B">
            <w:pPr>
              <w:pStyle w:val="xmsonormal"/>
              <w:rPr>
                <w:rFonts w:ascii="Arial" w:hAnsi="Arial" w:cs="Arial"/>
                <w:sz w:val="20"/>
                <w:szCs w:val="20"/>
              </w:rPr>
            </w:pPr>
            <w:r w:rsidRPr="00EF2E48">
              <w:rPr>
                <w:rFonts w:ascii="Arial" w:hAnsi="Arial" w:cs="Arial"/>
                <w:sz w:val="20"/>
                <w:szCs w:val="20"/>
              </w:rPr>
              <w:t> </w:t>
            </w:r>
          </w:p>
          <w:p w14:paraId="11017B53" w14:textId="77777777" w:rsidR="00A96458" w:rsidRPr="00EF2E48" w:rsidRDefault="0005377B" w:rsidP="00A96458">
            <w:pPr>
              <w:pStyle w:val="CRCoverPage"/>
              <w:spacing w:after="0"/>
              <w:rPr>
                <w:rFonts w:cs="Arial"/>
              </w:rPr>
            </w:pPr>
            <w:r w:rsidRPr="00EF2E48">
              <w:rPr>
                <w:rFonts w:cs="Arial"/>
              </w:rPr>
              <w:t>Here “R15” is a union element, not an optional field so it cannot legally be set to “</w:t>
            </w:r>
            <w:r w:rsidRPr="00EF2E48">
              <w:rPr>
                <w:rFonts w:cs="Arial"/>
                <w:b/>
                <w:bCs/>
              </w:rPr>
              <w:t>omit</w:t>
            </w:r>
            <w:r w:rsidRPr="00EF2E48">
              <w:rPr>
                <w:rFonts w:cs="Arial"/>
              </w:rPr>
              <w:t>”. If “R15” is set to omit the resulting value is not fully defined and can give a run-time error if a “valueof” operation is performed.</w:t>
            </w:r>
            <w:r w:rsidR="00A96458" w:rsidRPr="00EF2E48">
              <w:rPr>
                <w:rFonts w:cs="Arial"/>
              </w:rPr>
              <w:t xml:space="preserve"> Similarly for type NR_ASN1_MAC_CellGroupConfig_Type.</w:t>
            </w:r>
          </w:p>
          <w:p w14:paraId="00E4EC42" w14:textId="77777777" w:rsidR="00A96458" w:rsidRPr="00EF2E48" w:rsidRDefault="00A96458" w:rsidP="00A96458">
            <w:pPr>
              <w:pStyle w:val="CRCoverPage"/>
              <w:spacing w:after="0"/>
              <w:rPr>
                <w:rFonts w:cs="Arial"/>
              </w:rPr>
            </w:pPr>
          </w:p>
          <w:p w14:paraId="69484FEE" w14:textId="77777777" w:rsidR="00A96458" w:rsidRPr="00EF2E48" w:rsidRDefault="00A96458" w:rsidP="00A96458">
            <w:pPr>
              <w:pStyle w:val="CRCoverPage"/>
              <w:spacing w:after="0"/>
              <w:rPr>
                <w:rFonts w:cs="Arial"/>
              </w:rPr>
            </w:pPr>
            <w:r w:rsidRPr="00EF2E48">
              <w:rPr>
                <w:rFonts w:cs="Arial"/>
                <w:b/>
                <w:bCs/>
              </w:rPr>
              <w:t>Note</w:t>
            </w:r>
            <w:r w:rsidRPr="00EF2E48">
              <w:rPr>
                <w:rFonts w:cs="Arial"/>
              </w:rPr>
              <w:t>: The issue has been exposed following the implementation of MCC commetns to R5s201322</w:t>
            </w:r>
            <w:r w:rsidR="00EF2E48" w:rsidRPr="00EF2E48">
              <w:rPr>
                <w:rFonts w:cs="Arial"/>
              </w:rPr>
              <w:t xml:space="preserve"> which adds “valueof(p_NR_SYSTEM_CTRL_REQ.Request))” in function f_NR_SS_CommonCellConfig()</w:t>
            </w:r>
            <w:r w:rsidR="00EF2E48">
              <w:rPr>
                <w:rFonts w:cs="Arial"/>
              </w:rPr>
              <w:t>. This gives a run-time error for cases where</w:t>
            </w:r>
            <w:r w:rsidR="00593F11" w:rsidRPr="00593F11">
              <w:rPr>
                <w:rFonts w:cs="Arial"/>
              </w:rPr>
              <w:t xml:space="preserve">      MAC_CellGroupConfig</w:t>
            </w:r>
            <w:r w:rsidR="00593F11">
              <w:rPr>
                <w:rFonts w:cs="Arial"/>
              </w:rPr>
              <w:t xml:space="preserve"> or </w:t>
            </w:r>
            <w:r w:rsidR="00593F11" w:rsidRPr="00EF2E48">
              <w:rPr>
                <w:rFonts w:cs="Arial"/>
              </w:rPr>
              <w:t>PhysicalCellGroupConfig</w:t>
            </w:r>
            <w:r w:rsidR="00EF2E48">
              <w:rPr>
                <w:rFonts w:cs="Arial"/>
              </w:rPr>
              <w:t xml:space="preserve"> </w:t>
            </w:r>
            <w:r w:rsidR="00593F11">
              <w:rPr>
                <w:rFonts w:cs="Arial"/>
              </w:rPr>
              <w:t>have been set to “</w:t>
            </w:r>
            <w:r w:rsidR="00593F11" w:rsidRPr="00593F11">
              <w:rPr>
                <w:rFonts w:cs="Arial"/>
                <w:b/>
                <w:bCs/>
              </w:rPr>
              <w:t>omit</w:t>
            </w:r>
            <w:r w:rsidR="00593F11">
              <w:rPr>
                <w:rFonts w:cs="Arial"/>
              </w:rPr>
              <w:t>” in SpCellConfig.</w:t>
            </w:r>
          </w:p>
          <w:p w14:paraId="162F40E5" w14:textId="77777777" w:rsidR="00A96458" w:rsidRPr="00A96458" w:rsidRDefault="00A96458" w:rsidP="00A96458">
            <w:pPr>
              <w:pStyle w:val="CRCoverPage"/>
              <w:spacing w:after="0"/>
            </w:pPr>
          </w:p>
        </w:tc>
      </w:tr>
      <w:tr w:rsidR="001336C1" w14:paraId="19DD0F39" w14:textId="77777777" w:rsidTr="00FB5630">
        <w:tc>
          <w:tcPr>
            <w:tcW w:w="1985" w:type="dxa"/>
          </w:tcPr>
          <w:p w14:paraId="051A8F8E" w14:textId="77777777" w:rsidR="001336C1" w:rsidRPr="00E751F5" w:rsidRDefault="001336C1" w:rsidP="00FB5630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6701DB54" w14:textId="77777777" w:rsidR="001336C1" w:rsidRDefault="00A96458" w:rsidP="00FB5630">
            <w:pPr>
              <w:pStyle w:val="CRCoverPage"/>
              <w:spacing w:after="0"/>
            </w:pPr>
            <w:r>
              <w:rPr>
                <w:noProof/>
              </w:rPr>
              <w:t>Change the template paramters</w:t>
            </w:r>
            <w:r w:rsidR="001336C1">
              <w:rPr>
                <w:noProof/>
              </w:rPr>
              <w:t xml:space="preserve"> </w:t>
            </w:r>
            <w:r>
              <w:rPr>
                <w:noProof/>
              </w:rPr>
              <w:t xml:space="preserve">to use types </w:t>
            </w:r>
            <w:r w:rsidR="001336C1" w:rsidRPr="00F64689">
              <w:rPr>
                <w:lang w:val="en-US"/>
              </w:rPr>
              <w:t>MAC_CellGroupConfig</w:t>
            </w:r>
            <w:r w:rsidR="001336C1">
              <w:rPr>
                <w:lang w:val="en-US"/>
              </w:rPr>
              <w:t xml:space="preserve"> and </w:t>
            </w:r>
            <w:r w:rsidR="001336C1" w:rsidRPr="00F64689">
              <w:rPr>
                <w:lang w:val="en-US"/>
              </w:rPr>
              <w:t>PhysicalCellGroupConfig</w:t>
            </w:r>
            <w:r w:rsidR="001336C1">
              <w:rPr>
                <w:lang w:val="en-US"/>
              </w:rPr>
              <w:t xml:space="preserve">, </w:t>
            </w:r>
            <w:r>
              <w:rPr>
                <w:lang w:val="en-US"/>
              </w:rPr>
              <w:t xml:space="preserve">instead of </w:t>
            </w:r>
            <w:r w:rsidR="001336C1" w:rsidRPr="00F64689">
              <w:t>NR_ASN1_MAC_CellGroupConfig_Type and NR_ASN1_PhysicalCellGroupConfig_Type</w:t>
            </w:r>
            <w:r w:rsidR="001336C1">
              <w:t>.</w:t>
            </w:r>
          </w:p>
          <w:p w14:paraId="4D480DD1" w14:textId="77777777" w:rsidR="00A96458" w:rsidRDefault="00A96458" w:rsidP="00FB5630">
            <w:pPr>
              <w:pStyle w:val="CRCoverPage"/>
              <w:spacing w:after="0"/>
            </w:pPr>
          </w:p>
          <w:p w14:paraId="6046DEC5" w14:textId="77777777" w:rsidR="00A96458" w:rsidRPr="00F64689" w:rsidRDefault="00A96458" w:rsidP="00FB5630">
            <w:pPr>
              <w:pStyle w:val="CRCoverPage"/>
              <w:spacing w:after="0"/>
              <w:rPr>
                <w:noProof/>
              </w:rPr>
            </w:pPr>
            <w:r w:rsidRPr="00A96458">
              <w:rPr>
                <w:b/>
                <w:bCs/>
              </w:rPr>
              <w:t>Note</w:t>
            </w:r>
            <w:r>
              <w:t xml:space="preserve"> : This allows “omit” to be passed into the template. For cases where values are passed for this paramters, “R15” needs to be set in the calling function or template.</w:t>
            </w:r>
          </w:p>
        </w:tc>
      </w:tr>
      <w:tr w:rsidR="001336C1" w14:paraId="087CA133" w14:textId="77777777" w:rsidTr="00FB5630">
        <w:tc>
          <w:tcPr>
            <w:tcW w:w="1985" w:type="dxa"/>
          </w:tcPr>
          <w:p w14:paraId="509DC783" w14:textId="77777777" w:rsidR="001336C1" w:rsidRPr="00E751F5" w:rsidRDefault="001336C1" w:rsidP="00FB5630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4FFBC335" w14:textId="77777777" w:rsidR="001336C1" w:rsidRPr="00E751F5" w:rsidRDefault="001336C1" w:rsidP="00FB5630">
            <w:pPr>
              <w:spacing w:after="0"/>
              <w:rPr>
                <w:rFonts w:ascii="Arial" w:hAnsi="Arial" w:cs="Arial"/>
                <w:noProof/>
              </w:rPr>
            </w:pPr>
            <w:r>
              <w:rPr>
                <w:rStyle w:val="stub"/>
              </w:rPr>
              <w:t>NR_CellCfg_Templates.ttcn</w:t>
            </w:r>
          </w:p>
        </w:tc>
      </w:tr>
      <w:tr w:rsidR="001336C1" w14:paraId="717363A2" w14:textId="77777777" w:rsidTr="00FB5630">
        <w:tc>
          <w:tcPr>
            <w:tcW w:w="1985" w:type="dxa"/>
          </w:tcPr>
          <w:p w14:paraId="3040C5F2" w14:textId="77777777" w:rsidR="001336C1" w:rsidRPr="00E751F5" w:rsidRDefault="001336C1" w:rsidP="00FB5630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E751F5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3FF69308" w14:textId="77777777" w:rsidR="001336C1" w:rsidRPr="00E751F5" w:rsidRDefault="001336C1" w:rsidP="00FB5630">
            <w:pPr>
              <w:rPr>
                <w:rFonts w:ascii="Arial" w:hAnsi="Arial"/>
                <w:highlight w:val="cyan"/>
              </w:rPr>
            </w:pPr>
          </w:p>
        </w:tc>
      </w:tr>
    </w:tbl>
    <w:p w14:paraId="72C233DC" w14:textId="77777777" w:rsidR="001336C1" w:rsidRPr="00EB5E53" w:rsidRDefault="001336C1" w:rsidP="001336C1">
      <w:pPr>
        <w:spacing w:after="0"/>
        <w:rPr>
          <w:rFonts w:ascii="Arial" w:eastAsia="SimSun" w:hAnsi="Arial"/>
          <w:b/>
          <w:lang w:eastAsia="en-GB"/>
        </w:rPr>
      </w:pPr>
    </w:p>
    <w:p w14:paraId="1F4C826C" w14:textId="77777777" w:rsidR="001336C1" w:rsidRPr="00E751F5" w:rsidRDefault="001336C1" w:rsidP="001336C1">
      <w:pPr>
        <w:spacing w:after="0"/>
        <w:rPr>
          <w:rFonts w:ascii="Arial" w:eastAsia="SimSun" w:hAnsi="Arial"/>
          <w:b/>
          <w:lang w:eastAsia="en-GB"/>
        </w:rPr>
      </w:pPr>
      <w:r>
        <w:rPr>
          <w:rFonts w:ascii="Arial" w:eastAsia="SimSun" w:hAnsi="Arial"/>
          <w:b/>
          <w:lang w:eastAsia="en-GB"/>
        </w:rPr>
        <w:t>Before Change</w:t>
      </w:r>
    </w:p>
    <w:p w14:paraId="55343AAE" w14:textId="77777777" w:rsidR="001336C1" w:rsidRPr="00D77053" w:rsidRDefault="001336C1" w:rsidP="001336C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D77053">
        <w:rPr>
          <w:rFonts w:ascii="Arial" w:hAnsi="Arial"/>
        </w:rPr>
        <w:t>template (value) NR_SpCellConfig_Type cs_NR_SS_SpCellConfig(template (omit) NR_ServingCellIndex_Type  p_NR_ServingCellIndex,</w:t>
      </w:r>
    </w:p>
    <w:p w14:paraId="4FBC100F" w14:textId="77777777" w:rsidR="001336C1" w:rsidRPr="00D77053" w:rsidRDefault="001336C1" w:rsidP="001336C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lang w:val="fr-FR"/>
        </w:rPr>
      </w:pPr>
      <w:r w:rsidRPr="00D77053">
        <w:rPr>
          <w:rFonts w:ascii="Arial" w:hAnsi="Arial"/>
        </w:rPr>
        <w:t xml:space="preserve">                                                              </w:t>
      </w:r>
      <w:r w:rsidRPr="00D77053">
        <w:rPr>
          <w:rFonts w:ascii="Arial" w:hAnsi="Arial"/>
          <w:lang w:val="fr-FR"/>
        </w:rPr>
        <w:t>template (omit) CellGroupId               p_CellGroupId,</w:t>
      </w:r>
    </w:p>
    <w:p w14:paraId="7CC0EA09" w14:textId="77777777" w:rsidR="001336C1" w:rsidRPr="00D77053" w:rsidRDefault="001336C1" w:rsidP="001336C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lang w:val="fr-FR"/>
        </w:rPr>
      </w:pPr>
      <w:r w:rsidRPr="00D77053">
        <w:rPr>
          <w:rFonts w:ascii="Arial" w:hAnsi="Arial"/>
          <w:lang w:val="fr-FR"/>
        </w:rPr>
        <w:t xml:space="preserve">                                                              template (omit) </w:t>
      </w:r>
      <w:r w:rsidRPr="00D77053">
        <w:rPr>
          <w:rFonts w:ascii="Arial" w:hAnsi="Arial"/>
          <w:highlight w:val="yellow"/>
          <w:lang w:val="fr-FR"/>
        </w:rPr>
        <w:t>MAC_CellGroupConfig</w:t>
      </w:r>
      <w:r w:rsidRPr="00D77053">
        <w:rPr>
          <w:rFonts w:ascii="Arial" w:hAnsi="Arial"/>
          <w:lang w:val="fr-FR"/>
        </w:rPr>
        <w:t xml:space="preserve">       p_MAC_CellGroupConfig,</w:t>
      </w:r>
    </w:p>
    <w:p w14:paraId="0FDF4C44" w14:textId="77777777" w:rsidR="001336C1" w:rsidRPr="00D77053" w:rsidRDefault="001336C1" w:rsidP="001336C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lang w:val="fr-FR"/>
        </w:rPr>
      </w:pPr>
      <w:r w:rsidRPr="00D77053">
        <w:rPr>
          <w:rFonts w:ascii="Arial" w:hAnsi="Arial"/>
          <w:lang w:val="fr-FR"/>
        </w:rPr>
        <w:t xml:space="preserve">                                                              template (omit) </w:t>
      </w:r>
      <w:r w:rsidRPr="00D77053">
        <w:rPr>
          <w:rFonts w:ascii="Arial" w:hAnsi="Arial"/>
          <w:highlight w:val="yellow"/>
          <w:lang w:val="fr-FR"/>
        </w:rPr>
        <w:t>PhysicalCellGroupConfig</w:t>
      </w:r>
      <w:r w:rsidRPr="00D77053">
        <w:rPr>
          <w:rFonts w:ascii="Arial" w:hAnsi="Arial"/>
          <w:lang w:val="fr-FR"/>
        </w:rPr>
        <w:t xml:space="preserve">   p_PhysicalCellGroupConfig) :=</w:t>
      </w:r>
    </w:p>
    <w:p w14:paraId="047D7CE3" w14:textId="77777777" w:rsidR="001336C1" w:rsidRPr="00F9142B" w:rsidRDefault="001336C1" w:rsidP="001336C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lang w:val="fr-FR"/>
        </w:rPr>
      </w:pPr>
      <w:r w:rsidRPr="00D77053">
        <w:rPr>
          <w:rFonts w:ascii="Arial" w:hAnsi="Arial"/>
          <w:lang w:val="fr-FR"/>
        </w:rPr>
        <w:lastRenderedPageBreak/>
        <w:t xml:space="preserve">  </w:t>
      </w:r>
      <w:r w:rsidRPr="00F9142B">
        <w:rPr>
          <w:rFonts w:ascii="Arial" w:hAnsi="Arial"/>
          <w:lang w:val="fr-FR"/>
        </w:rPr>
        <w:t>{ /* @status    APPROVED (ENDC, NR5GC, NR5GC_IRAT) */</w:t>
      </w:r>
    </w:p>
    <w:p w14:paraId="5D2CBC12" w14:textId="77777777" w:rsidR="001336C1" w:rsidRPr="00F9142B" w:rsidRDefault="001336C1" w:rsidP="001336C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lang w:val="fr-FR"/>
        </w:rPr>
      </w:pPr>
      <w:r w:rsidRPr="00F9142B">
        <w:rPr>
          <w:rFonts w:ascii="Arial" w:hAnsi="Arial"/>
          <w:lang w:val="fr-FR"/>
        </w:rPr>
        <w:t xml:space="preserve">    ServingCellIndex := p_NR_ServingCellIndex,</w:t>
      </w:r>
    </w:p>
    <w:p w14:paraId="1837F3CE" w14:textId="77777777" w:rsidR="001336C1" w:rsidRPr="00F9142B" w:rsidRDefault="001336C1" w:rsidP="001336C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lang w:val="fr-FR"/>
        </w:rPr>
      </w:pPr>
      <w:r w:rsidRPr="00F9142B">
        <w:rPr>
          <w:rFonts w:ascii="Arial" w:hAnsi="Arial"/>
          <w:lang w:val="fr-FR"/>
        </w:rPr>
        <w:t xml:space="preserve">    CellGroupConfig := {</w:t>
      </w:r>
    </w:p>
    <w:p w14:paraId="3590E394" w14:textId="77777777" w:rsidR="001336C1" w:rsidRPr="00F9142B" w:rsidRDefault="001336C1" w:rsidP="001336C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lang w:val="fr-FR"/>
        </w:rPr>
      </w:pPr>
      <w:r w:rsidRPr="00F9142B">
        <w:rPr>
          <w:rFonts w:ascii="Arial" w:hAnsi="Arial"/>
          <w:lang w:val="fr-FR"/>
        </w:rPr>
        <w:t xml:space="preserve">      CellGroupId := p_CellGroupId,</w:t>
      </w:r>
    </w:p>
    <w:p w14:paraId="12777205" w14:textId="77777777" w:rsidR="001336C1" w:rsidRPr="00F9142B" w:rsidRDefault="001336C1" w:rsidP="001336C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lang w:val="fr-FR"/>
        </w:rPr>
      </w:pPr>
      <w:r w:rsidRPr="00F9142B">
        <w:rPr>
          <w:rFonts w:ascii="Arial" w:hAnsi="Arial"/>
          <w:lang w:val="fr-FR"/>
        </w:rPr>
        <w:t xml:space="preserve">      SCellList   := {},</w:t>
      </w:r>
    </w:p>
    <w:p w14:paraId="0B5DE7B6" w14:textId="77777777" w:rsidR="001336C1" w:rsidRPr="00D77053" w:rsidRDefault="001336C1" w:rsidP="001336C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lang w:val="fr-FR"/>
        </w:rPr>
      </w:pPr>
      <w:r w:rsidRPr="00F9142B">
        <w:rPr>
          <w:rFonts w:ascii="Arial" w:hAnsi="Arial"/>
          <w:lang w:val="fr-FR"/>
        </w:rPr>
        <w:t xml:space="preserve">      </w:t>
      </w:r>
      <w:r w:rsidR="0005377B" w:rsidRPr="00D77053">
        <w:rPr>
          <w:rFonts w:ascii="Arial" w:hAnsi="Arial"/>
          <w:lang w:val="fr-FR"/>
        </w:rPr>
        <w:t>MAC_CellGroupConfig</w:t>
      </w:r>
      <w:r w:rsidRPr="00D77053">
        <w:rPr>
          <w:rFonts w:ascii="Arial" w:hAnsi="Arial"/>
          <w:lang w:val="fr-FR"/>
        </w:rPr>
        <w:t xml:space="preserve">:= </w:t>
      </w:r>
      <w:r w:rsidRPr="00D77053">
        <w:rPr>
          <w:rFonts w:ascii="Arial" w:hAnsi="Arial"/>
          <w:highlight w:val="yellow"/>
          <w:lang w:val="fr-FR"/>
        </w:rPr>
        <w:t>{ R15 := p_MAC_CellGroupConfig}</w:t>
      </w:r>
      <w:r w:rsidRPr="00D77053">
        <w:rPr>
          <w:rFonts w:ascii="Arial" w:hAnsi="Arial"/>
          <w:lang w:val="fr-FR"/>
        </w:rPr>
        <w:t>,</w:t>
      </w:r>
    </w:p>
    <w:p w14:paraId="2C8EE5F1" w14:textId="77777777" w:rsidR="001336C1" w:rsidRPr="00F9142B" w:rsidRDefault="001336C1" w:rsidP="001336C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lang w:val="fr-FR"/>
        </w:rPr>
      </w:pPr>
      <w:r w:rsidRPr="00D77053">
        <w:rPr>
          <w:rFonts w:ascii="Arial" w:hAnsi="Arial"/>
          <w:lang w:val="fr-FR"/>
        </w:rPr>
        <w:t xml:space="preserve">      PhysicalCellGroupConfig := </w:t>
      </w:r>
      <w:r w:rsidRPr="00D77053">
        <w:rPr>
          <w:rFonts w:ascii="Arial" w:hAnsi="Arial"/>
          <w:highlight w:val="yellow"/>
          <w:lang w:val="fr-FR"/>
        </w:rPr>
        <w:t>{ R15 := p_PhysicalCellGroupConfig}</w:t>
      </w:r>
    </w:p>
    <w:p w14:paraId="01182A91" w14:textId="77777777" w:rsidR="001336C1" w:rsidRPr="00F9142B" w:rsidRDefault="001336C1" w:rsidP="001336C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lang w:val="fr-FR"/>
        </w:rPr>
      </w:pPr>
      <w:r w:rsidRPr="00F9142B">
        <w:rPr>
          <w:rFonts w:ascii="Arial" w:hAnsi="Arial"/>
          <w:lang w:val="fr-FR"/>
        </w:rPr>
        <w:t xml:space="preserve">    }</w:t>
      </w:r>
    </w:p>
    <w:p w14:paraId="1725B241" w14:textId="77777777" w:rsidR="001336C1" w:rsidRPr="00F9142B" w:rsidRDefault="001336C1" w:rsidP="001336C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lang w:val="fr-FR"/>
        </w:rPr>
      </w:pPr>
      <w:r w:rsidRPr="00F9142B">
        <w:rPr>
          <w:rFonts w:ascii="Arial" w:hAnsi="Arial"/>
          <w:lang w:val="fr-FR"/>
        </w:rPr>
        <w:t xml:space="preserve">  };</w:t>
      </w:r>
    </w:p>
    <w:p w14:paraId="1C341639" w14:textId="77777777" w:rsidR="001336C1" w:rsidRPr="00F9142B" w:rsidRDefault="001336C1" w:rsidP="001336C1">
      <w:pPr>
        <w:spacing w:after="0"/>
        <w:rPr>
          <w:rFonts w:ascii="Arial" w:eastAsia="SimSun" w:hAnsi="Arial"/>
          <w:b/>
          <w:lang w:val="fr-FR" w:eastAsia="en-GB"/>
        </w:rPr>
      </w:pPr>
    </w:p>
    <w:p w14:paraId="154546F0" w14:textId="77777777" w:rsidR="001336C1" w:rsidRPr="00F9142B" w:rsidRDefault="001336C1" w:rsidP="001336C1">
      <w:pPr>
        <w:spacing w:after="0"/>
        <w:rPr>
          <w:rFonts w:ascii="Arial" w:eastAsia="SimSun" w:hAnsi="Arial"/>
          <w:b/>
          <w:lang w:val="fr-FR" w:eastAsia="en-GB"/>
        </w:rPr>
      </w:pPr>
      <w:r w:rsidRPr="00F9142B">
        <w:rPr>
          <w:rFonts w:ascii="Arial" w:eastAsia="SimSun" w:hAnsi="Arial"/>
          <w:b/>
          <w:lang w:val="fr-FR" w:eastAsia="en-GB"/>
        </w:rPr>
        <w:t>After Change</w:t>
      </w:r>
    </w:p>
    <w:p w14:paraId="1DBF2631" w14:textId="77777777" w:rsidR="001336C1" w:rsidRPr="00F9142B" w:rsidRDefault="001336C1" w:rsidP="001336C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lang w:val="fr-FR"/>
        </w:rPr>
      </w:pPr>
      <w:r w:rsidRPr="00F9142B">
        <w:rPr>
          <w:rFonts w:ascii="Arial" w:hAnsi="Arial"/>
          <w:lang w:val="fr-FR"/>
        </w:rPr>
        <w:t>template (value) NR_SpCellConfig_Type cs_NR_SS_SpCellConfig(template (omit) NR_ServingCellIndex_Type  p_NR_ServingCellIndex,</w:t>
      </w:r>
    </w:p>
    <w:p w14:paraId="4928DC16" w14:textId="77777777" w:rsidR="001336C1" w:rsidRPr="00D77053" w:rsidRDefault="001336C1" w:rsidP="001336C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lang w:val="fr-FR"/>
        </w:rPr>
      </w:pPr>
      <w:r w:rsidRPr="00F9142B">
        <w:rPr>
          <w:rFonts w:ascii="Arial" w:hAnsi="Arial"/>
          <w:lang w:val="fr-FR"/>
        </w:rPr>
        <w:t xml:space="preserve">                                                              </w:t>
      </w:r>
      <w:r w:rsidRPr="00D77053">
        <w:rPr>
          <w:rFonts w:ascii="Arial" w:hAnsi="Arial"/>
          <w:lang w:val="fr-FR"/>
        </w:rPr>
        <w:t>template (omit) CellGroupId               p_CellGroupId,</w:t>
      </w:r>
    </w:p>
    <w:p w14:paraId="3F90159E" w14:textId="77777777" w:rsidR="001336C1" w:rsidRPr="00D77053" w:rsidRDefault="001336C1" w:rsidP="001336C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lang w:val="fr-FR"/>
        </w:rPr>
      </w:pPr>
      <w:r w:rsidRPr="00D77053">
        <w:rPr>
          <w:rFonts w:ascii="Arial" w:hAnsi="Arial"/>
          <w:lang w:val="fr-FR"/>
        </w:rPr>
        <w:t xml:space="preserve">                                                              template (omit) </w:t>
      </w:r>
      <w:r w:rsidRPr="00D77053">
        <w:rPr>
          <w:rFonts w:ascii="Arial" w:hAnsi="Arial"/>
          <w:highlight w:val="yellow"/>
          <w:lang w:val="fr-FR"/>
        </w:rPr>
        <w:t>NR_ASN1_MAC_CellGroupConfig_Type</w:t>
      </w:r>
      <w:r w:rsidRPr="00D77053">
        <w:rPr>
          <w:rFonts w:ascii="Arial" w:hAnsi="Arial"/>
          <w:lang w:val="fr-FR"/>
        </w:rPr>
        <w:t xml:space="preserve">       p_MAC_CellGroupConfig,</w:t>
      </w:r>
    </w:p>
    <w:p w14:paraId="159A137C" w14:textId="77777777" w:rsidR="001336C1" w:rsidRPr="00D77053" w:rsidRDefault="001336C1" w:rsidP="001336C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lang w:val="fr-FR"/>
        </w:rPr>
      </w:pPr>
      <w:r w:rsidRPr="00D77053">
        <w:rPr>
          <w:rFonts w:ascii="Arial" w:hAnsi="Arial"/>
          <w:lang w:val="fr-FR"/>
        </w:rPr>
        <w:t xml:space="preserve">                                                              template (omit) </w:t>
      </w:r>
      <w:r w:rsidRPr="00D77053">
        <w:rPr>
          <w:rFonts w:ascii="Arial" w:hAnsi="Arial"/>
          <w:highlight w:val="yellow"/>
          <w:lang w:val="fr-FR"/>
        </w:rPr>
        <w:t>NR_ASN1_PhysicalCellGroupConfig_Type</w:t>
      </w:r>
      <w:r w:rsidRPr="00D77053">
        <w:rPr>
          <w:rFonts w:ascii="Arial" w:hAnsi="Arial"/>
          <w:lang w:val="fr-FR"/>
        </w:rPr>
        <w:t xml:space="preserve">   p_PhysicalCellGroupConfig) :=</w:t>
      </w:r>
    </w:p>
    <w:p w14:paraId="52EA41A8" w14:textId="77777777" w:rsidR="001336C1" w:rsidRPr="00D77053" w:rsidRDefault="001336C1" w:rsidP="001336C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D77053">
        <w:rPr>
          <w:rFonts w:ascii="Arial" w:hAnsi="Arial"/>
          <w:lang w:val="fr-FR"/>
        </w:rPr>
        <w:t xml:space="preserve">  </w:t>
      </w:r>
      <w:r w:rsidRPr="00D77053">
        <w:rPr>
          <w:rFonts w:ascii="Arial" w:hAnsi="Arial"/>
        </w:rPr>
        <w:t>{ /* @status    APPROVED (ENDC, NR5GC, NR5GC_IRAT) */</w:t>
      </w:r>
    </w:p>
    <w:p w14:paraId="7FE59A0D" w14:textId="77777777" w:rsidR="001336C1" w:rsidRPr="00D77053" w:rsidRDefault="001336C1" w:rsidP="001336C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D77053">
        <w:rPr>
          <w:rFonts w:ascii="Arial" w:hAnsi="Arial"/>
        </w:rPr>
        <w:t xml:space="preserve">    ServingCellIndex := p_NR_ServingCellIndex,</w:t>
      </w:r>
    </w:p>
    <w:p w14:paraId="2653E4A1" w14:textId="77777777" w:rsidR="001336C1" w:rsidRPr="00D77053" w:rsidRDefault="001336C1" w:rsidP="001336C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D77053">
        <w:rPr>
          <w:rFonts w:ascii="Arial" w:hAnsi="Arial"/>
        </w:rPr>
        <w:t xml:space="preserve">    CellGroupConfig := {</w:t>
      </w:r>
    </w:p>
    <w:p w14:paraId="7B76AA5C" w14:textId="77777777" w:rsidR="001336C1" w:rsidRPr="00D77053" w:rsidRDefault="001336C1" w:rsidP="001336C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D77053">
        <w:rPr>
          <w:rFonts w:ascii="Arial" w:hAnsi="Arial"/>
        </w:rPr>
        <w:t xml:space="preserve">      CellGroupId := p_CellGroupId,</w:t>
      </w:r>
    </w:p>
    <w:p w14:paraId="12727C44" w14:textId="77777777" w:rsidR="001336C1" w:rsidRPr="00D77053" w:rsidRDefault="001336C1" w:rsidP="001336C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D77053">
        <w:rPr>
          <w:rFonts w:ascii="Arial" w:hAnsi="Arial"/>
        </w:rPr>
        <w:t xml:space="preserve">      SCellList   := {},</w:t>
      </w:r>
    </w:p>
    <w:p w14:paraId="4D160575" w14:textId="77777777" w:rsidR="001336C1" w:rsidRPr="00D77053" w:rsidRDefault="001336C1" w:rsidP="001336C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lang w:val="fr-FR"/>
        </w:rPr>
      </w:pPr>
      <w:r w:rsidRPr="00D77053">
        <w:rPr>
          <w:rFonts w:ascii="Arial" w:hAnsi="Arial"/>
        </w:rPr>
        <w:t xml:space="preserve">      </w:t>
      </w:r>
      <w:r w:rsidRPr="00D77053">
        <w:rPr>
          <w:rFonts w:ascii="Arial" w:hAnsi="Arial"/>
          <w:lang w:val="fr-FR"/>
        </w:rPr>
        <w:t xml:space="preserve">MAC_CellGroupConfig := </w:t>
      </w:r>
      <w:r w:rsidRPr="00D77053">
        <w:rPr>
          <w:rFonts w:ascii="Arial" w:hAnsi="Arial"/>
          <w:highlight w:val="yellow"/>
          <w:lang w:val="fr-FR"/>
        </w:rPr>
        <w:t>p_MAC_CellGroupConfig</w:t>
      </w:r>
      <w:r w:rsidRPr="00D77053">
        <w:rPr>
          <w:rFonts w:ascii="Arial" w:hAnsi="Arial"/>
          <w:lang w:val="fr-FR"/>
        </w:rPr>
        <w:t>,</w:t>
      </w:r>
    </w:p>
    <w:p w14:paraId="60DC41A7" w14:textId="77777777" w:rsidR="001336C1" w:rsidRPr="00D77053" w:rsidRDefault="001336C1" w:rsidP="001336C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D77053">
        <w:rPr>
          <w:rFonts w:ascii="Arial" w:hAnsi="Arial"/>
          <w:lang w:val="fr-FR"/>
        </w:rPr>
        <w:t xml:space="preserve">      </w:t>
      </w:r>
      <w:r w:rsidRPr="00D77053">
        <w:rPr>
          <w:rFonts w:ascii="Arial" w:hAnsi="Arial"/>
        </w:rPr>
        <w:t xml:space="preserve">PhysicalCellGroupConfig := </w:t>
      </w:r>
      <w:r w:rsidRPr="00D77053">
        <w:rPr>
          <w:rFonts w:ascii="Arial" w:hAnsi="Arial"/>
          <w:highlight w:val="yellow"/>
        </w:rPr>
        <w:t>p_PhysicalCellGroupConfig</w:t>
      </w:r>
    </w:p>
    <w:p w14:paraId="7CCF8FF0" w14:textId="77777777" w:rsidR="001336C1" w:rsidRPr="00D77053" w:rsidRDefault="001336C1" w:rsidP="001336C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D77053">
        <w:rPr>
          <w:rFonts w:ascii="Arial" w:hAnsi="Arial"/>
        </w:rPr>
        <w:t xml:space="preserve">    }</w:t>
      </w:r>
    </w:p>
    <w:p w14:paraId="41D1D616" w14:textId="77777777" w:rsidR="001336C1" w:rsidRPr="00067F3C" w:rsidRDefault="001336C1" w:rsidP="001336C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D77053">
        <w:rPr>
          <w:rFonts w:ascii="Arial" w:hAnsi="Arial"/>
        </w:rPr>
        <w:t xml:space="preserve">  };</w:t>
      </w:r>
    </w:p>
    <w:p w14:paraId="2A0ED30D" w14:textId="77777777" w:rsidR="001336C1" w:rsidRPr="00F605F2" w:rsidRDefault="001336C1" w:rsidP="001336C1"/>
    <w:p w14:paraId="15C35106" w14:textId="77777777" w:rsidR="001336C1" w:rsidRPr="00067F3C" w:rsidRDefault="0085073A" w:rsidP="0085073A">
      <w:pPr>
        <w:pStyle w:val="Heading2"/>
      </w:pPr>
      <w:bookmarkStart w:id="8" w:name="_Toc56584942"/>
      <w:r>
        <w:t xml:space="preserve">2.2 </w:t>
      </w:r>
      <w:r w:rsidR="001336C1">
        <w:t xml:space="preserve">Change </w:t>
      </w:r>
      <w:bookmarkStart w:id="9" w:name="_Toc278558114"/>
      <w:bookmarkStart w:id="10" w:name="_Toc279399112"/>
      <w:bookmarkStart w:id="11" w:name="_Toc370291978"/>
      <w:bookmarkStart w:id="12" w:name="_Toc370840834"/>
      <w:bookmarkStart w:id="13" w:name="OLE_LINK8"/>
      <w:bookmarkStart w:id="14" w:name="OLE_LINK9"/>
      <w:bookmarkStart w:id="15" w:name="OLE_LINK12"/>
      <w:bookmarkStart w:id="16" w:name="OLE_LINK15"/>
      <w:bookmarkStart w:id="17" w:name="OLE_LINK57"/>
      <w:bookmarkStart w:id="18" w:name="OLE_LINK58"/>
      <w:r w:rsidR="001336C1">
        <w:t>2</w:t>
      </w:r>
      <w:bookmarkEnd w:id="8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1336C1" w14:paraId="048A8FF1" w14:textId="77777777" w:rsidTr="00FB5630">
        <w:trPr>
          <w:trHeight w:val="447"/>
        </w:trPr>
        <w:tc>
          <w:tcPr>
            <w:tcW w:w="1985" w:type="dxa"/>
          </w:tcPr>
          <w:p w14:paraId="0108089C" w14:textId="77777777" w:rsidR="001336C1" w:rsidRPr="00E751F5" w:rsidRDefault="001336C1" w:rsidP="00FB5630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2C3EE958" w14:textId="77777777" w:rsidR="001336C1" w:rsidRPr="00540BA3" w:rsidRDefault="00D947AE" w:rsidP="00FB5630">
            <w:pPr>
              <w:spacing w:after="0"/>
              <w:rPr>
                <w:rFonts w:ascii="Arial" w:hAnsi="Arial" w:cs="Arial"/>
                <w:color w:val="000000"/>
                <w:lang w:val="en-SG"/>
              </w:rPr>
            </w:pPr>
            <w:r>
              <w:rPr>
                <w:rStyle w:val="stub"/>
              </w:rPr>
              <w:t xml:space="preserve">New function </w:t>
            </w:r>
            <w:r w:rsidR="001336C1" w:rsidRPr="00B22FBA">
              <w:rPr>
                <w:rStyle w:val="stub"/>
              </w:rPr>
              <w:t>f_NR_SS_SpCellConfig</w:t>
            </w:r>
            <w:r>
              <w:rPr>
                <w:rStyle w:val="stub"/>
              </w:rPr>
              <w:t>()</w:t>
            </w:r>
          </w:p>
        </w:tc>
      </w:tr>
      <w:tr w:rsidR="001336C1" w:rsidRPr="00A8411F" w14:paraId="5E78C85B" w14:textId="77777777" w:rsidTr="00FB5630">
        <w:trPr>
          <w:trHeight w:val="768"/>
        </w:trPr>
        <w:tc>
          <w:tcPr>
            <w:tcW w:w="1985" w:type="dxa"/>
          </w:tcPr>
          <w:p w14:paraId="52C0CDA7" w14:textId="77777777" w:rsidR="001336C1" w:rsidRPr="00E751F5" w:rsidRDefault="001336C1" w:rsidP="00FB5630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499E7199" w14:textId="77777777" w:rsidR="001336C1" w:rsidRPr="00F64689" w:rsidRDefault="00593F11" w:rsidP="00FB5630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As change 1</w:t>
            </w:r>
          </w:p>
        </w:tc>
      </w:tr>
      <w:tr w:rsidR="001336C1" w14:paraId="26835111" w14:textId="77777777" w:rsidTr="00FB5630">
        <w:tc>
          <w:tcPr>
            <w:tcW w:w="1985" w:type="dxa"/>
          </w:tcPr>
          <w:p w14:paraId="5AAB39BA" w14:textId="77777777" w:rsidR="001336C1" w:rsidRPr="00E751F5" w:rsidRDefault="001336C1" w:rsidP="00FB5630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75D27945" w14:textId="77777777" w:rsidR="001336C1" w:rsidRPr="00A8411F" w:rsidRDefault="001336C1" w:rsidP="00FB563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val="en-US"/>
              </w:rPr>
              <w:t xml:space="preserve">Adding wrapper function </w:t>
            </w:r>
            <w:r w:rsidRPr="00F9142B">
              <w:t>f_NR_SS_SpCellConfig</w:t>
            </w:r>
            <w:r>
              <w:t xml:space="preserve"> to handle </w:t>
            </w:r>
            <w:r w:rsidRPr="00F64689">
              <w:rPr>
                <w:lang w:val="en-US"/>
              </w:rPr>
              <w:t>MAC_CellGroupConfig</w:t>
            </w:r>
            <w:r>
              <w:rPr>
                <w:lang w:val="en-US"/>
              </w:rPr>
              <w:t xml:space="preserve"> and </w:t>
            </w:r>
            <w:r w:rsidRPr="00F64689">
              <w:rPr>
                <w:lang w:val="en-US"/>
              </w:rPr>
              <w:t>PhysicalCellGroupConfig</w:t>
            </w:r>
            <w:r>
              <w:rPr>
                <w:lang w:val="en-US"/>
              </w:rPr>
              <w:t xml:space="preserve"> </w:t>
            </w:r>
            <w:r w:rsidR="00593F11">
              <w:rPr>
                <w:lang w:val="en-US"/>
              </w:rPr>
              <w:t>with</w:t>
            </w:r>
            <w:r>
              <w:rPr>
                <w:lang w:val="en-US"/>
              </w:rPr>
              <w:t xml:space="preserve"> both </w:t>
            </w:r>
            <w:r w:rsidR="00593F11">
              <w:rPr>
                <w:lang w:val="en-US"/>
              </w:rPr>
              <w:t>values and “</w:t>
            </w:r>
            <w:r>
              <w:rPr>
                <w:lang w:val="en-US"/>
              </w:rPr>
              <w:t>omit</w:t>
            </w:r>
            <w:r w:rsidR="00593F11">
              <w:rPr>
                <w:lang w:val="en-US"/>
              </w:rPr>
              <w:t>”</w:t>
            </w:r>
          </w:p>
        </w:tc>
      </w:tr>
      <w:tr w:rsidR="001336C1" w14:paraId="048D17D2" w14:textId="77777777" w:rsidTr="00FB5630">
        <w:tc>
          <w:tcPr>
            <w:tcW w:w="1985" w:type="dxa"/>
          </w:tcPr>
          <w:p w14:paraId="16C9BC8A" w14:textId="77777777" w:rsidR="001336C1" w:rsidRPr="00E751F5" w:rsidRDefault="001336C1" w:rsidP="00FB5630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5452B8EC" w14:textId="77777777" w:rsidR="001336C1" w:rsidRPr="00E751F5" w:rsidRDefault="001336C1" w:rsidP="00FB5630">
            <w:pPr>
              <w:spacing w:after="0"/>
              <w:rPr>
                <w:rFonts w:ascii="Arial" w:hAnsi="Arial" w:cs="Arial"/>
                <w:noProof/>
              </w:rPr>
            </w:pPr>
          </w:p>
        </w:tc>
      </w:tr>
      <w:tr w:rsidR="001336C1" w14:paraId="460CD7C7" w14:textId="77777777" w:rsidTr="00FB5630">
        <w:tc>
          <w:tcPr>
            <w:tcW w:w="1985" w:type="dxa"/>
          </w:tcPr>
          <w:p w14:paraId="33D77DD9" w14:textId="77777777" w:rsidR="001336C1" w:rsidRPr="00E751F5" w:rsidRDefault="001336C1" w:rsidP="00FB5630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E751F5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6D03CE43" w14:textId="77777777" w:rsidR="001336C1" w:rsidRPr="00E751F5" w:rsidRDefault="001336C1" w:rsidP="00FB5630">
            <w:pPr>
              <w:rPr>
                <w:rFonts w:ascii="Arial" w:hAnsi="Arial"/>
                <w:highlight w:val="cyan"/>
              </w:rPr>
            </w:pPr>
          </w:p>
        </w:tc>
      </w:tr>
    </w:tbl>
    <w:p w14:paraId="75BEB572" w14:textId="77777777" w:rsidR="001336C1" w:rsidRPr="00EB5E53" w:rsidRDefault="001336C1" w:rsidP="001336C1">
      <w:pPr>
        <w:spacing w:after="0"/>
        <w:rPr>
          <w:rFonts w:ascii="Arial" w:eastAsia="SimSun" w:hAnsi="Arial"/>
          <w:b/>
          <w:lang w:eastAsia="en-GB"/>
        </w:rPr>
      </w:pPr>
    </w:p>
    <w:p w14:paraId="3043D38C" w14:textId="77777777" w:rsidR="001336C1" w:rsidRPr="00E751F5" w:rsidRDefault="001336C1" w:rsidP="001336C1">
      <w:pPr>
        <w:spacing w:after="0"/>
        <w:rPr>
          <w:rFonts w:ascii="Arial" w:eastAsia="SimSun" w:hAnsi="Arial"/>
          <w:b/>
          <w:lang w:eastAsia="en-GB"/>
        </w:rPr>
      </w:pPr>
      <w:r>
        <w:rPr>
          <w:rFonts w:ascii="Arial" w:eastAsia="SimSun" w:hAnsi="Arial"/>
          <w:b/>
          <w:lang w:eastAsia="en-GB"/>
        </w:rPr>
        <w:t>New Function</w:t>
      </w:r>
    </w:p>
    <w:p w14:paraId="35176286" w14:textId="77777777" w:rsidR="001336C1" w:rsidRPr="00F9142B" w:rsidRDefault="001336C1" w:rsidP="001336C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F9142B">
        <w:rPr>
          <w:rFonts w:ascii="Arial" w:hAnsi="Arial"/>
        </w:rPr>
        <w:t>function f_NR_SS_SpCellConfig(template (omit) NR_ServingCellIndex_Type  p_NR_ServingCellIndex,</w:t>
      </w:r>
    </w:p>
    <w:p w14:paraId="5D2B7F27" w14:textId="77777777" w:rsidR="001336C1" w:rsidRPr="00F9142B" w:rsidRDefault="001336C1" w:rsidP="001336C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lang w:val="fr-FR"/>
        </w:rPr>
      </w:pPr>
      <w:r w:rsidRPr="00F9142B">
        <w:rPr>
          <w:rFonts w:ascii="Arial" w:hAnsi="Arial"/>
        </w:rPr>
        <w:t xml:space="preserve">                                 </w:t>
      </w:r>
      <w:r w:rsidRPr="00F9142B">
        <w:rPr>
          <w:rFonts w:ascii="Arial" w:hAnsi="Arial"/>
          <w:lang w:val="fr-FR"/>
        </w:rPr>
        <w:t>template (omit) CellGroupId               p_CellGroupId,</w:t>
      </w:r>
    </w:p>
    <w:p w14:paraId="68B9D827" w14:textId="77777777" w:rsidR="001336C1" w:rsidRPr="00F9142B" w:rsidRDefault="001336C1" w:rsidP="001336C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lang w:val="fr-FR"/>
        </w:rPr>
      </w:pPr>
      <w:r w:rsidRPr="00F9142B">
        <w:rPr>
          <w:rFonts w:ascii="Arial" w:hAnsi="Arial"/>
          <w:lang w:val="fr-FR"/>
        </w:rPr>
        <w:t xml:space="preserve">                                 template (omit) MAC_CellGroupConfig       p_MAC_CellGroupConfig,</w:t>
      </w:r>
    </w:p>
    <w:p w14:paraId="3CA639F8" w14:textId="77777777" w:rsidR="001336C1" w:rsidRPr="00F9142B" w:rsidRDefault="001336C1" w:rsidP="001336C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lang w:val="fr-FR"/>
        </w:rPr>
      </w:pPr>
      <w:r w:rsidRPr="00F9142B">
        <w:rPr>
          <w:rFonts w:ascii="Arial" w:hAnsi="Arial"/>
          <w:lang w:val="fr-FR"/>
        </w:rPr>
        <w:t xml:space="preserve">                                 template (omit) PhysicalCellGroupConfig   p_PhysicalCellGroupConfig) return template (value) NR_SpCellConfig_Type</w:t>
      </w:r>
    </w:p>
    <w:p w14:paraId="500AA4DA" w14:textId="77777777" w:rsidR="001336C1" w:rsidRPr="00F9142B" w:rsidRDefault="001336C1" w:rsidP="001336C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lang w:val="fr-FR"/>
        </w:rPr>
      </w:pPr>
      <w:r w:rsidRPr="00F9142B">
        <w:rPr>
          <w:rFonts w:ascii="Arial" w:hAnsi="Arial"/>
          <w:lang w:val="fr-FR"/>
        </w:rPr>
        <w:t xml:space="preserve">  {</w:t>
      </w:r>
    </w:p>
    <w:p w14:paraId="43631D28" w14:textId="77777777" w:rsidR="001336C1" w:rsidRPr="00F9142B" w:rsidRDefault="001336C1" w:rsidP="001336C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lang w:val="fr-FR"/>
        </w:rPr>
      </w:pPr>
      <w:r w:rsidRPr="00F9142B">
        <w:rPr>
          <w:rFonts w:ascii="Arial" w:hAnsi="Arial"/>
          <w:lang w:val="fr-FR"/>
        </w:rPr>
        <w:t xml:space="preserve">    var NR_ASN1_MAC_CellGroupConfig_Type v_MAC_CellGroupConfig := omit;</w:t>
      </w:r>
    </w:p>
    <w:p w14:paraId="4C6258D4" w14:textId="77777777" w:rsidR="001336C1" w:rsidRPr="00F9142B" w:rsidRDefault="001336C1" w:rsidP="001336C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lang w:val="fr-FR"/>
        </w:rPr>
      </w:pPr>
      <w:r w:rsidRPr="00F9142B">
        <w:rPr>
          <w:rFonts w:ascii="Arial" w:hAnsi="Arial"/>
          <w:lang w:val="fr-FR"/>
        </w:rPr>
        <w:t xml:space="preserve">    var NR_ASN1_PhysicalCellGroupConfig_Type v_PhysicalCellGroupConfig := omit;</w:t>
      </w:r>
    </w:p>
    <w:p w14:paraId="73F699ED" w14:textId="77777777" w:rsidR="001336C1" w:rsidRPr="00F9142B" w:rsidRDefault="001336C1" w:rsidP="001336C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lang w:val="fr-FR"/>
        </w:rPr>
      </w:pPr>
      <w:r w:rsidRPr="00F9142B">
        <w:rPr>
          <w:rFonts w:ascii="Arial" w:hAnsi="Arial"/>
          <w:lang w:val="fr-FR"/>
        </w:rPr>
        <w:t xml:space="preserve">    </w:t>
      </w:r>
    </w:p>
    <w:p w14:paraId="567BFBED" w14:textId="77777777" w:rsidR="001336C1" w:rsidRPr="00F9142B" w:rsidRDefault="001336C1" w:rsidP="001336C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F9142B">
        <w:rPr>
          <w:rFonts w:ascii="Arial" w:hAnsi="Arial"/>
          <w:lang w:val="fr-FR"/>
        </w:rPr>
        <w:t xml:space="preserve">    </w:t>
      </w:r>
      <w:r w:rsidRPr="00F9142B">
        <w:rPr>
          <w:rFonts w:ascii="Arial" w:hAnsi="Arial"/>
        </w:rPr>
        <w:t>if (isvalue (p_MAC_CellGroupConfig))</w:t>
      </w:r>
    </w:p>
    <w:p w14:paraId="6D7CA36A" w14:textId="77777777" w:rsidR="001336C1" w:rsidRPr="00F9142B" w:rsidRDefault="001336C1" w:rsidP="001336C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F9142B">
        <w:rPr>
          <w:rFonts w:ascii="Arial" w:hAnsi="Arial"/>
        </w:rPr>
        <w:t xml:space="preserve">    {</w:t>
      </w:r>
    </w:p>
    <w:p w14:paraId="6195FE0F" w14:textId="77777777" w:rsidR="001336C1" w:rsidRPr="00F9142B" w:rsidRDefault="001336C1" w:rsidP="001336C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F9142B">
        <w:rPr>
          <w:rFonts w:ascii="Arial" w:hAnsi="Arial"/>
        </w:rPr>
        <w:t xml:space="preserve">      v_MAC_CellGroupConfig := { R15 := p_MAC_CellGroupConfig};</w:t>
      </w:r>
    </w:p>
    <w:p w14:paraId="52407CA9" w14:textId="77777777" w:rsidR="001336C1" w:rsidRPr="00F9142B" w:rsidRDefault="001336C1" w:rsidP="001336C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F9142B">
        <w:rPr>
          <w:rFonts w:ascii="Arial" w:hAnsi="Arial"/>
        </w:rPr>
        <w:t xml:space="preserve">    }</w:t>
      </w:r>
    </w:p>
    <w:p w14:paraId="0EFB38DD" w14:textId="77777777" w:rsidR="001336C1" w:rsidRPr="00F9142B" w:rsidRDefault="001336C1" w:rsidP="001336C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F9142B">
        <w:rPr>
          <w:rFonts w:ascii="Arial" w:hAnsi="Arial"/>
        </w:rPr>
        <w:t xml:space="preserve">    </w:t>
      </w:r>
    </w:p>
    <w:p w14:paraId="56C1251D" w14:textId="77777777" w:rsidR="001336C1" w:rsidRPr="00F9142B" w:rsidRDefault="001336C1" w:rsidP="001336C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F9142B">
        <w:rPr>
          <w:rFonts w:ascii="Arial" w:hAnsi="Arial"/>
        </w:rPr>
        <w:t xml:space="preserve">    if (isvalue (p_PhysicalCellGroupConfig))</w:t>
      </w:r>
    </w:p>
    <w:p w14:paraId="4AB9B788" w14:textId="77777777" w:rsidR="001336C1" w:rsidRPr="00F9142B" w:rsidRDefault="001336C1" w:rsidP="001336C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F9142B">
        <w:rPr>
          <w:rFonts w:ascii="Arial" w:hAnsi="Arial"/>
        </w:rPr>
        <w:t xml:space="preserve">    {</w:t>
      </w:r>
    </w:p>
    <w:p w14:paraId="51C2A8C2" w14:textId="77777777" w:rsidR="001336C1" w:rsidRPr="00F9142B" w:rsidRDefault="001336C1" w:rsidP="001336C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F9142B">
        <w:rPr>
          <w:rFonts w:ascii="Arial" w:hAnsi="Arial"/>
        </w:rPr>
        <w:t xml:space="preserve">      v_PhysicalCellGroupConfig := { R15 := p_PhysicalCellGroupConfig};</w:t>
      </w:r>
    </w:p>
    <w:p w14:paraId="33D0F7D7" w14:textId="77777777" w:rsidR="001336C1" w:rsidRPr="00F9142B" w:rsidRDefault="001336C1" w:rsidP="001336C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F9142B">
        <w:rPr>
          <w:rFonts w:ascii="Arial" w:hAnsi="Arial"/>
        </w:rPr>
        <w:lastRenderedPageBreak/>
        <w:t xml:space="preserve">    }</w:t>
      </w:r>
    </w:p>
    <w:p w14:paraId="72C0B304" w14:textId="77777777" w:rsidR="001336C1" w:rsidRPr="00F9142B" w:rsidRDefault="001336C1" w:rsidP="001336C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F9142B">
        <w:rPr>
          <w:rFonts w:ascii="Arial" w:hAnsi="Arial"/>
        </w:rPr>
        <w:t xml:space="preserve">    </w:t>
      </w:r>
    </w:p>
    <w:p w14:paraId="65A09E55" w14:textId="77777777" w:rsidR="001336C1" w:rsidRPr="00F9142B" w:rsidRDefault="001336C1" w:rsidP="001336C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F9142B">
        <w:rPr>
          <w:rFonts w:ascii="Arial" w:hAnsi="Arial"/>
        </w:rPr>
        <w:t xml:space="preserve">    return cs_NR_SS_SpCellConfig(p_NR_ServingCellIndex, p_CellGroupId, v_MAC_CellGroupConfig, v_PhysicalCellGroupConfig);</w:t>
      </w:r>
    </w:p>
    <w:p w14:paraId="5DE702B6" w14:textId="77777777" w:rsidR="001336C1" w:rsidRDefault="001336C1" w:rsidP="001336C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F9142B">
        <w:rPr>
          <w:rFonts w:ascii="Arial" w:hAnsi="Arial"/>
        </w:rPr>
        <w:t xml:space="preserve">  }</w:t>
      </w:r>
    </w:p>
    <w:p w14:paraId="025FE62C" w14:textId="77777777" w:rsidR="001336C1" w:rsidRDefault="001336C1" w:rsidP="001336C1">
      <w:pPr>
        <w:spacing w:after="0"/>
        <w:rPr>
          <w:rFonts w:ascii="Arial" w:eastAsia="SimSun" w:hAnsi="Arial"/>
          <w:b/>
          <w:lang w:eastAsia="en-GB"/>
        </w:rPr>
      </w:pPr>
    </w:p>
    <w:p w14:paraId="340DE899" w14:textId="77777777" w:rsidR="001336C1" w:rsidRPr="00067F3C" w:rsidRDefault="0085073A" w:rsidP="0085073A">
      <w:pPr>
        <w:pStyle w:val="Heading2"/>
      </w:pPr>
      <w:bookmarkStart w:id="19" w:name="_Toc56584943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r>
        <w:t xml:space="preserve">2.3 </w:t>
      </w:r>
      <w:r w:rsidR="001336C1">
        <w:t>Change 3</w:t>
      </w:r>
      <w:bookmarkEnd w:id="19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1336C1" w:rsidRPr="00CD44AF" w14:paraId="0E426C2A" w14:textId="77777777" w:rsidTr="00FB5630">
        <w:trPr>
          <w:trHeight w:val="447"/>
        </w:trPr>
        <w:tc>
          <w:tcPr>
            <w:tcW w:w="1985" w:type="dxa"/>
          </w:tcPr>
          <w:p w14:paraId="14A0FB6C" w14:textId="77777777" w:rsidR="001336C1" w:rsidRPr="00E751F5" w:rsidRDefault="001336C1" w:rsidP="00FB5630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7EDA0D70" w14:textId="77777777" w:rsidR="001336C1" w:rsidRPr="00CD44AF" w:rsidRDefault="00593F11" w:rsidP="00FB5630">
            <w:pPr>
              <w:spacing w:after="0"/>
              <w:rPr>
                <w:rFonts w:ascii="Arial" w:hAnsi="Arial" w:cs="Arial"/>
                <w:color w:val="000000"/>
                <w:lang w:val="pt-BR"/>
              </w:rPr>
            </w:pPr>
            <w:r>
              <w:rPr>
                <w:rStyle w:val="stub"/>
                <w:lang w:val="pt-BR"/>
              </w:rPr>
              <w:t xml:space="preserve">e.g. </w:t>
            </w:r>
            <w:r w:rsidR="001336C1" w:rsidRPr="00CD44AF">
              <w:rPr>
                <w:rStyle w:val="stub"/>
                <w:lang w:val="pt-BR"/>
              </w:rPr>
              <w:t>f_NR_ENDC_ReConfigAM_UM</w:t>
            </w:r>
          </w:p>
        </w:tc>
      </w:tr>
      <w:tr w:rsidR="001336C1" w:rsidRPr="00A8411F" w14:paraId="03B37425" w14:textId="77777777" w:rsidTr="00FB5630">
        <w:trPr>
          <w:trHeight w:val="768"/>
        </w:trPr>
        <w:tc>
          <w:tcPr>
            <w:tcW w:w="1985" w:type="dxa"/>
          </w:tcPr>
          <w:p w14:paraId="253C3F15" w14:textId="77777777" w:rsidR="001336C1" w:rsidRPr="00E751F5" w:rsidRDefault="001336C1" w:rsidP="00FB5630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134CC879" w14:textId="77777777" w:rsidR="001336C1" w:rsidRPr="000F05D4" w:rsidRDefault="00593F11" w:rsidP="00FB5630">
            <w:pPr>
              <w:pStyle w:val="CRCoverPage"/>
              <w:spacing w:after="0"/>
              <w:rPr>
                <w:rStyle w:val="stub"/>
                <w:rFonts w:ascii="Times New Roman" w:hAnsi="Times New Roman"/>
              </w:rPr>
            </w:pPr>
            <w:r>
              <w:rPr>
                <w:rStyle w:val="stub"/>
                <w:rFonts w:ascii="Times New Roman" w:hAnsi="Times New Roman"/>
              </w:rPr>
              <w:t>As change 1</w:t>
            </w:r>
          </w:p>
        </w:tc>
      </w:tr>
      <w:tr w:rsidR="001336C1" w14:paraId="798E305D" w14:textId="77777777" w:rsidTr="00FB5630">
        <w:tc>
          <w:tcPr>
            <w:tcW w:w="1985" w:type="dxa"/>
          </w:tcPr>
          <w:p w14:paraId="167B6D09" w14:textId="77777777" w:rsidR="001336C1" w:rsidRPr="00E751F5" w:rsidRDefault="001336C1" w:rsidP="00FB5630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1812B196" w14:textId="77777777" w:rsidR="001336C1" w:rsidRPr="00593F11" w:rsidRDefault="00593F11" w:rsidP="00FB5630">
            <w:pPr>
              <w:pStyle w:val="CRCoverPage"/>
              <w:spacing w:after="0"/>
              <w:rPr>
                <w:rStyle w:val="stub"/>
                <w:rFonts w:cs="Arial"/>
              </w:rPr>
            </w:pPr>
            <w:r>
              <w:rPr>
                <w:rStyle w:val="stub"/>
                <w:rFonts w:cs="Arial"/>
              </w:rPr>
              <w:t>Replace</w:t>
            </w:r>
            <w:r w:rsidR="001336C1" w:rsidRPr="00593F11">
              <w:rPr>
                <w:rStyle w:val="stub"/>
                <w:rFonts w:cs="Arial"/>
              </w:rPr>
              <w:t xml:space="preserve"> </w:t>
            </w:r>
            <w:r w:rsidRPr="00593F11">
              <w:rPr>
                <w:rStyle w:val="stub"/>
                <w:rFonts w:cs="Arial"/>
              </w:rPr>
              <w:t>use of</w:t>
            </w:r>
            <w:r w:rsidR="001336C1" w:rsidRPr="00593F11">
              <w:rPr>
                <w:rStyle w:val="stub"/>
                <w:rFonts w:cs="Arial"/>
              </w:rPr>
              <w:t xml:space="preserve"> template cs_NR_SS_SpCellConfig with </w:t>
            </w:r>
            <w:r w:rsidRPr="00593F11">
              <w:rPr>
                <w:rStyle w:val="stub"/>
                <w:rFonts w:cs="Arial"/>
              </w:rPr>
              <w:t>call to new function</w:t>
            </w:r>
            <w:r w:rsidR="001336C1" w:rsidRPr="00593F11">
              <w:rPr>
                <w:rStyle w:val="stub"/>
                <w:rFonts w:cs="Arial"/>
              </w:rPr>
              <w:t xml:space="preserve"> f_NR_SS_SpCellConfig</w:t>
            </w:r>
            <w:r>
              <w:rPr>
                <w:rStyle w:val="stub"/>
                <w:rFonts w:cs="Arial"/>
              </w:rPr>
              <w:t>()</w:t>
            </w:r>
          </w:p>
          <w:p w14:paraId="20338DA1" w14:textId="77777777" w:rsidR="00593F11" w:rsidRPr="00593F11" w:rsidRDefault="00593F11" w:rsidP="00FB5630">
            <w:pPr>
              <w:pStyle w:val="CRCoverPage"/>
              <w:spacing w:after="0"/>
              <w:rPr>
                <w:rStyle w:val="stub"/>
                <w:rFonts w:cs="Arial"/>
              </w:rPr>
            </w:pPr>
          </w:p>
          <w:p w14:paraId="74CD0D90" w14:textId="77777777" w:rsidR="00593F11" w:rsidRPr="00593F11" w:rsidRDefault="00593F11" w:rsidP="00FB5630">
            <w:pPr>
              <w:pStyle w:val="CRCoverPage"/>
              <w:spacing w:after="0"/>
              <w:rPr>
                <w:rStyle w:val="stub"/>
                <w:rFonts w:cs="Arial"/>
              </w:rPr>
            </w:pPr>
            <w:r w:rsidRPr="00593F11">
              <w:rPr>
                <w:rStyle w:val="stub"/>
                <w:rFonts w:cs="Arial"/>
                <w:b/>
                <w:bCs/>
              </w:rPr>
              <w:t>Note</w:t>
            </w:r>
            <w:r w:rsidRPr="00593F11">
              <w:rPr>
                <w:rStyle w:val="stub"/>
                <w:rFonts w:cs="Arial"/>
              </w:rPr>
              <w:t xml:space="preserve"> : Similar changes are needed in functions </w:t>
            </w:r>
            <w:r w:rsidRPr="00593F11">
              <w:rPr>
                <w:rFonts w:cs="Arial"/>
              </w:rPr>
              <w:t>f_NR_ServingCellConfig_Init(),fl_NR_BuildRRCReconfigExistingDRBs(),f_TC_7_1_1_3_2b_ENDC_NR(),fl_TC_8_2_2_1_1_ENDC_NR_TestBody(), and f_TC_7_1_1_3_2b_NR5GC()</w:t>
            </w:r>
          </w:p>
        </w:tc>
      </w:tr>
      <w:tr w:rsidR="001336C1" w14:paraId="4FE9B3F4" w14:textId="77777777" w:rsidTr="00FB5630">
        <w:tc>
          <w:tcPr>
            <w:tcW w:w="1985" w:type="dxa"/>
          </w:tcPr>
          <w:p w14:paraId="5EE26515" w14:textId="77777777" w:rsidR="001336C1" w:rsidRPr="00E751F5" w:rsidRDefault="001336C1" w:rsidP="00FB5630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2E4CB5DD" w14:textId="77777777" w:rsidR="001336C1" w:rsidRPr="00E751F5" w:rsidRDefault="00D947AE" w:rsidP="00FB5630">
            <w:pPr>
              <w:spacing w:after="0"/>
              <w:rPr>
                <w:rFonts w:ascii="Arial" w:hAnsi="Arial" w:cs="Arial"/>
                <w:noProof/>
              </w:rPr>
            </w:pPr>
            <w:r>
              <w:rPr>
                <w:rStyle w:val="stub"/>
              </w:rPr>
              <w:t xml:space="preserve">e.g. </w:t>
            </w:r>
            <w:r w:rsidR="001336C1">
              <w:rPr>
                <w:rStyle w:val="stub"/>
              </w:rPr>
              <w:t>NR_CommonFunctions.ttcn</w:t>
            </w:r>
          </w:p>
        </w:tc>
      </w:tr>
      <w:tr w:rsidR="001336C1" w14:paraId="302D3B3C" w14:textId="77777777" w:rsidTr="00FB5630">
        <w:tc>
          <w:tcPr>
            <w:tcW w:w="1985" w:type="dxa"/>
          </w:tcPr>
          <w:p w14:paraId="53A97B38" w14:textId="77777777" w:rsidR="001336C1" w:rsidRPr="00E751F5" w:rsidRDefault="001336C1" w:rsidP="00FB5630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E751F5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27E8FC8B" w14:textId="77777777" w:rsidR="001336C1" w:rsidRPr="00E751F5" w:rsidRDefault="001336C1" w:rsidP="00FB5630">
            <w:pPr>
              <w:rPr>
                <w:rFonts w:ascii="Arial" w:hAnsi="Arial"/>
                <w:highlight w:val="cyan"/>
              </w:rPr>
            </w:pPr>
          </w:p>
        </w:tc>
      </w:tr>
    </w:tbl>
    <w:p w14:paraId="5246455C" w14:textId="77777777" w:rsidR="001336C1" w:rsidRPr="00EB5E53" w:rsidRDefault="001336C1" w:rsidP="001336C1">
      <w:pPr>
        <w:spacing w:after="0"/>
        <w:rPr>
          <w:rFonts w:ascii="Arial" w:eastAsia="SimSun" w:hAnsi="Arial"/>
          <w:b/>
          <w:lang w:eastAsia="en-GB"/>
        </w:rPr>
      </w:pPr>
    </w:p>
    <w:p w14:paraId="6CDFCF15" w14:textId="77777777" w:rsidR="001336C1" w:rsidRPr="00E751F5" w:rsidRDefault="001336C1" w:rsidP="001336C1">
      <w:pPr>
        <w:spacing w:after="0"/>
        <w:rPr>
          <w:rFonts w:ascii="Arial" w:eastAsia="SimSun" w:hAnsi="Arial"/>
          <w:b/>
          <w:lang w:eastAsia="en-GB"/>
        </w:rPr>
      </w:pPr>
      <w:r>
        <w:rPr>
          <w:rFonts w:ascii="Arial" w:eastAsia="SimSun" w:hAnsi="Arial"/>
          <w:b/>
          <w:lang w:eastAsia="en-GB"/>
        </w:rPr>
        <w:t>Before Change</w:t>
      </w:r>
    </w:p>
    <w:p w14:paraId="611851B6" w14:textId="77777777" w:rsidR="001336C1" w:rsidRPr="000F05D4" w:rsidRDefault="001336C1" w:rsidP="001336C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0F05D4">
        <w:rPr>
          <w:rFonts w:ascii="Arial" w:hAnsi="Arial"/>
        </w:rPr>
        <w:t>function f_NR_ENDC_ReConfigAM_UM(NR_CellId_Type p_CellId,</w:t>
      </w:r>
    </w:p>
    <w:p w14:paraId="7D03A155" w14:textId="77777777" w:rsidR="001336C1" w:rsidRPr="000F05D4" w:rsidRDefault="001336C1" w:rsidP="001336C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0F05D4">
        <w:rPr>
          <w:rFonts w:ascii="Arial" w:hAnsi="Arial"/>
        </w:rPr>
        <w:t xml:space="preserve">                                   integer p_NoOfNR_AMBearersN,</w:t>
      </w:r>
    </w:p>
    <w:p w14:paraId="0F514181" w14:textId="77777777" w:rsidR="001336C1" w:rsidRPr="000F05D4" w:rsidRDefault="001336C1" w:rsidP="001336C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0F05D4">
        <w:rPr>
          <w:rFonts w:ascii="Arial" w:hAnsi="Arial"/>
        </w:rPr>
        <w:t xml:space="preserve">                                   integer p_NoOfNR_UMBearersM,</w:t>
      </w:r>
    </w:p>
    <w:p w14:paraId="3B4A9CA6" w14:textId="77777777" w:rsidR="001336C1" w:rsidRPr="000F05D4" w:rsidRDefault="001336C1" w:rsidP="001336C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0F05D4">
        <w:rPr>
          <w:rFonts w:ascii="Arial" w:hAnsi="Arial"/>
        </w:rPr>
        <w:t xml:space="preserve">                                   template (omit) NR_RadioBearerList_Type p_SS_Drb_ConfigList := omit,</w:t>
      </w:r>
    </w:p>
    <w:p w14:paraId="38685B48" w14:textId="77777777" w:rsidR="001336C1" w:rsidRPr="000F05D4" w:rsidRDefault="001336C1" w:rsidP="001336C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0F05D4">
        <w:rPr>
          <w:rFonts w:ascii="Arial" w:hAnsi="Arial"/>
        </w:rPr>
        <w:t xml:space="preserve">                                   template (omit) NR_RLC_BearerToAddModList_Type p_RLC_BearerConfigList := omit,</w:t>
      </w:r>
    </w:p>
    <w:p w14:paraId="16829DDE" w14:textId="77777777" w:rsidR="001336C1" w:rsidRPr="000F05D4" w:rsidRDefault="001336C1" w:rsidP="001336C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0F05D4">
        <w:rPr>
          <w:rFonts w:ascii="Arial" w:hAnsi="Arial"/>
        </w:rPr>
        <w:t xml:space="preserve">                                   template (omit) SRB_ToAddModList p_SRB_ToAddModList := omit,</w:t>
      </w:r>
    </w:p>
    <w:p w14:paraId="2BEF16C8" w14:textId="77777777" w:rsidR="001336C1" w:rsidRPr="000F05D4" w:rsidRDefault="001336C1" w:rsidP="001336C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0F05D4">
        <w:rPr>
          <w:rFonts w:ascii="Arial" w:hAnsi="Arial"/>
        </w:rPr>
        <w:t xml:space="preserve">                                   template (omit) DRB_ToAddModList p_DRB_ToAddModList := omit,</w:t>
      </w:r>
    </w:p>
    <w:p w14:paraId="0E49B4ED" w14:textId="77777777" w:rsidR="001336C1" w:rsidRPr="000F05D4" w:rsidRDefault="001336C1" w:rsidP="001336C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0F05D4">
        <w:rPr>
          <w:rFonts w:ascii="Arial" w:hAnsi="Arial"/>
        </w:rPr>
        <w:t xml:space="preserve">                                   template (omit) SecurityConfig p_SecurityConfig := omit,</w:t>
      </w:r>
    </w:p>
    <w:p w14:paraId="3CAE9967" w14:textId="77777777" w:rsidR="001336C1" w:rsidRPr="000F05D4" w:rsidRDefault="001336C1" w:rsidP="001336C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0F05D4">
        <w:rPr>
          <w:rFonts w:ascii="Arial" w:hAnsi="Arial"/>
        </w:rPr>
        <w:t xml:space="preserve">                                   template (omit) MAC_CellGroupConfig p_MAC_CellGroupConfig := omit,</w:t>
      </w:r>
    </w:p>
    <w:p w14:paraId="113FCBD4" w14:textId="77777777" w:rsidR="001336C1" w:rsidRPr="000F05D4" w:rsidRDefault="001336C1" w:rsidP="001336C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0F05D4">
        <w:rPr>
          <w:rFonts w:ascii="Arial" w:hAnsi="Arial"/>
        </w:rPr>
        <w:t xml:space="preserve">                                   NR_RRC_STATE_Type p_RRC_State := RRC_IDLE,</w:t>
      </w:r>
    </w:p>
    <w:p w14:paraId="577B3B76" w14:textId="77777777" w:rsidR="001336C1" w:rsidRPr="000F05D4" w:rsidRDefault="001336C1" w:rsidP="001336C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0F05D4">
        <w:rPr>
          <w:rFonts w:ascii="Arial" w:hAnsi="Arial"/>
        </w:rPr>
        <w:t xml:space="preserve">                                   template (omit) PDSCH_ServingCellConfig.nrofHARQ_ProcessesForPDSCH  p_NrofHARQ_ProcessesForPDSCH := omit</w:t>
      </w:r>
    </w:p>
    <w:p w14:paraId="2DA50798" w14:textId="77777777" w:rsidR="001336C1" w:rsidRPr="000F05D4" w:rsidRDefault="001336C1" w:rsidP="001336C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lang w:val="pt-BR"/>
        </w:rPr>
      </w:pPr>
      <w:r w:rsidRPr="000F05D4">
        <w:rPr>
          <w:rFonts w:ascii="Arial" w:hAnsi="Arial"/>
        </w:rPr>
        <w:t xml:space="preserve">                                   </w:t>
      </w:r>
      <w:r w:rsidRPr="000F05D4">
        <w:rPr>
          <w:rFonts w:ascii="Arial" w:hAnsi="Arial"/>
          <w:lang w:val="pt-BR"/>
        </w:rPr>
        <w:t>) runs on NR_BASE_PTC // @sic R5s201010 sic@</w:t>
      </w:r>
    </w:p>
    <w:p w14:paraId="2F211103" w14:textId="77777777" w:rsidR="001336C1" w:rsidRPr="000F05D4" w:rsidRDefault="001336C1" w:rsidP="001336C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lang w:val="pt-BR"/>
        </w:rPr>
      </w:pPr>
      <w:r w:rsidRPr="000F05D4">
        <w:rPr>
          <w:rFonts w:ascii="Arial" w:hAnsi="Arial"/>
          <w:lang w:val="pt-BR"/>
        </w:rPr>
        <w:t xml:space="preserve">  {</w:t>
      </w:r>
    </w:p>
    <w:p w14:paraId="22965BCF" w14:textId="77777777" w:rsidR="001336C1" w:rsidRPr="000F05D4" w:rsidRDefault="00593F11" w:rsidP="001336C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>
        <w:rPr>
          <w:rFonts w:ascii="Arial" w:hAnsi="Arial"/>
          <w:lang w:val="pt-BR"/>
        </w:rPr>
        <w:t>.....................</w:t>
      </w:r>
    </w:p>
    <w:p w14:paraId="7D4CE51E" w14:textId="77777777" w:rsidR="001336C1" w:rsidRPr="000F05D4" w:rsidRDefault="001336C1" w:rsidP="001336C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</w:p>
    <w:p w14:paraId="09FEB6B3" w14:textId="77777777" w:rsidR="001336C1" w:rsidRPr="000F05D4" w:rsidRDefault="001336C1" w:rsidP="001336C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0F05D4">
        <w:rPr>
          <w:rFonts w:ascii="Arial" w:hAnsi="Arial"/>
        </w:rPr>
        <w:t xml:space="preserve">    f_NR_SS_CommonRadioBearerConfig(p_CellId, v_SS_Drb_ConfigList);</w:t>
      </w:r>
    </w:p>
    <w:p w14:paraId="0BB39BD1" w14:textId="77777777" w:rsidR="001336C1" w:rsidRPr="000F05D4" w:rsidRDefault="001336C1" w:rsidP="001336C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0F05D4">
        <w:rPr>
          <w:rFonts w:ascii="Arial" w:hAnsi="Arial"/>
        </w:rPr>
        <w:t xml:space="preserve">    v_RadioBearerConfig := cs_38508_RadioBearerConfigDef(p_SRB_ToAddModList, v_DRB_ToAddModList, -, v_SecurityConfig);</w:t>
      </w:r>
    </w:p>
    <w:p w14:paraId="046D498A" w14:textId="77777777" w:rsidR="001336C1" w:rsidRPr="000F05D4" w:rsidRDefault="001336C1" w:rsidP="001336C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0F05D4">
        <w:rPr>
          <w:rFonts w:ascii="Arial" w:hAnsi="Arial"/>
        </w:rPr>
        <w:t xml:space="preserve">    v_SCGConfig := f_NR_GetSCGConfigDef(p_CellId);</w:t>
      </w:r>
    </w:p>
    <w:p w14:paraId="6FAAF7D7" w14:textId="77777777" w:rsidR="001336C1" w:rsidRPr="000F05D4" w:rsidRDefault="001336C1" w:rsidP="001336C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0F05D4">
        <w:rPr>
          <w:rFonts w:ascii="Arial" w:hAnsi="Arial"/>
        </w:rPr>
        <w:t xml:space="preserve">    if (isvalue(p_MAC_CellGroupConfig)) {</w:t>
      </w:r>
    </w:p>
    <w:p w14:paraId="0CF2E29A" w14:textId="77777777" w:rsidR="001336C1" w:rsidRPr="000F05D4" w:rsidRDefault="001336C1" w:rsidP="001336C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0F05D4">
        <w:rPr>
          <w:rFonts w:ascii="Arial" w:hAnsi="Arial"/>
        </w:rPr>
        <w:t xml:space="preserve">      v_SCGConfig.mac_CellGroupConfig := p_MAC_CellGroupConfig;</w:t>
      </w:r>
    </w:p>
    <w:p w14:paraId="5CEBEC36" w14:textId="77777777" w:rsidR="001336C1" w:rsidRPr="000F05D4" w:rsidRDefault="001336C1" w:rsidP="001336C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0F05D4">
        <w:rPr>
          <w:rFonts w:ascii="Arial" w:hAnsi="Arial"/>
        </w:rPr>
        <w:t xml:space="preserve">      f_NR_SS_ServingCellConfig(p_CellId, cs_TimingInfo_Now, cs_NR_ServingCellConfig_SpCell(</w:t>
      </w:r>
      <w:r w:rsidRPr="000F05D4">
        <w:rPr>
          <w:rFonts w:ascii="Arial" w:hAnsi="Arial"/>
          <w:highlight w:val="yellow"/>
        </w:rPr>
        <w:t>cs_NR_SS_SpCellConfig</w:t>
      </w:r>
      <w:r w:rsidRPr="000F05D4">
        <w:rPr>
          <w:rFonts w:ascii="Arial" w:hAnsi="Arial"/>
        </w:rPr>
        <w:t>(omit, omit, p_MAC_CellGroupConfig, omit)));</w:t>
      </w:r>
    </w:p>
    <w:p w14:paraId="61D1AB48" w14:textId="77777777" w:rsidR="001336C1" w:rsidRPr="000F05D4" w:rsidRDefault="001336C1" w:rsidP="001336C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0F05D4">
        <w:rPr>
          <w:rFonts w:ascii="Arial" w:hAnsi="Arial"/>
        </w:rPr>
        <w:t xml:space="preserve">    }</w:t>
      </w:r>
    </w:p>
    <w:p w14:paraId="43A4D6ED" w14:textId="77777777" w:rsidR="001336C1" w:rsidRPr="000F05D4" w:rsidRDefault="001336C1" w:rsidP="001336C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0F05D4">
        <w:rPr>
          <w:rFonts w:ascii="Arial" w:hAnsi="Arial"/>
        </w:rPr>
        <w:t xml:space="preserve">    if (isvalue(p_NrofHARQ_ProcessesForPDSCH)) {</w:t>
      </w:r>
    </w:p>
    <w:p w14:paraId="25D61FE9" w14:textId="77777777" w:rsidR="001336C1" w:rsidRPr="000F05D4" w:rsidRDefault="001336C1" w:rsidP="001336C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0F05D4">
        <w:rPr>
          <w:rFonts w:ascii="Arial" w:hAnsi="Arial"/>
        </w:rPr>
        <w:t xml:space="preserve">      v_SCGConfig.spCellConfig.spCellConfigDedicated.pdsch_ServingCellConfig := cs_NR_Pdsch_ServingCellConfigSetup(cs_NR_PDSCH_ServingCellConfigDef(-, -, p_NrofHARQ_ProcessesForPDSCH));</w:t>
      </w:r>
    </w:p>
    <w:p w14:paraId="2292F102" w14:textId="77777777" w:rsidR="001336C1" w:rsidRPr="000F05D4" w:rsidRDefault="001336C1" w:rsidP="001336C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0F05D4">
        <w:rPr>
          <w:rFonts w:ascii="Arial" w:hAnsi="Arial"/>
        </w:rPr>
        <w:t xml:space="preserve">      f_NR_SS_CommonCellConfig(p_CellId, cads_NR_PDSCH_Config_REQ(p_CellId, cs_TimingInfo_Now, cs_NR_PDSCH_CellLevelConfigDef(v_SCGConfig.spCellConfig.spCellConfigDedicated.pdsch_ServingCellConfig.setup)));</w:t>
      </w:r>
    </w:p>
    <w:p w14:paraId="7A349883" w14:textId="77777777" w:rsidR="001336C1" w:rsidRPr="000F05D4" w:rsidRDefault="001336C1" w:rsidP="001336C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0F05D4">
        <w:rPr>
          <w:rFonts w:ascii="Arial" w:hAnsi="Arial"/>
        </w:rPr>
        <w:t xml:space="preserve">    }</w:t>
      </w:r>
    </w:p>
    <w:p w14:paraId="4ECBE209" w14:textId="77777777" w:rsidR="001336C1" w:rsidRPr="000F05D4" w:rsidRDefault="001336C1" w:rsidP="001336C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0F05D4">
        <w:rPr>
          <w:rFonts w:ascii="Arial" w:hAnsi="Arial"/>
        </w:rPr>
        <w:t xml:space="preserve">    v_SCGConfig.rlc_BearerToAddModList := v_RLC_BearerConfigList;</w:t>
      </w:r>
    </w:p>
    <w:p w14:paraId="7EAB4443" w14:textId="77777777" w:rsidR="001336C1" w:rsidRPr="000F05D4" w:rsidRDefault="001336C1" w:rsidP="001336C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0F05D4">
        <w:rPr>
          <w:rFonts w:ascii="Arial" w:hAnsi="Arial"/>
        </w:rPr>
        <w:lastRenderedPageBreak/>
        <w:t xml:space="preserve">    f_NR_SendRRCReconfigurationContentsToEUTRA(v_RadioBearerConfig, v_SCGConfig, -, -, false, reconfigurationWithSync_CheckRACH);  //@sic R5s190541, R5s200647 sic@</w:t>
      </w:r>
    </w:p>
    <w:p w14:paraId="0B66CC1C" w14:textId="77777777" w:rsidR="001336C1" w:rsidRPr="000F05D4" w:rsidRDefault="001336C1" w:rsidP="001336C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</w:p>
    <w:p w14:paraId="01B0F4C4" w14:textId="77777777" w:rsidR="001336C1" w:rsidRPr="000F05D4" w:rsidRDefault="001336C1" w:rsidP="001336C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0F05D4">
        <w:rPr>
          <w:rFonts w:ascii="Arial" w:hAnsi="Arial"/>
        </w:rPr>
        <w:t xml:space="preserve">    // Get Security info from EUTRA, calculate latest keys and configure SS</w:t>
      </w:r>
    </w:p>
    <w:p w14:paraId="7CAAA538" w14:textId="77777777" w:rsidR="001336C1" w:rsidRPr="000F05D4" w:rsidRDefault="001336C1" w:rsidP="001336C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0F05D4">
        <w:rPr>
          <w:rFonts w:ascii="Arial" w:hAnsi="Arial"/>
        </w:rPr>
        <w:t xml:space="preserve">    // as only need to do this for the first reconfiguration @sic R5s200647, R5s201010 sic@</w:t>
      </w:r>
    </w:p>
    <w:p w14:paraId="39914105" w14:textId="77777777" w:rsidR="001336C1" w:rsidRPr="000F05D4" w:rsidRDefault="001336C1" w:rsidP="001336C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0F05D4">
        <w:rPr>
          <w:rFonts w:ascii="Arial" w:hAnsi="Arial"/>
        </w:rPr>
        <w:t xml:space="preserve">    if (p_RRC_State != RRC_CONNECTED)</w:t>
      </w:r>
    </w:p>
    <w:p w14:paraId="147827F9" w14:textId="77777777" w:rsidR="001336C1" w:rsidRPr="000F05D4" w:rsidRDefault="001336C1" w:rsidP="001336C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0F05D4">
        <w:rPr>
          <w:rFonts w:ascii="Arial" w:hAnsi="Arial"/>
        </w:rPr>
        <w:t xml:space="preserve">    {</w:t>
      </w:r>
    </w:p>
    <w:p w14:paraId="60A2360D" w14:textId="77777777" w:rsidR="001336C1" w:rsidRPr="000F05D4" w:rsidRDefault="001336C1" w:rsidP="001336C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0F05D4">
        <w:rPr>
          <w:rFonts w:ascii="Arial" w:hAnsi="Arial"/>
        </w:rPr>
        <w:t xml:space="preserve">      f_ENDC_GetKeysActivateSecurity(p_CellId, EUTRA);</w:t>
      </w:r>
    </w:p>
    <w:p w14:paraId="4A006C36" w14:textId="77777777" w:rsidR="001336C1" w:rsidRPr="000F05D4" w:rsidRDefault="001336C1" w:rsidP="001336C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0F05D4">
        <w:rPr>
          <w:rFonts w:ascii="Arial" w:hAnsi="Arial"/>
        </w:rPr>
        <w:t xml:space="preserve">    }</w:t>
      </w:r>
    </w:p>
    <w:p w14:paraId="0D442525" w14:textId="77777777" w:rsidR="001336C1" w:rsidRPr="000F05D4" w:rsidRDefault="001336C1" w:rsidP="001336C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</w:p>
    <w:p w14:paraId="0A51A189" w14:textId="77777777" w:rsidR="001336C1" w:rsidRPr="000F05D4" w:rsidRDefault="001336C1" w:rsidP="001336C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0F05D4">
        <w:rPr>
          <w:rFonts w:ascii="Arial" w:hAnsi="Arial"/>
        </w:rPr>
        <w:t xml:space="preserve">    //RRCReconfigurationComplete not yet received from E-UTRA - Wait for it @sic R5s200647 sic@</w:t>
      </w:r>
    </w:p>
    <w:p w14:paraId="78AEB4DF" w14:textId="77777777" w:rsidR="001336C1" w:rsidRPr="000F05D4" w:rsidRDefault="001336C1" w:rsidP="001336C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0F05D4">
        <w:rPr>
          <w:rFonts w:ascii="Arial" w:hAnsi="Arial"/>
        </w:rPr>
        <w:t xml:space="preserve">    EUTRA.receive(cmr_EUTRA_NR_OctetData ("Complete")) -&gt; value v_Coordination_MSG_Value;</w:t>
      </w:r>
    </w:p>
    <w:p w14:paraId="615DC060" w14:textId="77777777" w:rsidR="001336C1" w:rsidRPr="000F05D4" w:rsidRDefault="001336C1" w:rsidP="001336C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0F05D4">
        <w:rPr>
          <w:rFonts w:ascii="Arial" w:hAnsi="Arial"/>
        </w:rPr>
        <w:t xml:space="preserve">    f_NR_CheckReceived_RRCReconfigurationComplete(valueof(v_Coordination_MSG_Value));</w:t>
      </w:r>
    </w:p>
    <w:p w14:paraId="64AA1C55" w14:textId="77777777" w:rsidR="001336C1" w:rsidRPr="00B10D76" w:rsidRDefault="001336C1" w:rsidP="001336C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0F05D4">
        <w:rPr>
          <w:rFonts w:ascii="Arial" w:hAnsi="Arial"/>
        </w:rPr>
        <w:t xml:space="preserve">  }</w:t>
      </w:r>
    </w:p>
    <w:p w14:paraId="6D0DD393" w14:textId="77777777" w:rsidR="001336C1" w:rsidRPr="00B10D76" w:rsidRDefault="001336C1" w:rsidP="001336C1">
      <w:pPr>
        <w:spacing w:after="0"/>
        <w:rPr>
          <w:rFonts w:ascii="Arial" w:eastAsia="SimSun" w:hAnsi="Arial"/>
          <w:b/>
          <w:lang w:eastAsia="en-GB"/>
        </w:rPr>
      </w:pPr>
    </w:p>
    <w:p w14:paraId="467AA16B" w14:textId="77777777" w:rsidR="001336C1" w:rsidRPr="00B10D76" w:rsidRDefault="001336C1" w:rsidP="001336C1">
      <w:pPr>
        <w:spacing w:after="0"/>
        <w:rPr>
          <w:rFonts w:ascii="Arial" w:eastAsia="SimSun" w:hAnsi="Arial"/>
          <w:b/>
          <w:lang w:eastAsia="en-GB"/>
        </w:rPr>
      </w:pPr>
      <w:r w:rsidRPr="00B10D76">
        <w:rPr>
          <w:rFonts w:ascii="Arial" w:eastAsia="SimSun" w:hAnsi="Arial"/>
          <w:b/>
          <w:lang w:eastAsia="en-GB"/>
        </w:rPr>
        <w:t>After Change</w:t>
      </w:r>
    </w:p>
    <w:p w14:paraId="698F58D1" w14:textId="77777777" w:rsidR="001336C1" w:rsidRPr="00B10D76" w:rsidRDefault="001336C1" w:rsidP="001336C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B10D76">
        <w:rPr>
          <w:rFonts w:ascii="Arial" w:hAnsi="Arial"/>
        </w:rPr>
        <w:t>function f_NR_ENDC_ReConfigAM_UM(NR_CellId_Type p_CellId,</w:t>
      </w:r>
    </w:p>
    <w:p w14:paraId="3B4F26B0" w14:textId="77777777" w:rsidR="001336C1" w:rsidRPr="00B10D76" w:rsidRDefault="001336C1" w:rsidP="001336C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B10D76">
        <w:rPr>
          <w:rFonts w:ascii="Arial" w:hAnsi="Arial"/>
        </w:rPr>
        <w:t xml:space="preserve">                                   integer p_NoOfNR_AMBearersN,</w:t>
      </w:r>
    </w:p>
    <w:p w14:paraId="668C02D4" w14:textId="77777777" w:rsidR="001336C1" w:rsidRPr="00B10D76" w:rsidRDefault="001336C1" w:rsidP="001336C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B10D76">
        <w:rPr>
          <w:rFonts w:ascii="Arial" w:hAnsi="Arial"/>
        </w:rPr>
        <w:t xml:space="preserve">                                   integer p_NoOfNR_UMBearersM,</w:t>
      </w:r>
    </w:p>
    <w:p w14:paraId="24557781" w14:textId="77777777" w:rsidR="001336C1" w:rsidRPr="00B10D76" w:rsidRDefault="001336C1" w:rsidP="001336C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B10D76">
        <w:rPr>
          <w:rFonts w:ascii="Arial" w:hAnsi="Arial"/>
        </w:rPr>
        <w:t xml:space="preserve">                                   template (omit) NR_RadioBearerList_Type p_SS_Drb_ConfigList := omit,</w:t>
      </w:r>
    </w:p>
    <w:p w14:paraId="7DD64655" w14:textId="77777777" w:rsidR="001336C1" w:rsidRPr="00B10D76" w:rsidRDefault="001336C1" w:rsidP="001336C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B10D76">
        <w:rPr>
          <w:rFonts w:ascii="Arial" w:hAnsi="Arial"/>
        </w:rPr>
        <w:t xml:space="preserve">                                   template (omit) NR_RLC_BearerToAddModList_Type p_RLC_BearerConfigList := omit,</w:t>
      </w:r>
    </w:p>
    <w:p w14:paraId="20552D1B" w14:textId="77777777" w:rsidR="001336C1" w:rsidRPr="00B10D76" w:rsidRDefault="001336C1" w:rsidP="001336C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B10D76">
        <w:rPr>
          <w:rFonts w:ascii="Arial" w:hAnsi="Arial"/>
        </w:rPr>
        <w:t xml:space="preserve">                                   template (omit) SRB_ToAddModList p_SRB_ToAddModList := omit,</w:t>
      </w:r>
    </w:p>
    <w:p w14:paraId="7EB032F5" w14:textId="77777777" w:rsidR="001336C1" w:rsidRPr="00B10D76" w:rsidRDefault="001336C1" w:rsidP="001336C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B10D76">
        <w:rPr>
          <w:rFonts w:ascii="Arial" w:hAnsi="Arial"/>
        </w:rPr>
        <w:t xml:space="preserve">                                   template (omit) DRB_ToAddModList p_DRB_ToAddModList := omit,</w:t>
      </w:r>
    </w:p>
    <w:p w14:paraId="489FCC27" w14:textId="77777777" w:rsidR="001336C1" w:rsidRPr="00B10D76" w:rsidRDefault="001336C1" w:rsidP="001336C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B10D76">
        <w:rPr>
          <w:rFonts w:ascii="Arial" w:hAnsi="Arial"/>
        </w:rPr>
        <w:t xml:space="preserve">                                   template (omit) SecurityConfig p_SecurityConfig := omit,</w:t>
      </w:r>
    </w:p>
    <w:p w14:paraId="3567C46B" w14:textId="77777777" w:rsidR="001336C1" w:rsidRPr="00B10D76" w:rsidRDefault="001336C1" w:rsidP="001336C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B10D76">
        <w:rPr>
          <w:rFonts w:ascii="Arial" w:hAnsi="Arial"/>
        </w:rPr>
        <w:t xml:space="preserve">                                   template (omit) MAC_CellGroupConfig p_MAC_CellGroupConfig := omit,</w:t>
      </w:r>
    </w:p>
    <w:p w14:paraId="68E704F3" w14:textId="77777777" w:rsidR="001336C1" w:rsidRPr="00B10D76" w:rsidRDefault="001336C1" w:rsidP="001336C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B10D76">
        <w:rPr>
          <w:rFonts w:ascii="Arial" w:hAnsi="Arial"/>
        </w:rPr>
        <w:t xml:space="preserve">                                   NR_RRC_STATE_Type p_RRC_State := RRC_IDLE,</w:t>
      </w:r>
    </w:p>
    <w:p w14:paraId="01B5D472" w14:textId="77777777" w:rsidR="001336C1" w:rsidRPr="00B10D76" w:rsidRDefault="001336C1" w:rsidP="001336C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B10D76">
        <w:rPr>
          <w:rFonts w:ascii="Arial" w:hAnsi="Arial"/>
        </w:rPr>
        <w:t xml:space="preserve">                                   template (omit) PDSCH_ServingCellConfig.nrofHARQ_ProcessesForPDSCH  p_NrofHARQ_ProcessesForPDSCH := omit</w:t>
      </w:r>
    </w:p>
    <w:p w14:paraId="37A3B7B0" w14:textId="77777777" w:rsidR="001336C1" w:rsidRPr="000F05D4" w:rsidRDefault="001336C1" w:rsidP="001336C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lang w:val="pt-BR"/>
        </w:rPr>
      </w:pPr>
      <w:r w:rsidRPr="00B10D76">
        <w:rPr>
          <w:rFonts w:ascii="Arial" w:hAnsi="Arial"/>
        </w:rPr>
        <w:t xml:space="preserve">                                   </w:t>
      </w:r>
      <w:r w:rsidRPr="000F05D4">
        <w:rPr>
          <w:rFonts w:ascii="Arial" w:hAnsi="Arial"/>
          <w:lang w:val="pt-BR"/>
        </w:rPr>
        <w:t>) runs on NR_BASE_PTC // @sic R5s201010 sic@</w:t>
      </w:r>
    </w:p>
    <w:p w14:paraId="1ECA9D1B" w14:textId="77777777" w:rsidR="001336C1" w:rsidRPr="000F05D4" w:rsidRDefault="001336C1" w:rsidP="001336C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lang w:val="pt-BR"/>
        </w:rPr>
      </w:pPr>
      <w:r w:rsidRPr="000F05D4">
        <w:rPr>
          <w:rFonts w:ascii="Arial" w:hAnsi="Arial"/>
          <w:lang w:val="pt-BR"/>
        </w:rPr>
        <w:t xml:space="preserve">  {</w:t>
      </w:r>
    </w:p>
    <w:p w14:paraId="5DF9C7D5" w14:textId="77777777" w:rsidR="001336C1" w:rsidRDefault="00593F11" w:rsidP="001336C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lang w:val="pt-BR"/>
        </w:rPr>
      </w:pPr>
      <w:r>
        <w:rPr>
          <w:rFonts w:ascii="Arial" w:hAnsi="Arial"/>
          <w:lang w:val="pt-BR"/>
        </w:rPr>
        <w:t>.............</w:t>
      </w:r>
    </w:p>
    <w:p w14:paraId="52742AF7" w14:textId="77777777" w:rsidR="00593F11" w:rsidRPr="000F05D4" w:rsidRDefault="00593F11" w:rsidP="001336C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lang w:val="en-US"/>
        </w:rPr>
      </w:pPr>
    </w:p>
    <w:p w14:paraId="4DA137D9" w14:textId="77777777" w:rsidR="001336C1" w:rsidRPr="000F05D4" w:rsidRDefault="001336C1" w:rsidP="001336C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lang w:val="en-US"/>
        </w:rPr>
      </w:pPr>
      <w:r w:rsidRPr="000F05D4">
        <w:rPr>
          <w:rFonts w:ascii="Arial" w:hAnsi="Arial"/>
          <w:lang w:val="en-US"/>
        </w:rPr>
        <w:t xml:space="preserve">    f_NR_SS_CommonRadioBearerConfig(p_CellId, v_SS_Drb_ConfigList);</w:t>
      </w:r>
    </w:p>
    <w:p w14:paraId="3CE84BCF" w14:textId="77777777" w:rsidR="001336C1" w:rsidRPr="000F05D4" w:rsidRDefault="001336C1" w:rsidP="001336C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lang w:val="en-US"/>
        </w:rPr>
      </w:pPr>
      <w:r w:rsidRPr="000F05D4">
        <w:rPr>
          <w:rFonts w:ascii="Arial" w:hAnsi="Arial"/>
          <w:lang w:val="en-US"/>
        </w:rPr>
        <w:t xml:space="preserve">    v_RadioBearerConfig := cs_38508_RadioBearerConfigDef(p_SRB_ToAddModList, v_DRB_ToAddModList, -, v_SecurityConfig);</w:t>
      </w:r>
    </w:p>
    <w:p w14:paraId="36B12515" w14:textId="77777777" w:rsidR="001336C1" w:rsidRPr="000F05D4" w:rsidRDefault="001336C1" w:rsidP="001336C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lang w:val="en-US"/>
        </w:rPr>
      </w:pPr>
      <w:r w:rsidRPr="000F05D4">
        <w:rPr>
          <w:rFonts w:ascii="Arial" w:hAnsi="Arial"/>
          <w:lang w:val="en-US"/>
        </w:rPr>
        <w:t xml:space="preserve">    v_SCGConfig := f_NR_GetSCGConfigDef(p_CellId);</w:t>
      </w:r>
    </w:p>
    <w:p w14:paraId="44E86B26" w14:textId="77777777" w:rsidR="001336C1" w:rsidRPr="000F05D4" w:rsidRDefault="001336C1" w:rsidP="001336C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lang w:val="en-US"/>
        </w:rPr>
      </w:pPr>
      <w:r w:rsidRPr="000F05D4">
        <w:rPr>
          <w:rFonts w:ascii="Arial" w:hAnsi="Arial"/>
          <w:lang w:val="en-US"/>
        </w:rPr>
        <w:t xml:space="preserve">    if (isvalue(p_MAC_CellGroupConfig)) {</w:t>
      </w:r>
    </w:p>
    <w:p w14:paraId="23636673" w14:textId="77777777" w:rsidR="001336C1" w:rsidRPr="000F05D4" w:rsidRDefault="001336C1" w:rsidP="001336C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lang w:val="en-US"/>
        </w:rPr>
      </w:pPr>
      <w:r w:rsidRPr="000F05D4">
        <w:rPr>
          <w:rFonts w:ascii="Arial" w:hAnsi="Arial"/>
          <w:lang w:val="en-US"/>
        </w:rPr>
        <w:t xml:space="preserve">      v_SCGConfig.mac_CellGroupConfig := p_MAC_CellGroupConfig;</w:t>
      </w:r>
    </w:p>
    <w:p w14:paraId="375E14DB" w14:textId="77777777" w:rsidR="001336C1" w:rsidRPr="000F05D4" w:rsidRDefault="001336C1" w:rsidP="001336C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lang w:val="en-US"/>
        </w:rPr>
      </w:pPr>
      <w:r w:rsidRPr="000F05D4">
        <w:rPr>
          <w:rFonts w:ascii="Arial" w:hAnsi="Arial"/>
          <w:lang w:val="en-US"/>
        </w:rPr>
        <w:t xml:space="preserve">      f_NR_SS_ServingCellConfig(p_CellId, cs_TimingInfo_Now, cs_NR_ServingCellConfig_SpCell(</w:t>
      </w:r>
      <w:r w:rsidRPr="000F05D4">
        <w:rPr>
          <w:rFonts w:ascii="Arial" w:hAnsi="Arial"/>
          <w:highlight w:val="yellow"/>
          <w:lang w:val="en-US"/>
        </w:rPr>
        <w:t>f_NR_SS_SpCellConfig</w:t>
      </w:r>
      <w:r w:rsidRPr="000F05D4">
        <w:rPr>
          <w:rFonts w:ascii="Arial" w:hAnsi="Arial"/>
          <w:lang w:val="en-US"/>
        </w:rPr>
        <w:t>(omit, omit, p_MAC_CellGroupConfig, omit)));</w:t>
      </w:r>
    </w:p>
    <w:p w14:paraId="2F52EF8C" w14:textId="77777777" w:rsidR="001336C1" w:rsidRPr="000F05D4" w:rsidRDefault="001336C1" w:rsidP="001336C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lang w:val="en-US"/>
        </w:rPr>
      </w:pPr>
      <w:r w:rsidRPr="000F05D4">
        <w:rPr>
          <w:rFonts w:ascii="Arial" w:hAnsi="Arial"/>
          <w:lang w:val="en-US"/>
        </w:rPr>
        <w:t xml:space="preserve">    }</w:t>
      </w:r>
    </w:p>
    <w:p w14:paraId="1BBCAD78" w14:textId="77777777" w:rsidR="001336C1" w:rsidRPr="000F05D4" w:rsidRDefault="001336C1" w:rsidP="001336C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lang w:val="en-US"/>
        </w:rPr>
      </w:pPr>
      <w:r w:rsidRPr="000F05D4">
        <w:rPr>
          <w:rFonts w:ascii="Arial" w:hAnsi="Arial"/>
          <w:lang w:val="en-US"/>
        </w:rPr>
        <w:t xml:space="preserve">    if (isvalue(p_NrofHARQ_ProcessesForPDSCH)) {</w:t>
      </w:r>
    </w:p>
    <w:p w14:paraId="3057A5BE" w14:textId="77777777" w:rsidR="001336C1" w:rsidRPr="000F05D4" w:rsidRDefault="001336C1" w:rsidP="001336C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lang w:val="en-US"/>
        </w:rPr>
      </w:pPr>
      <w:r w:rsidRPr="000F05D4">
        <w:rPr>
          <w:rFonts w:ascii="Arial" w:hAnsi="Arial"/>
          <w:lang w:val="en-US"/>
        </w:rPr>
        <w:t xml:space="preserve">      v_SCGConfig.spCellConfig.spCellConfigDedicated.pdsch_ServingCellConfig := cs_NR_Pdsch_ServingCellConfigSetup(cs_NR_PDSCH_ServingCellConfigDef(-, -, p_NrofHARQ_ProcessesForPDSCH));</w:t>
      </w:r>
    </w:p>
    <w:p w14:paraId="2D7E3900" w14:textId="77777777" w:rsidR="001336C1" w:rsidRPr="000F05D4" w:rsidRDefault="001336C1" w:rsidP="001336C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lang w:val="en-US"/>
        </w:rPr>
      </w:pPr>
      <w:r w:rsidRPr="000F05D4">
        <w:rPr>
          <w:rFonts w:ascii="Arial" w:hAnsi="Arial"/>
          <w:lang w:val="en-US"/>
        </w:rPr>
        <w:t xml:space="preserve">      f_NR_SS_CommonCellConfig(p_CellId, cads_NR_PDSCH_Config_REQ(p_CellId, cs_TimingInfo_Now, cs_NR_PDSCH_CellLevelConfigDef(v_SCGConfig.spCellConfig.spCellConfigDedicated.pdsch_ServingCellConfig.setup)));</w:t>
      </w:r>
    </w:p>
    <w:p w14:paraId="5E5D79B5" w14:textId="77777777" w:rsidR="001336C1" w:rsidRPr="000F05D4" w:rsidRDefault="001336C1" w:rsidP="001336C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lang w:val="en-US"/>
        </w:rPr>
      </w:pPr>
      <w:r w:rsidRPr="000F05D4">
        <w:rPr>
          <w:rFonts w:ascii="Arial" w:hAnsi="Arial"/>
          <w:lang w:val="en-US"/>
        </w:rPr>
        <w:t xml:space="preserve">    }</w:t>
      </w:r>
    </w:p>
    <w:p w14:paraId="4313043F" w14:textId="77777777" w:rsidR="001336C1" w:rsidRPr="000F05D4" w:rsidRDefault="001336C1" w:rsidP="001336C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lang w:val="en-US"/>
        </w:rPr>
      </w:pPr>
      <w:r w:rsidRPr="000F05D4">
        <w:rPr>
          <w:rFonts w:ascii="Arial" w:hAnsi="Arial"/>
          <w:lang w:val="en-US"/>
        </w:rPr>
        <w:t xml:space="preserve">    v_SCGConfig.rlc_BearerToAddModList := v_RLC_BearerConfigList;</w:t>
      </w:r>
    </w:p>
    <w:p w14:paraId="4B96C984" w14:textId="77777777" w:rsidR="001336C1" w:rsidRPr="000F05D4" w:rsidRDefault="001336C1" w:rsidP="001336C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lang w:val="en-US"/>
        </w:rPr>
      </w:pPr>
      <w:r w:rsidRPr="000F05D4">
        <w:rPr>
          <w:rFonts w:ascii="Arial" w:hAnsi="Arial"/>
          <w:lang w:val="en-US"/>
        </w:rPr>
        <w:t xml:space="preserve">    f_NR_SendRRCReconfigurationContentsToEUTRA(v_RadioBearerConfig, v_SCGConfig, -, -, false, reconfigurationWithSync_CheckRACH);  //@sic R5s190541, R5s200647 sic@</w:t>
      </w:r>
    </w:p>
    <w:p w14:paraId="72BDA49E" w14:textId="77777777" w:rsidR="001336C1" w:rsidRPr="000F05D4" w:rsidRDefault="001336C1" w:rsidP="001336C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lang w:val="en-US"/>
        </w:rPr>
      </w:pPr>
    </w:p>
    <w:p w14:paraId="70612F2A" w14:textId="77777777" w:rsidR="001336C1" w:rsidRPr="000F05D4" w:rsidRDefault="001336C1" w:rsidP="001336C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lang w:val="en-US"/>
        </w:rPr>
      </w:pPr>
      <w:r w:rsidRPr="000F05D4">
        <w:rPr>
          <w:rFonts w:ascii="Arial" w:hAnsi="Arial"/>
          <w:lang w:val="en-US"/>
        </w:rPr>
        <w:t xml:space="preserve">    // Get Security info from EUTRA, calculate latest keys and configure SS</w:t>
      </w:r>
    </w:p>
    <w:p w14:paraId="5B5B6281" w14:textId="77777777" w:rsidR="001336C1" w:rsidRPr="000F05D4" w:rsidRDefault="001336C1" w:rsidP="001336C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lang w:val="en-US"/>
        </w:rPr>
      </w:pPr>
      <w:r w:rsidRPr="000F05D4">
        <w:rPr>
          <w:rFonts w:ascii="Arial" w:hAnsi="Arial"/>
          <w:lang w:val="en-US"/>
        </w:rPr>
        <w:t xml:space="preserve">    // as only need to do this for the first reconfiguration @sic R5s200647, R5s201010 sic@</w:t>
      </w:r>
    </w:p>
    <w:p w14:paraId="5BDEDFA1" w14:textId="77777777" w:rsidR="001336C1" w:rsidRPr="000F05D4" w:rsidRDefault="001336C1" w:rsidP="001336C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lang w:val="en-US"/>
        </w:rPr>
      </w:pPr>
      <w:r w:rsidRPr="000F05D4">
        <w:rPr>
          <w:rFonts w:ascii="Arial" w:hAnsi="Arial"/>
          <w:lang w:val="en-US"/>
        </w:rPr>
        <w:t xml:space="preserve">    if (p_RRC_State != RRC_CONNECTED)</w:t>
      </w:r>
    </w:p>
    <w:p w14:paraId="10360B7E" w14:textId="77777777" w:rsidR="001336C1" w:rsidRPr="000F05D4" w:rsidRDefault="001336C1" w:rsidP="001336C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lang w:val="en-US"/>
        </w:rPr>
      </w:pPr>
      <w:r w:rsidRPr="000F05D4">
        <w:rPr>
          <w:rFonts w:ascii="Arial" w:hAnsi="Arial"/>
          <w:lang w:val="en-US"/>
        </w:rPr>
        <w:t xml:space="preserve">    {</w:t>
      </w:r>
    </w:p>
    <w:p w14:paraId="046398C0" w14:textId="77777777" w:rsidR="001336C1" w:rsidRPr="000F05D4" w:rsidRDefault="001336C1" w:rsidP="001336C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lang w:val="en-US"/>
        </w:rPr>
      </w:pPr>
      <w:r w:rsidRPr="000F05D4">
        <w:rPr>
          <w:rFonts w:ascii="Arial" w:hAnsi="Arial"/>
          <w:lang w:val="en-US"/>
        </w:rPr>
        <w:t xml:space="preserve">      f_ENDC_GetKeysActivateSecurity(p_CellId, EUTRA);</w:t>
      </w:r>
    </w:p>
    <w:p w14:paraId="7BE7A529" w14:textId="77777777" w:rsidR="001336C1" w:rsidRPr="000F05D4" w:rsidRDefault="001336C1" w:rsidP="001336C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lang w:val="en-US"/>
        </w:rPr>
      </w:pPr>
      <w:r w:rsidRPr="000F05D4">
        <w:rPr>
          <w:rFonts w:ascii="Arial" w:hAnsi="Arial"/>
          <w:lang w:val="en-US"/>
        </w:rPr>
        <w:t xml:space="preserve">    }</w:t>
      </w:r>
    </w:p>
    <w:p w14:paraId="00B80491" w14:textId="77777777" w:rsidR="001336C1" w:rsidRPr="000F05D4" w:rsidRDefault="001336C1" w:rsidP="001336C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lang w:val="en-US"/>
        </w:rPr>
      </w:pPr>
    </w:p>
    <w:p w14:paraId="2E93ED18" w14:textId="77777777" w:rsidR="001336C1" w:rsidRPr="000F05D4" w:rsidRDefault="001336C1" w:rsidP="001336C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lang w:val="en-US"/>
        </w:rPr>
      </w:pPr>
      <w:r w:rsidRPr="000F05D4">
        <w:rPr>
          <w:rFonts w:ascii="Arial" w:hAnsi="Arial"/>
          <w:lang w:val="en-US"/>
        </w:rPr>
        <w:lastRenderedPageBreak/>
        <w:t xml:space="preserve">    //RRCReconfigurationComplete not yet received from E-UTRA - Wait for it @sic R5s200647 sic@</w:t>
      </w:r>
    </w:p>
    <w:p w14:paraId="7BFB70F5" w14:textId="77777777" w:rsidR="001336C1" w:rsidRPr="000F05D4" w:rsidRDefault="001336C1" w:rsidP="001336C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lang w:val="en-US"/>
        </w:rPr>
      </w:pPr>
      <w:r w:rsidRPr="000F05D4">
        <w:rPr>
          <w:rFonts w:ascii="Arial" w:hAnsi="Arial"/>
          <w:lang w:val="en-US"/>
        </w:rPr>
        <w:t xml:space="preserve">    EUTRA.receive(cmr_EUTRA_NR_OctetData ("Complete")) -&gt; value v_Coordination_MSG_Value;</w:t>
      </w:r>
    </w:p>
    <w:p w14:paraId="78295808" w14:textId="77777777" w:rsidR="001336C1" w:rsidRPr="000F05D4" w:rsidRDefault="001336C1" w:rsidP="001336C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lang w:val="en-US"/>
        </w:rPr>
      </w:pPr>
      <w:r w:rsidRPr="000F05D4">
        <w:rPr>
          <w:rFonts w:ascii="Arial" w:hAnsi="Arial"/>
          <w:lang w:val="en-US"/>
        </w:rPr>
        <w:t xml:space="preserve">    f_NR_CheckReceived_RRCReconfigurationComplete(valueof(v_Coordination_MSG_Value));</w:t>
      </w:r>
    </w:p>
    <w:p w14:paraId="6523183A" w14:textId="77777777" w:rsidR="001336C1" w:rsidRPr="00067F3C" w:rsidRDefault="001336C1" w:rsidP="001336C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0F05D4">
        <w:rPr>
          <w:rFonts w:ascii="Arial" w:hAnsi="Arial"/>
          <w:lang w:val="en-US"/>
        </w:rPr>
        <w:t xml:space="preserve">  </w:t>
      </w:r>
      <w:r w:rsidRPr="000F05D4">
        <w:rPr>
          <w:rFonts w:ascii="Arial" w:hAnsi="Arial"/>
          <w:lang w:val="fr-FR"/>
        </w:rPr>
        <w:t>}</w:t>
      </w:r>
    </w:p>
    <w:p w14:paraId="0E654383" w14:textId="77777777" w:rsidR="001336C1" w:rsidRPr="00F605F2" w:rsidRDefault="001336C1" w:rsidP="001336C1"/>
    <w:p w14:paraId="5DDBB548" w14:textId="77777777" w:rsidR="001336C1" w:rsidRPr="00F605F2" w:rsidRDefault="001336C1" w:rsidP="001336C1"/>
    <w:p w14:paraId="50C669F1" w14:textId="77777777" w:rsidR="001336C1" w:rsidRPr="001336C1" w:rsidRDefault="001336C1" w:rsidP="001336C1"/>
    <w:p w14:paraId="66DB13C5" w14:textId="77777777" w:rsidR="00D13B10" w:rsidRDefault="00D13B10" w:rsidP="00551AA2"/>
    <w:sectPr w:rsidR="00D13B10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5A652FF" w14:textId="77777777" w:rsidR="00081F9A" w:rsidRDefault="00081F9A">
      <w:r>
        <w:separator/>
      </w:r>
    </w:p>
  </w:endnote>
  <w:endnote w:type="continuationSeparator" w:id="0">
    <w:p w14:paraId="762FAE64" w14:textId="77777777" w:rsidR="00081F9A" w:rsidRDefault="00081F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Arial Unicode MS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D9268DE" w14:textId="77777777" w:rsidR="00081F9A" w:rsidRDefault="00081F9A">
      <w:r>
        <w:separator/>
      </w:r>
    </w:p>
  </w:footnote>
  <w:footnote w:type="continuationSeparator" w:id="0">
    <w:p w14:paraId="21C6E263" w14:textId="77777777" w:rsidR="00081F9A" w:rsidRDefault="00081F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A157A1F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8AB4BA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56E93E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53D2F0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23788C"/>
    <w:multiLevelType w:val="hybridMultilevel"/>
    <w:tmpl w:val="C82485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DE386E"/>
    <w:multiLevelType w:val="hybridMultilevel"/>
    <w:tmpl w:val="C06A20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770A03"/>
    <w:multiLevelType w:val="hybridMultilevel"/>
    <w:tmpl w:val="4A6459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9B73B4"/>
    <w:multiLevelType w:val="hybridMultilevel"/>
    <w:tmpl w:val="892000EA"/>
    <w:lvl w:ilvl="0" w:tplc="FDCABE7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" w15:restartNumberingAfterBreak="0">
    <w:nsid w:val="14C040A9"/>
    <w:multiLevelType w:val="hybridMultilevel"/>
    <w:tmpl w:val="5E60E106"/>
    <w:lvl w:ilvl="0" w:tplc="4BC63B82">
      <w:start w:val="1"/>
      <w:numFmt w:val="decimal"/>
      <w:lvlText w:val="%1."/>
      <w:lvlJc w:val="left"/>
      <w:pPr>
        <w:ind w:left="644" w:hanging="360"/>
      </w:pPr>
      <w:rPr>
        <w:rFonts w:eastAsia="Calibri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194D49D7"/>
    <w:multiLevelType w:val="hybridMultilevel"/>
    <w:tmpl w:val="5AA859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CBB62FF"/>
    <w:multiLevelType w:val="hybridMultilevel"/>
    <w:tmpl w:val="A950FB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C45994"/>
    <w:multiLevelType w:val="hybridMultilevel"/>
    <w:tmpl w:val="5AD4D9E6"/>
    <w:lvl w:ilvl="0" w:tplc="19D68C1A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A22D13"/>
    <w:multiLevelType w:val="hybridMultilevel"/>
    <w:tmpl w:val="EA0A06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1" w15:restartNumberingAfterBreak="0">
    <w:nsid w:val="346C4496"/>
    <w:multiLevelType w:val="hybridMultilevel"/>
    <w:tmpl w:val="0EB479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67863D8"/>
    <w:multiLevelType w:val="hybridMultilevel"/>
    <w:tmpl w:val="13806F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B3043A"/>
    <w:multiLevelType w:val="hybridMultilevel"/>
    <w:tmpl w:val="B2363F20"/>
    <w:lvl w:ilvl="0" w:tplc="05CA647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959521C"/>
    <w:multiLevelType w:val="hybridMultilevel"/>
    <w:tmpl w:val="D60281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6695EA5"/>
    <w:multiLevelType w:val="hybridMultilevel"/>
    <w:tmpl w:val="15BA0272"/>
    <w:lvl w:ilvl="0" w:tplc="9D8EF4D4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6934963"/>
    <w:multiLevelType w:val="hybridMultilevel"/>
    <w:tmpl w:val="56546362"/>
    <w:lvl w:ilvl="0" w:tplc="040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A486664"/>
    <w:multiLevelType w:val="hybridMultilevel"/>
    <w:tmpl w:val="A6720B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C1F79B1"/>
    <w:multiLevelType w:val="hybridMultilevel"/>
    <w:tmpl w:val="D7E61A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51A0443"/>
    <w:multiLevelType w:val="hybridMultilevel"/>
    <w:tmpl w:val="85BCF5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5F720A8"/>
    <w:multiLevelType w:val="hybridMultilevel"/>
    <w:tmpl w:val="EFA409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19D1D36"/>
    <w:multiLevelType w:val="hybridMultilevel"/>
    <w:tmpl w:val="EA0A06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1E55089"/>
    <w:multiLevelType w:val="hybridMultilevel"/>
    <w:tmpl w:val="676C12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3E177BA"/>
    <w:multiLevelType w:val="hybridMultilevel"/>
    <w:tmpl w:val="D7E61A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6EF32DD"/>
    <w:multiLevelType w:val="hybridMultilevel"/>
    <w:tmpl w:val="0EB479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7271101"/>
    <w:multiLevelType w:val="hybridMultilevel"/>
    <w:tmpl w:val="5E60E106"/>
    <w:lvl w:ilvl="0" w:tplc="4BC63B82">
      <w:start w:val="1"/>
      <w:numFmt w:val="decimal"/>
      <w:lvlText w:val="%1."/>
      <w:lvlJc w:val="left"/>
      <w:pPr>
        <w:ind w:left="644" w:hanging="360"/>
      </w:pPr>
      <w:rPr>
        <w:rFonts w:eastAsia="Calibri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68E8633C"/>
    <w:multiLevelType w:val="hybridMultilevel"/>
    <w:tmpl w:val="5CF46882"/>
    <w:lvl w:ilvl="0" w:tplc="092A0CFC">
      <w:start w:val="2"/>
      <w:numFmt w:val="bullet"/>
      <w:lvlText w:val="-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69D43B46"/>
    <w:multiLevelType w:val="hybridMultilevel"/>
    <w:tmpl w:val="76BA5620"/>
    <w:lvl w:ilvl="0" w:tplc="9D541E94">
      <w:start w:val="2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EE2206B"/>
    <w:multiLevelType w:val="hybridMultilevel"/>
    <w:tmpl w:val="892000EA"/>
    <w:lvl w:ilvl="0" w:tplc="FDCABE7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9" w15:restartNumberingAfterBreak="0">
    <w:nsid w:val="73D7487A"/>
    <w:multiLevelType w:val="hybridMultilevel"/>
    <w:tmpl w:val="9208E4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BEA00DB"/>
    <w:multiLevelType w:val="hybridMultilevel"/>
    <w:tmpl w:val="5E60E106"/>
    <w:lvl w:ilvl="0" w:tplc="4BC63B82">
      <w:start w:val="1"/>
      <w:numFmt w:val="decimal"/>
      <w:lvlText w:val="%1."/>
      <w:lvlJc w:val="left"/>
      <w:pPr>
        <w:ind w:left="1080" w:hanging="360"/>
      </w:pPr>
      <w:rPr>
        <w:rFonts w:eastAsia="Calibri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7BFC57A5"/>
    <w:multiLevelType w:val="hybridMultilevel"/>
    <w:tmpl w:val="4184BC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C521EAC"/>
    <w:multiLevelType w:val="hybridMultilevel"/>
    <w:tmpl w:val="5E60E106"/>
    <w:lvl w:ilvl="0" w:tplc="4BC63B82">
      <w:start w:val="1"/>
      <w:numFmt w:val="decimal"/>
      <w:lvlText w:val="%1."/>
      <w:lvlJc w:val="left"/>
      <w:pPr>
        <w:ind w:left="644" w:hanging="360"/>
      </w:pPr>
      <w:rPr>
        <w:rFonts w:eastAsia="Calibri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7D6D1D1D"/>
    <w:multiLevelType w:val="hybridMultilevel"/>
    <w:tmpl w:val="0EB479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FA11CCC"/>
    <w:multiLevelType w:val="hybridMultilevel"/>
    <w:tmpl w:val="892000EA"/>
    <w:lvl w:ilvl="0" w:tplc="FDCABE7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10"/>
  </w:num>
  <w:num w:numId="5">
    <w:abstractNumId w:val="2"/>
  </w:num>
  <w:num w:numId="6">
    <w:abstractNumId w:val="31"/>
  </w:num>
  <w:num w:numId="7">
    <w:abstractNumId w:val="21"/>
  </w:num>
  <w:num w:numId="8">
    <w:abstractNumId w:val="27"/>
  </w:num>
  <w:num w:numId="9">
    <w:abstractNumId w:val="26"/>
  </w:num>
  <w:num w:numId="10">
    <w:abstractNumId w:val="13"/>
  </w:num>
  <w:num w:numId="11">
    <w:abstractNumId w:val="9"/>
  </w:num>
  <w:num w:numId="12">
    <w:abstractNumId w:val="15"/>
  </w:num>
  <w:num w:numId="13">
    <w:abstractNumId w:val="30"/>
  </w:num>
  <w:num w:numId="14">
    <w:abstractNumId w:val="18"/>
  </w:num>
  <w:num w:numId="15">
    <w:abstractNumId w:val="25"/>
  </w:num>
  <w:num w:numId="16">
    <w:abstractNumId w:val="23"/>
  </w:num>
  <w:num w:numId="17">
    <w:abstractNumId w:val="4"/>
  </w:num>
  <w:num w:numId="18">
    <w:abstractNumId w:val="32"/>
  </w:num>
  <w:num w:numId="19">
    <w:abstractNumId w:val="20"/>
  </w:num>
  <w:num w:numId="20">
    <w:abstractNumId w:val="19"/>
  </w:num>
  <w:num w:numId="21">
    <w:abstractNumId w:val="1"/>
  </w:num>
  <w:num w:numId="22">
    <w:abstractNumId w:val="14"/>
  </w:num>
  <w:num w:numId="23">
    <w:abstractNumId w:val="0"/>
  </w:num>
  <w:num w:numId="24">
    <w:abstractNumId w:val="12"/>
  </w:num>
  <w:num w:numId="25">
    <w:abstractNumId w:val="8"/>
  </w:num>
  <w:num w:numId="26">
    <w:abstractNumId w:val="7"/>
  </w:num>
  <w:num w:numId="27">
    <w:abstractNumId w:val="3"/>
  </w:num>
  <w:num w:numId="28">
    <w:abstractNumId w:val="17"/>
  </w:num>
  <w:num w:numId="29">
    <w:abstractNumId w:val="34"/>
  </w:num>
  <w:num w:numId="30">
    <w:abstractNumId w:val="5"/>
  </w:num>
  <w:num w:numId="31">
    <w:abstractNumId w:val="28"/>
  </w:num>
  <w:num w:numId="32">
    <w:abstractNumId w:val="29"/>
  </w:num>
  <w:num w:numId="33">
    <w:abstractNumId w:val="16"/>
  </w:num>
  <w:num w:numId="34">
    <w:abstractNumId w:val="22"/>
  </w:num>
  <w:num w:numId="35">
    <w:abstractNumId w:val="24"/>
  </w:num>
  <w:num w:numId="36">
    <w:abstractNumId w:val="33"/>
  </w:num>
  <w:num w:numId="3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074"/>
  </w:hdrShapeDefaults>
  <w:footnotePr>
    <w:numRestart w:val="eachSect"/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1170"/>
    <w:rsid w:val="00002FC7"/>
    <w:rsid w:val="0001341C"/>
    <w:rsid w:val="00022E4A"/>
    <w:rsid w:val="00042EB3"/>
    <w:rsid w:val="0005377B"/>
    <w:rsid w:val="00081F9A"/>
    <w:rsid w:val="000A6394"/>
    <w:rsid w:val="000B7FED"/>
    <w:rsid w:val="000C038A"/>
    <w:rsid w:val="000C6598"/>
    <w:rsid w:val="000D44B3"/>
    <w:rsid w:val="000F2859"/>
    <w:rsid w:val="000F71D3"/>
    <w:rsid w:val="001241F2"/>
    <w:rsid w:val="001336C1"/>
    <w:rsid w:val="00143BB3"/>
    <w:rsid w:val="00145D43"/>
    <w:rsid w:val="00192C46"/>
    <w:rsid w:val="00195E8E"/>
    <w:rsid w:val="001A08B3"/>
    <w:rsid w:val="001A09A3"/>
    <w:rsid w:val="001A433F"/>
    <w:rsid w:val="001A7B60"/>
    <w:rsid w:val="001B52F0"/>
    <w:rsid w:val="001B7A65"/>
    <w:rsid w:val="001C0F9B"/>
    <w:rsid w:val="001E41F3"/>
    <w:rsid w:val="002118AB"/>
    <w:rsid w:val="002160BA"/>
    <w:rsid w:val="00247F82"/>
    <w:rsid w:val="0026004D"/>
    <w:rsid w:val="002640DD"/>
    <w:rsid w:val="00275D12"/>
    <w:rsid w:val="00284FEB"/>
    <w:rsid w:val="002860C4"/>
    <w:rsid w:val="00296A37"/>
    <w:rsid w:val="002B5741"/>
    <w:rsid w:val="002B61F1"/>
    <w:rsid w:val="002D362B"/>
    <w:rsid w:val="002D5B27"/>
    <w:rsid w:val="002E472E"/>
    <w:rsid w:val="002E59F1"/>
    <w:rsid w:val="002F4451"/>
    <w:rsid w:val="00305409"/>
    <w:rsid w:val="00317F09"/>
    <w:rsid w:val="00344D50"/>
    <w:rsid w:val="003474E9"/>
    <w:rsid w:val="003609EF"/>
    <w:rsid w:val="0036231A"/>
    <w:rsid w:val="00374DD4"/>
    <w:rsid w:val="0037683A"/>
    <w:rsid w:val="00394475"/>
    <w:rsid w:val="003A22C0"/>
    <w:rsid w:val="003A3CA7"/>
    <w:rsid w:val="003C3D28"/>
    <w:rsid w:val="003E1A36"/>
    <w:rsid w:val="003F4970"/>
    <w:rsid w:val="00410371"/>
    <w:rsid w:val="004242F1"/>
    <w:rsid w:val="00447986"/>
    <w:rsid w:val="004B75B7"/>
    <w:rsid w:val="004D17CF"/>
    <w:rsid w:val="004D5EE4"/>
    <w:rsid w:val="00500AE7"/>
    <w:rsid w:val="0051580D"/>
    <w:rsid w:val="00547111"/>
    <w:rsid w:val="00551AA2"/>
    <w:rsid w:val="00552157"/>
    <w:rsid w:val="00570359"/>
    <w:rsid w:val="00592D74"/>
    <w:rsid w:val="00593F11"/>
    <w:rsid w:val="005B6EA9"/>
    <w:rsid w:val="005C3390"/>
    <w:rsid w:val="005C7EC7"/>
    <w:rsid w:val="005E2C44"/>
    <w:rsid w:val="00615277"/>
    <w:rsid w:val="00621188"/>
    <w:rsid w:val="006257ED"/>
    <w:rsid w:val="00652A6E"/>
    <w:rsid w:val="00665C47"/>
    <w:rsid w:val="00686F70"/>
    <w:rsid w:val="00695808"/>
    <w:rsid w:val="00696214"/>
    <w:rsid w:val="006A74D9"/>
    <w:rsid w:val="006B3C17"/>
    <w:rsid w:val="006B46FB"/>
    <w:rsid w:val="006E0519"/>
    <w:rsid w:val="006E21FB"/>
    <w:rsid w:val="006E6808"/>
    <w:rsid w:val="00792342"/>
    <w:rsid w:val="00793996"/>
    <w:rsid w:val="007977A8"/>
    <w:rsid w:val="007B1521"/>
    <w:rsid w:val="007B1CF9"/>
    <w:rsid w:val="007B512A"/>
    <w:rsid w:val="007C2097"/>
    <w:rsid w:val="007C4A14"/>
    <w:rsid w:val="007D6A07"/>
    <w:rsid w:val="007F7259"/>
    <w:rsid w:val="008040A8"/>
    <w:rsid w:val="008071F1"/>
    <w:rsid w:val="008279FA"/>
    <w:rsid w:val="0085073A"/>
    <w:rsid w:val="008626E7"/>
    <w:rsid w:val="00870EE7"/>
    <w:rsid w:val="008863B9"/>
    <w:rsid w:val="008A45A6"/>
    <w:rsid w:val="008B0153"/>
    <w:rsid w:val="008B26A9"/>
    <w:rsid w:val="008D2DE4"/>
    <w:rsid w:val="008E2179"/>
    <w:rsid w:val="008F3789"/>
    <w:rsid w:val="008F686C"/>
    <w:rsid w:val="00906431"/>
    <w:rsid w:val="009148DE"/>
    <w:rsid w:val="009253A3"/>
    <w:rsid w:val="00937A5E"/>
    <w:rsid w:val="00941E30"/>
    <w:rsid w:val="00942420"/>
    <w:rsid w:val="00944ED4"/>
    <w:rsid w:val="009777D9"/>
    <w:rsid w:val="00991B88"/>
    <w:rsid w:val="009A5753"/>
    <w:rsid w:val="009A579D"/>
    <w:rsid w:val="009D4906"/>
    <w:rsid w:val="009E3297"/>
    <w:rsid w:val="009F6F94"/>
    <w:rsid w:val="009F734F"/>
    <w:rsid w:val="00A06B16"/>
    <w:rsid w:val="00A1055C"/>
    <w:rsid w:val="00A246B6"/>
    <w:rsid w:val="00A47E70"/>
    <w:rsid w:val="00A50CF0"/>
    <w:rsid w:val="00A7671C"/>
    <w:rsid w:val="00A76791"/>
    <w:rsid w:val="00A96458"/>
    <w:rsid w:val="00AA2CBC"/>
    <w:rsid w:val="00AC5820"/>
    <w:rsid w:val="00AD1CD8"/>
    <w:rsid w:val="00AF43D1"/>
    <w:rsid w:val="00B13150"/>
    <w:rsid w:val="00B258BB"/>
    <w:rsid w:val="00B41B47"/>
    <w:rsid w:val="00B50EF6"/>
    <w:rsid w:val="00B67B97"/>
    <w:rsid w:val="00B7313F"/>
    <w:rsid w:val="00B76ECF"/>
    <w:rsid w:val="00B968C8"/>
    <w:rsid w:val="00BA3EC5"/>
    <w:rsid w:val="00BA51D9"/>
    <w:rsid w:val="00BA6427"/>
    <w:rsid w:val="00BB406C"/>
    <w:rsid w:val="00BB5DFC"/>
    <w:rsid w:val="00BD279D"/>
    <w:rsid w:val="00BD352F"/>
    <w:rsid w:val="00BD6BB8"/>
    <w:rsid w:val="00C13CC4"/>
    <w:rsid w:val="00C462F9"/>
    <w:rsid w:val="00C66BA2"/>
    <w:rsid w:val="00C95985"/>
    <w:rsid w:val="00CB23A5"/>
    <w:rsid w:val="00CB7870"/>
    <w:rsid w:val="00CC5026"/>
    <w:rsid w:val="00CC68D0"/>
    <w:rsid w:val="00CD11BB"/>
    <w:rsid w:val="00D03794"/>
    <w:rsid w:val="00D03F9A"/>
    <w:rsid w:val="00D06D51"/>
    <w:rsid w:val="00D13B10"/>
    <w:rsid w:val="00D24991"/>
    <w:rsid w:val="00D46055"/>
    <w:rsid w:val="00D50255"/>
    <w:rsid w:val="00D60302"/>
    <w:rsid w:val="00D63DF1"/>
    <w:rsid w:val="00D66520"/>
    <w:rsid w:val="00D71C57"/>
    <w:rsid w:val="00D74233"/>
    <w:rsid w:val="00D947AE"/>
    <w:rsid w:val="00DC457A"/>
    <w:rsid w:val="00DC6131"/>
    <w:rsid w:val="00DE0C97"/>
    <w:rsid w:val="00DE34CF"/>
    <w:rsid w:val="00DE7626"/>
    <w:rsid w:val="00DF6B4E"/>
    <w:rsid w:val="00E13F3D"/>
    <w:rsid w:val="00E259B2"/>
    <w:rsid w:val="00E34898"/>
    <w:rsid w:val="00E747BE"/>
    <w:rsid w:val="00E769B0"/>
    <w:rsid w:val="00EA489A"/>
    <w:rsid w:val="00EB09B7"/>
    <w:rsid w:val="00EE7D7C"/>
    <w:rsid w:val="00EF2E48"/>
    <w:rsid w:val="00F25D98"/>
    <w:rsid w:val="00F300FB"/>
    <w:rsid w:val="00F45A2B"/>
    <w:rsid w:val="00F536A3"/>
    <w:rsid w:val="00FB5630"/>
    <w:rsid w:val="00FB6386"/>
    <w:rsid w:val="00FE32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  <w14:docId w14:val="40011044"/>
  <w15:docId w15:val="{B37A8B42-C94D-4690-9FD1-D368C30CE1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B1CF9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34"/>
    <w:qFormat/>
    <w:rsid w:val="00BD352F"/>
    <w:pPr>
      <w:ind w:left="720"/>
    </w:pPr>
  </w:style>
  <w:style w:type="character" w:customStyle="1" w:styleId="NOChar">
    <w:name w:val="NO Char"/>
    <w:link w:val="NO"/>
    <w:qFormat/>
    <w:locked/>
    <w:rsid w:val="00BD352F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BD352F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BD352F"/>
    <w:rPr>
      <w:rFonts w:ascii="Times New Roman" w:hAnsi="Times New Roman"/>
      <w:lang w:val="en-GB"/>
    </w:rPr>
  </w:style>
  <w:style w:type="paragraph" w:styleId="NormalWeb">
    <w:name w:val="Normal (Web)"/>
    <w:basedOn w:val="Normal"/>
    <w:uiPriority w:val="99"/>
    <w:unhideWhenUsed/>
    <w:rsid w:val="00BD352F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xmsonormal">
    <w:name w:val="x_msonormal"/>
    <w:basedOn w:val="Normal"/>
    <w:rsid w:val="00B41B47"/>
    <w:pPr>
      <w:spacing w:after="0"/>
    </w:pPr>
    <w:rPr>
      <w:rFonts w:ascii="Calibri" w:eastAsia="Calibri" w:hAnsi="Calibri" w:cs="Calibri"/>
      <w:sz w:val="22"/>
      <w:szCs w:val="22"/>
      <w:lang w:val="en-US"/>
    </w:rPr>
  </w:style>
  <w:style w:type="table" w:styleId="TableGrid">
    <w:name w:val="Table Grid"/>
    <w:basedOn w:val="TableNormal"/>
    <w:rsid w:val="005C7EC7"/>
    <w:rPr>
      <w:rFonts w:eastAsia="SimSu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ub">
    <w:name w:val="stub"/>
    <w:rsid w:val="001336C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0888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63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52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1FD8E8-3561-4F9E-B90C-F0628EB499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8</Pages>
  <Words>2162</Words>
  <Characters>12328</Characters>
  <Application>Microsoft Office Word</Application>
  <DocSecurity>0</DocSecurity>
  <Lines>102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14462</CharactersWithSpaces>
  <SharedDoc>false</SharedDoc>
  <HLinks>
    <vt:vector size="18" baseType="variant">
      <vt:variant>
        <vt:i4>2031686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14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2</cp:revision>
  <cp:lastPrinted>1900-01-01T00:00:00Z</cp:lastPrinted>
  <dcterms:created xsi:type="dcterms:W3CDTF">2021-02-08T16:20:00Z</dcterms:created>
  <dcterms:modified xsi:type="dcterms:W3CDTF">2021-02-08T16:20:00Z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