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33E39" w14:textId="3F2DC4CA" w:rsidR="00C63651" w:rsidRDefault="00C63651"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R5s2101</w:t>
      </w:r>
      <w:r>
        <w:rPr>
          <w:b/>
          <w:i/>
          <w:noProof/>
          <w:sz w:val="28"/>
        </w:rPr>
        <w:t>84</w:t>
      </w:r>
      <w:r>
        <w:rPr>
          <w:b/>
          <w:i/>
          <w:noProof/>
          <w:sz w:val="28"/>
        </w:rPr>
        <w:fldChar w:fldCharType="end"/>
      </w:r>
    </w:p>
    <w:p w14:paraId="7176E2C0" w14:textId="77777777" w:rsidR="00C63651" w:rsidRDefault="00C63651" w:rsidP="00C636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242FFE" w14:textId="77777777" w:rsidTr="00547111">
        <w:tc>
          <w:tcPr>
            <w:tcW w:w="9641" w:type="dxa"/>
            <w:gridSpan w:val="9"/>
            <w:tcBorders>
              <w:top w:val="single" w:sz="4" w:space="0" w:color="auto"/>
              <w:left w:val="single" w:sz="4" w:space="0" w:color="auto"/>
              <w:right w:val="single" w:sz="4" w:space="0" w:color="auto"/>
            </w:tcBorders>
          </w:tcPr>
          <w:p w14:paraId="31B4F4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EAE40AD" w14:textId="77777777" w:rsidTr="00547111">
        <w:tc>
          <w:tcPr>
            <w:tcW w:w="9641" w:type="dxa"/>
            <w:gridSpan w:val="9"/>
            <w:tcBorders>
              <w:left w:val="single" w:sz="4" w:space="0" w:color="auto"/>
              <w:right w:val="single" w:sz="4" w:space="0" w:color="auto"/>
            </w:tcBorders>
          </w:tcPr>
          <w:p w14:paraId="3551D03B" w14:textId="77777777" w:rsidR="001E41F3" w:rsidRDefault="001E41F3">
            <w:pPr>
              <w:pStyle w:val="CRCoverPage"/>
              <w:spacing w:after="0"/>
              <w:jc w:val="center"/>
              <w:rPr>
                <w:noProof/>
              </w:rPr>
            </w:pPr>
            <w:r>
              <w:rPr>
                <w:b/>
                <w:noProof/>
                <w:sz w:val="32"/>
              </w:rPr>
              <w:t>CHANGE REQUEST</w:t>
            </w:r>
          </w:p>
        </w:tc>
      </w:tr>
      <w:tr w:rsidR="001E41F3" w14:paraId="31DD2BB6" w14:textId="77777777" w:rsidTr="00547111">
        <w:tc>
          <w:tcPr>
            <w:tcW w:w="9641" w:type="dxa"/>
            <w:gridSpan w:val="9"/>
            <w:tcBorders>
              <w:left w:val="single" w:sz="4" w:space="0" w:color="auto"/>
              <w:right w:val="single" w:sz="4" w:space="0" w:color="auto"/>
            </w:tcBorders>
          </w:tcPr>
          <w:p w14:paraId="1DF3ED23" w14:textId="77777777" w:rsidR="001E41F3" w:rsidRDefault="001E41F3">
            <w:pPr>
              <w:pStyle w:val="CRCoverPage"/>
              <w:spacing w:after="0"/>
              <w:rPr>
                <w:noProof/>
                <w:sz w:val="8"/>
                <w:szCs w:val="8"/>
              </w:rPr>
            </w:pPr>
          </w:p>
        </w:tc>
      </w:tr>
      <w:tr w:rsidR="001E41F3" w14:paraId="393ACA0F" w14:textId="77777777" w:rsidTr="00547111">
        <w:tc>
          <w:tcPr>
            <w:tcW w:w="142" w:type="dxa"/>
            <w:tcBorders>
              <w:left w:val="single" w:sz="4" w:space="0" w:color="auto"/>
            </w:tcBorders>
          </w:tcPr>
          <w:p w14:paraId="0CE2B059" w14:textId="77777777" w:rsidR="001E41F3" w:rsidRDefault="001E41F3">
            <w:pPr>
              <w:pStyle w:val="CRCoverPage"/>
              <w:spacing w:after="0"/>
              <w:jc w:val="right"/>
              <w:rPr>
                <w:noProof/>
              </w:rPr>
            </w:pPr>
          </w:p>
        </w:tc>
        <w:tc>
          <w:tcPr>
            <w:tcW w:w="1559" w:type="dxa"/>
            <w:shd w:val="pct30" w:color="FFFF00" w:fill="auto"/>
          </w:tcPr>
          <w:p w14:paraId="6F9407E4" w14:textId="77777777" w:rsidR="001E41F3" w:rsidRPr="00410371" w:rsidRDefault="006E0519" w:rsidP="006E0519">
            <w:pPr>
              <w:pStyle w:val="CRCoverPage"/>
              <w:spacing w:after="0"/>
              <w:rPr>
                <w:b/>
                <w:noProof/>
                <w:sz w:val="28"/>
              </w:rPr>
            </w:pPr>
            <w:r>
              <w:rPr>
                <w:b/>
                <w:noProof/>
                <w:sz w:val="28"/>
              </w:rPr>
              <w:t>38.523-3</w:t>
            </w:r>
          </w:p>
        </w:tc>
        <w:tc>
          <w:tcPr>
            <w:tcW w:w="709" w:type="dxa"/>
          </w:tcPr>
          <w:p w14:paraId="1CFFB3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84700" w14:textId="77777777" w:rsidR="001E41F3" w:rsidRPr="00410371" w:rsidRDefault="006E0519" w:rsidP="00547111">
            <w:pPr>
              <w:pStyle w:val="CRCoverPage"/>
              <w:spacing w:after="0"/>
              <w:rPr>
                <w:noProof/>
              </w:rPr>
            </w:pPr>
            <w:r>
              <w:rPr>
                <w:b/>
                <w:noProof/>
                <w:sz w:val="28"/>
              </w:rPr>
              <w:t>13</w:t>
            </w:r>
            <w:r w:rsidR="00447986">
              <w:rPr>
                <w:b/>
                <w:noProof/>
                <w:sz w:val="28"/>
              </w:rPr>
              <w:t>9</w:t>
            </w:r>
            <w:r w:rsidR="00BD352F">
              <w:rPr>
                <w:b/>
                <w:noProof/>
                <w:sz w:val="28"/>
              </w:rPr>
              <w:t>2</w:t>
            </w:r>
          </w:p>
        </w:tc>
        <w:tc>
          <w:tcPr>
            <w:tcW w:w="709" w:type="dxa"/>
          </w:tcPr>
          <w:p w14:paraId="24E87A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086DA" w14:textId="02B16FBA" w:rsidR="001E41F3" w:rsidRPr="00A1055C" w:rsidRDefault="00C63651" w:rsidP="00E13F3D">
            <w:pPr>
              <w:pStyle w:val="CRCoverPage"/>
              <w:spacing w:after="0"/>
              <w:jc w:val="center"/>
              <w:rPr>
                <w:b/>
                <w:bCs/>
                <w:noProof/>
              </w:rPr>
            </w:pPr>
            <w:r>
              <w:rPr>
                <w:b/>
                <w:bCs/>
                <w:sz w:val="28"/>
                <w:szCs w:val="28"/>
              </w:rPr>
              <w:t>1</w:t>
            </w:r>
          </w:p>
        </w:tc>
        <w:tc>
          <w:tcPr>
            <w:tcW w:w="2410" w:type="dxa"/>
          </w:tcPr>
          <w:p w14:paraId="603200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8693C" w14:textId="26E3C2D9" w:rsidR="001E41F3" w:rsidRPr="00410371" w:rsidRDefault="006E0519" w:rsidP="006E0519">
            <w:pPr>
              <w:pStyle w:val="CRCoverPage"/>
              <w:spacing w:after="0"/>
              <w:rPr>
                <w:noProof/>
                <w:sz w:val="28"/>
              </w:rPr>
            </w:pPr>
            <w:r>
              <w:rPr>
                <w:b/>
                <w:noProof/>
                <w:sz w:val="28"/>
              </w:rPr>
              <w:t>1</w:t>
            </w:r>
            <w:r w:rsidR="00C63651">
              <w:rPr>
                <w:b/>
                <w:noProof/>
                <w:sz w:val="28"/>
              </w:rPr>
              <w:t>6.0</w:t>
            </w:r>
            <w:r>
              <w:rPr>
                <w:b/>
                <w:noProof/>
                <w:sz w:val="28"/>
              </w:rPr>
              <w:t>.0</w:t>
            </w:r>
          </w:p>
        </w:tc>
        <w:tc>
          <w:tcPr>
            <w:tcW w:w="143" w:type="dxa"/>
            <w:tcBorders>
              <w:right w:val="single" w:sz="4" w:space="0" w:color="auto"/>
            </w:tcBorders>
          </w:tcPr>
          <w:p w14:paraId="69FA0FBE" w14:textId="77777777" w:rsidR="001E41F3" w:rsidRDefault="001E41F3">
            <w:pPr>
              <w:pStyle w:val="CRCoverPage"/>
              <w:spacing w:after="0"/>
              <w:rPr>
                <w:noProof/>
              </w:rPr>
            </w:pPr>
          </w:p>
        </w:tc>
      </w:tr>
      <w:tr w:rsidR="001E41F3" w14:paraId="39583A45" w14:textId="77777777" w:rsidTr="00547111">
        <w:tc>
          <w:tcPr>
            <w:tcW w:w="9641" w:type="dxa"/>
            <w:gridSpan w:val="9"/>
            <w:tcBorders>
              <w:left w:val="single" w:sz="4" w:space="0" w:color="auto"/>
              <w:right w:val="single" w:sz="4" w:space="0" w:color="auto"/>
            </w:tcBorders>
          </w:tcPr>
          <w:p w14:paraId="1F6679B8" w14:textId="77777777" w:rsidR="001E41F3" w:rsidRDefault="001E41F3">
            <w:pPr>
              <w:pStyle w:val="CRCoverPage"/>
              <w:spacing w:after="0"/>
              <w:rPr>
                <w:noProof/>
              </w:rPr>
            </w:pPr>
          </w:p>
        </w:tc>
      </w:tr>
      <w:tr w:rsidR="001E41F3" w14:paraId="543ADFC9" w14:textId="77777777" w:rsidTr="00547111">
        <w:tc>
          <w:tcPr>
            <w:tcW w:w="9641" w:type="dxa"/>
            <w:gridSpan w:val="9"/>
            <w:tcBorders>
              <w:top w:val="single" w:sz="4" w:space="0" w:color="auto"/>
            </w:tcBorders>
          </w:tcPr>
          <w:p w14:paraId="08C04C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AEF37A" w14:textId="77777777" w:rsidTr="00547111">
        <w:tc>
          <w:tcPr>
            <w:tcW w:w="9641" w:type="dxa"/>
            <w:gridSpan w:val="9"/>
          </w:tcPr>
          <w:p w14:paraId="71A8115C" w14:textId="77777777" w:rsidR="001E41F3" w:rsidRDefault="001E41F3">
            <w:pPr>
              <w:pStyle w:val="CRCoverPage"/>
              <w:spacing w:after="0"/>
              <w:rPr>
                <w:noProof/>
                <w:sz w:val="8"/>
                <w:szCs w:val="8"/>
              </w:rPr>
            </w:pPr>
          </w:p>
        </w:tc>
      </w:tr>
    </w:tbl>
    <w:p w14:paraId="6DBF6F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1DA28" w14:textId="77777777" w:rsidTr="00A7671C">
        <w:tc>
          <w:tcPr>
            <w:tcW w:w="2835" w:type="dxa"/>
          </w:tcPr>
          <w:p w14:paraId="641DD0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E64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F02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0DA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9DA4B" w14:textId="77777777" w:rsidR="00F25D98" w:rsidRDefault="00F25D98" w:rsidP="001E41F3">
            <w:pPr>
              <w:pStyle w:val="CRCoverPage"/>
              <w:spacing w:after="0"/>
              <w:jc w:val="center"/>
              <w:rPr>
                <w:b/>
                <w:caps/>
                <w:noProof/>
              </w:rPr>
            </w:pPr>
          </w:p>
        </w:tc>
        <w:tc>
          <w:tcPr>
            <w:tcW w:w="2126" w:type="dxa"/>
          </w:tcPr>
          <w:p w14:paraId="23E829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CD877" w14:textId="77777777" w:rsidR="00F25D98" w:rsidRDefault="00F25D98" w:rsidP="001E41F3">
            <w:pPr>
              <w:pStyle w:val="CRCoverPage"/>
              <w:spacing w:after="0"/>
              <w:jc w:val="center"/>
              <w:rPr>
                <w:b/>
                <w:caps/>
                <w:noProof/>
              </w:rPr>
            </w:pPr>
          </w:p>
        </w:tc>
        <w:tc>
          <w:tcPr>
            <w:tcW w:w="1418" w:type="dxa"/>
            <w:tcBorders>
              <w:left w:val="nil"/>
            </w:tcBorders>
          </w:tcPr>
          <w:p w14:paraId="48291A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F84AD" w14:textId="77777777" w:rsidR="00F25D98" w:rsidRDefault="00F25D98" w:rsidP="001E41F3">
            <w:pPr>
              <w:pStyle w:val="CRCoverPage"/>
              <w:spacing w:after="0"/>
              <w:jc w:val="center"/>
              <w:rPr>
                <w:b/>
                <w:bCs/>
                <w:caps/>
                <w:noProof/>
              </w:rPr>
            </w:pPr>
          </w:p>
        </w:tc>
      </w:tr>
    </w:tbl>
    <w:p w14:paraId="4DDB0D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596018" w14:textId="77777777" w:rsidTr="00686F70">
        <w:trPr>
          <w:trHeight w:val="139"/>
        </w:trPr>
        <w:tc>
          <w:tcPr>
            <w:tcW w:w="9640" w:type="dxa"/>
            <w:gridSpan w:val="11"/>
          </w:tcPr>
          <w:p w14:paraId="679CAB02" w14:textId="77777777" w:rsidR="001E41F3" w:rsidRDefault="001E41F3">
            <w:pPr>
              <w:pStyle w:val="CRCoverPage"/>
              <w:spacing w:after="0"/>
              <w:rPr>
                <w:noProof/>
                <w:sz w:val="8"/>
                <w:szCs w:val="8"/>
              </w:rPr>
            </w:pPr>
          </w:p>
        </w:tc>
      </w:tr>
      <w:tr w:rsidR="001E41F3" w14:paraId="484ED5AC" w14:textId="77777777" w:rsidTr="00547111">
        <w:tc>
          <w:tcPr>
            <w:tcW w:w="1843" w:type="dxa"/>
            <w:tcBorders>
              <w:top w:val="single" w:sz="4" w:space="0" w:color="auto"/>
              <w:left w:val="single" w:sz="4" w:space="0" w:color="auto"/>
            </w:tcBorders>
          </w:tcPr>
          <w:p w14:paraId="7FC82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D5A605" w14:textId="77777777" w:rsidR="001E41F3" w:rsidRDefault="00BD352F" w:rsidP="006E0519">
            <w:pPr>
              <w:pStyle w:val="CRCoverPage"/>
              <w:spacing w:after="0"/>
              <w:rPr>
                <w:noProof/>
              </w:rPr>
            </w:pPr>
            <w:r w:rsidRPr="00BD352F">
              <w:t>Correction to 5GMM test case 9.1.1.2</w:t>
            </w:r>
          </w:p>
        </w:tc>
      </w:tr>
      <w:tr w:rsidR="001E41F3" w14:paraId="1C9FD138" w14:textId="77777777" w:rsidTr="00547111">
        <w:tc>
          <w:tcPr>
            <w:tcW w:w="1843" w:type="dxa"/>
            <w:tcBorders>
              <w:left w:val="single" w:sz="4" w:space="0" w:color="auto"/>
            </w:tcBorders>
          </w:tcPr>
          <w:p w14:paraId="13680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243206" w14:textId="77777777" w:rsidR="001E41F3" w:rsidRDefault="001E41F3">
            <w:pPr>
              <w:pStyle w:val="CRCoverPage"/>
              <w:spacing w:after="0"/>
              <w:rPr>
                <w:noProof/>
                <w:sz w:val="8"/>
                <w:szCs w:val="8"/>
              </w:rPr>
            </w:pPr>
          </w:p>
        </w:tc>
      </w:tr>
      <w:tr w:rsidR="001E41F3" w14:paraId="2E940295" w14:textId="77777777" w:rsidTr="00547111">
        <w:tc>
          <w:tcPr>
            <w:tcW w:w="1843" w:type="dxa"/>
            <w:tcBorders>
              <w:left w:val="single" w:sz="4" w:space="0" w:color="auto"/>
            </w:tcBorders>
          </w:tcPr>
          <w:p w14:paraId="3A2A1E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911FD" w14:textId="77777777" w:rsidR="001E41F3" w:rsidRDefault="006E0519">
            <w:pPr>
              <w:pStyle w:val="CRCoverPage"/>
              <w:spacing w:after="0"/>
              <w:ind w:left="100"/>
              <w:rPr>
                <w:noProof/>
              </w:rPr>
            </w:pPr>
            <w:r>
              <w:rPr>
                <w:noProof/>
              </w:rPr>
              <w:t>Keysight Technologies UK</w:t>
            </w:r>
          </w:p>
        </w:tc>
      </w:tr>
      <w:tr w:rsidR="001E41F3" w14:paraId="409FE980" w14:textId="77777777" w:rsidTr="00547111">
        <w:tc>
          <w:tcPr>
            <w:tcW w:w="1843" w:type="dxa"/>
            <w:tcBorders>
              <w:left w:val="single" w:sz="4" w:space="0" w:color="auto"/>
            </w:tcBorders>
          </w:tcPr>
          <w:p w14:paraId="7F33E8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3A57A" w14:textId="77777777" w:rsidR="001E41F3" w:rsidRDefault="006B3C17" w:rsidP="00547111">
            <w:pPr>
              <w:pStyle w:val="CRCoverPage"/>
              <w:spacing w:after="0"/>
              <w:ind w:left="100"/>
              <w:rPr>
                <w:noProof/>
              </w:rPr>
            </w:pPr>
            <w:r>
              <w:t>R5</w:t>
            </w:r>
          </w:p>
        </w:tc>
      </w:tr>
      <w:tr w:rsidR="001E41F3" w14:paraId="355272AA" w14:textId="77777777" w:rsidTr="00547111">
        <w:tc>
          <w:tcPr>
            <w:tcW w:w="1843" w:type="dxa"/>
            <w:tcBorders>
              <w:left w:val="single" w:sz="4" w:space="0" w:color="auto"/>
            </w:tcBorders>
          </w:tcPr>
          <w:p w14:paraId="51CDA5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51E1DB" w14:textId="77777777" w:rsidR="001E41F3" w:rsidRDefault="001E41F3">
            <w:pPr>
              <w:pStyle w:val="CRCoverPage"/>
              <w:spacing w:after="0"/>
              <w:rPr>
                <w:noProof/>
                <w:sz w:val="8"/>
                <w:szCs w:val="8"/>
              </w:rPr>
            </w:pPr>
          </w:p>
        </w:tc>
      </w:tr>
      <w:tr w:rsidR="001E41F3" w14:paraId="27115942" w14:textId="77777777" w:rsidTr="00547111">
        <w:tc>
          <w:tcPr>
            <w:tcW w:w="1843" w:type="dxa"/>
            <w:tcBorders>
              <w:left w:val="single" w:sz="4" w:space="0" w:color="auto"/>
            </w:tcBorders>
          </w:tcPr>
          <w:p w14:paraId="3705B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647DFA" w14:textId="77777777" w:rsidR="001E41F3" w:rsidRDefault="006E0519">
            <w:pPr>
              <w:pStyle w:val="CRCoverPage"/>
              <w:spacing w:after="0"/>
              <w:ind w:left="100"/>
              <w:rPr>
                <w:noProof/>
              </w:rPr>
            </w:pPr>
            <w:r w:rsidRPr="006E0519">
              <w:rPr>
                <w:noProof/>
              </w:rPr>
              <w:t>5GS_NR_LTE-UEConTest</w:t>
            </w:r>
          </w:p>
        </w:tc>
        <w:tc>
          <w:tcPr>
            <w:tcW w:w="567" w:type="dxa"/>
            <w:tcBorders>
              <w:left w:val="nil"/>
            </w:tcBorders>
          </w:tcPr>
          <w:p w14:paraId="5A41E15F" w14:textId="77777777" w:rsidR="001E41F3" w:rsidRDefault="001E41F3">
            <w:pPr>
              <w:pStyle w:val="CRCoverPage"/>
              <w:spacing w:after="0"/>
              <w:ind w:right="100"/>
              <w:rPr>
                <w:noProof/>
              </w:rPr>
            </w:pPr>
          </w:p>
        </w:tc>
        <w:tc>
          <w:tcPr>
            <w:tcW w:w="1417" w:type="dxa"/>
            <w:gridSpan w:val="3"/>
            <w:tcBorders>
              <w:left w:val="nil"/>
            </w:tcBorders>
          </w:tcPr>
          <w:p w14:paraId="2C6FD5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2317C" w14:textId="77777777" w:rsidR="001E41F3" w:rsidRDefault="00317F09">
            <w:pPr>
              <w:pStyle w:val="CRCoverPage"/>
              <w:spacing w:after="0"/>
              <w:ind w:left="100"/>
              <w:rPr>
                <w:noProof/>
              </w:rPr>
            </w:pPr>
            <w:fldSimple w:instr=" DOCPROPERTY  ResDate  \* MERGEFORMAT ">
              <w:r w:rsidR="006E0519">
                <w:rPr>
                  <w:noProof/>
                </w:rPr>
                <w:t>2020</w:t>
              </w:r>
              <w:r w:rsidR="002160BA">
                <w:rPr>
                  <w:noProof/>
                </w:rPr>
                <w:t>-</w:t>
              </w:r>
              <w:r w:rsidR="006E0519">
                <w:rPr>
                  <w:noProof/>
                </w:rPr>
                <w:t>11</w:t>
              </w:r>
              <w:r w:rsidR="002160BA">
                <w:rPr>
                  <w:noProof/>
                </w:rPr>
                <w:t>-</w:t>
              </w:r>
              <w:r w:rsidR="00BD352F">
                <w:rPr>
                  <w:noProof/>
                </w:rPr>
                <w:t>10</w:t>
              </w:r>
            </w:fldSimple>
          </w:p>
        </w:tc>
      </w:tr>
      <w:tr w:rsidR="001E41F3" w14:paraId="75DF8DF5" w14:textId="77777777" w:rsidTr="00547111">
        <w:tc>
          <w:tcPr>
            <w:tcW w:w="1843" w:type="dxa"/>
            <w:tcBorders>
              <w:left w:val="single" w:sz="4" w:space="0" w:color="auto"/>
            </w:tcBorders>
          </w:tcPr>
          <w:p w14:paraId="5F9A1270" w14:textId="77777777" w:rsidR="001E41F3" w:rsidRDefault="001E41F3">
            <w:pPr>
              <w:pStyle w:val="CRCoverPage"/>
              <w:spacing w:after="0"/>
              <w:rPr>
                <w:b/>
                <w:i/>
                <w:noProof/>
                <w:sz w:val="8"/>
                <w:szCs w:val="8"/>
              </w:rPr>
            </w:pPr>
          </w:p>
        </w:tc>
        <w:tc>
          <w:tcPr>
            <w:tcW w:w="1986" w:type="dxa"/>
            <w:gridSpan w:val="4"/>
          </w:tcPr>
          <w:p w14:paraId="34C24E3F" w14:textId="77777777" w:rsidR="001E41F3" w:rsidRDefault="001E41F3">
            <w:pPr>
              <w:pStyle w:val="CRCoverPage"/>
              <w:spacing w:after="0"/>
              <w:rPr>
                <w:noProof/>
                <w:sz w:val="8"/>
                <w:szCs w:val="8"/>
              </w:rPr>
            </w:pPr>
          </w:p>
        </w:tc>
        <w:tc>
          <w:tcPr>
            <w:tcW w:w="2267" w:type="dxa"/>
            <w:gridSpan w:val="2"/>
          </w:tcPr>
          <w:p w14:paraId="1D408E85" w14:textId="77777777" w:rsidR="001E41F3" w:rsidRDefault="001E41F3">
            <w:pPr>
              <w:pStyle w:val="CRCoverPage"/>
              <w:spacing w:after="0"/>
              <w:rPr>
                <w:noProof/>
                <w:sz w:val="8"/>
                <w:szCs w:val="8"/>
              </w:rPr>
            </w:pPr>
          </w:p>
        </w:tc>
        <w:tc>
          <w:tcPr>
            <w:tcW w:w="1417" w:type="dxa"/>
            <w:gridSpan w:val="3"/>
          </w:tcPr>
          <w:p w14:paraId="50A850AB" w14:textId="77777777" w:rsidR="001E41F3" w:rsidRDefault="001E41F3">
            <w:pPr>
              <w:pStyle w:val="CRCoverPage"/>
              <w:spacing w:after="0"/>
              <w:rPr>
                <w:noProof/>
                <w:sz w:val="8"/>
                <w:szCs w:val="8"/>
              </w:rPr>
            </w:pPr>
          </w:p>
        </w:tc>
        <w:tc>
          <w:tcPr>
            <w:tcW w:w="2127" w:type="dxa"/>
            <w:tcBorders>
              <w:right w:val="single" w:sz="4" w:space="0" w:color="auto"/>
            </w:tcBorders>
          </w:tcPr>
          <w:p w14:paraId="642B8D7B" w14:textId="77777777" w:rsidR="001E41F3" w:rsidRDefault="001E41F3">
            <w:pPr>
              <w:pStyle w:val="CRCoverPage"/>
              <w:spacing w:after="0"/>
              <w:rPr>
                <w:noProof/>
                <w:sz w:val="8"/>
                <w:szCs w:val="8"/>
              </w:rPr>
            </w:pPr>
          </w:p>
        </w:tc>
      </w:tr>
      <w:tr w:rsidR="001E41F3" w14:paraId="29F907D8" w14:textId="77777777" w:rsidTr="00547111">
        <w:trPr>
          <w:cantSplit/>
        </w:trPr>
        <w:tc>
          <w:tcPr>
            <w:tcW w:w="1843" w:type="dxa"/>
            <w:tcBorders>
              <w:left w:val="single" w:sz="4" w:space="0" w:color="auto"/>
            </w:tcBorders>
          </w:tcPr>
          <w:p w14:paraId="1C55ED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93D6F0" w14:textId="77777777" w:rsidR="001E41F3" w:rsidRDefault="006E0519" w:rsidP="00D24991">
            <w:pPr>
              <w:pStyle w:val="CRCoverPage"/>
              <w:spacing w:after="0"/>
              <w:ind w:left="100" w:right="-609"/>
              <w:rPr>
                <w:b/>
                <w:noProof/>
              </w:rPr>
            </w:pPr>
            <w:r>
              <w:rPr>
                <w:b/>
                <w:noProof/>
              </w:rPr>
              <w:t>F</w:t>
            </w:r>
          </w:p>
        </w:tc>
        <w:tc>
          <w:tcPr>
            <w:tcW w:w="3402" w:type="dxa"/>
            <w:gridSpan w:val="5"/>
            <w:tcBorders>
              <w:left w:val="nil"/>
            </w:tcBorders>
          </w:tcPr>
          <w:p w14:paraId="6DA974E0" w14:textId="77777777" w:rsidR="001E41F3" w:rsidRDefault="001E41F3">
            <w:pPr>
              <w:pStyle w:val="CRCoverPage"/>
              <w:spacing w:after="0"/>
              <w:rPr>
                <w:noProof/>
              </w:rPr>
            </w:pPr>
          </w:p>
        </w:tc>
        <w:tc>
          <w:tcPr>
            <w:tcW w:w="1417" w:type="dxa"/>
            <w:gridSpan w:val="3"/>
            <w:tcBorders>
              <w:left w:val="nil"/>
            </w:tcBorders>
          </w:tcPr>
          <w:p w14:paraId="18F59E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8A89B" w14:textId="2044B6F5" w:rsidR="001E41F3" w:rsidRDefault="006E0519">
            <w:pPr>
              <w:pStyle w:val="CRCoverPage"/>
              <w:spacing w:after="0"/>
              <w:ind w:left="100"/>
              <w:rPr>
                <w:noProof/>
              </w:rPr>
            </w:pPr>
            <w:r>
              <w:t>Rel-1</w:t>
            </w:r>
            <w:r w:rsidR="00C63651">
              <w:t>6</w:t>
            </w:r>
          </w:p>
        </w:tc>
      </w:tr>
      <w:tr w:rsidR="001E41F3" w14:paraId="4D3A188A" w14:textId="77777777" w:rsidTr="00547111">
        <w:tc>
          <w:tcPr>
            <w:tcW w:w="1843" w:type="dxa"/>
            <w:tcBorders>
              <w:left w:val="single" w:sz="4" w:space="0" w:color="auto"/>
              <w:bottom w:val="single" w:sz="4" w:space="0" w:color="auto"/>
            </w:tcBorders>
          </w:tcPr>
          <w:p w14:paraId="51AEB286" w14:textId="77777777" w:rsidR="001E41F3" w:rsidRDefault="001E41F3">
            <w:pPr>
              <w:pStyle w:val="CRCoverPage"/>
              <w:spacing w:after="0"/>
              <w:rPr>
                <w:b/>
                <w:i/>
                <w:noProof/>
              </w:rPr>
            </w:pPr>
          </w:p>
        </w:tc>
        <w:tc>
          <w:tcPr>
            <w:tcW w:w="4677" w:type="dxa"/>
            <w:gridSpan w:val="8"/>
            <w:tcBorders>
              <w:bottom w:val="single" w:sz="4" w:space="0" w:color="auto"/>
            </w:tcBorders>
          </w:tcPr>
          <w:p w14:paraId="36039C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191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396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C54451D" w14:textId="77777777" w:rsidTr="00547111">
        <w:tc>
          <w:tcPr>
            <w:tcW w:w="1843" w:type="dxa"/>
          </w:tcPr>
          <w:p w14:paraId="48CC3E19" w14:textId="77777777" w:rsidR="001E41F3" w:rsidRDefault="001E41F3">
            <w:pPr>
              <w:pStyle w:val="CRCoverPage"/>
              <w:spacing w:after="0"/>
              <w:rPr>
                <w:b/>
                <w:i/>
                <w:noProof/>
                <w:sz w:val="8"/>
                <w:szCs w:val="8"/>
              </w:rPr>
            </w:pPr>
          </w:p>
        </w:tc>
        <w:tc>
          <w:tcPr>
            <w:tcW w:w="7797" w:type="dxa"/>
            <w:gridSpan w:val="10"/>
          </w:tcPr>
          <w:p w14:paraId="5E77285C" w14:textId="77777777" w:rsidR="001E41F3" w:rsidRDefault="001E41F3">
            <w:pPr>
              <w:pStyle w:val="CRCoverPage"/>
              <w:spacing w:after="0"/>
              <w:rPr>
                <w:noProof/>
                <w:sz w:val="8"/>
                <w:szCs w:val="8"/>
              </w:rPr>
            </w:pPr>
          </w:p>
        </w:tc>
      </w:tr>
      <w:tr w:rsidR="001E41F3" w14:paraId="06D60A65" w14:textId="77777777" w:rsidTr="00547111">
        <w:tc>
          <w:tcPr>
            <w:tcW w:w="2694" w:type="dxa"/>
            <w:gridSpan w:val="2"/>
            <w:tcBorders>
              <w:top w:val="single" w:sz="4" w:space="0" w:color="auto"/>
              <w:left w:val="single" w:sz="4" w:space="0" w:color="auto"/>
            </w:tcBorders>
          </w:tcPr>
          <w:p w14:paraId="67EC2E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CAFC1" w14:textId="77777777" w:rsidR="006A74D9" w:rsidRDefault="006A74D9" w:rsidP="006A74D9">
            <w:pPr>
              <w:pStyle w:val="xmsonormal"/>
              <w:numPr>
                <w:ilvl w:val="0"/>
                <w:numId w:val="26"/>
              </w:numPr>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At step 6 after the authentication completes unsuccessfully, the NW shall transport EAP-failure in the </w:t>
            </w:r>
            <w:r w:rsidRPr="00473C19">
              <w:rPr>
                <w:rFonts w:ascii="Arial" w:eastAsia="Times New Roman" w:hAnsi="Arial" w:cs="Times New Roman"/>
                <w:sz w:val="20"/>
                <w:szCs w:val="20"/>
                <w:lang w:val="en-GB" w:eastAsia="zh-CN"/>
              </w:rPr>
              <w:t>AUTHENTICATION RESULT message or the AUTHENTICATION REJECT message</w:t>
            </w:r>
          </w:p>
          <w:p w14:paraId="63AF81DC" w14:textId="77777777" w:rsidR="006A74D9" w:rsidRDefault="006A74D9" w:rsidP="006A74D9">
            <w:pPr>
              <w:pStyle w:val="xmsonormal"/>
              <w:ind w:left="720"/>
              <w:rPr>
                <w:rFonts w:ascii="Arial" w:eastAsia="Times New Roman" w:hAnsi="Arial" w:cs="Times New Roman"/>
                <w:sz w:val="20"/>
                <w:szCs w:val="20"/>
                <w:lang w:val="en-GB" w:eastAsia="zh-CN"/>
              </w:rPr>
            </w:pPr>
          </w:p>
          <w:p w14:paraId="5F15D3B3" w14:textId="77777777" w:rsidR="006A74D9" w:rsidRPr="00473C19" w:rsidRDefault="006A74D9" w:rsidP="006A74D9">
            <w:pPr>
              <w:pStyle w:val="xmsonormal"/>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From </w:t>
            </w:r>
            <w:r w:rsidRPr="00473C19">
              <w:rPr>
                <w:rFonts w:ascii="Arial" w:eastAsia="Times New Roman" w:hAnsi="Arial" w:cs="Times New Roman"/>
                <w:sz w:val="20"/>
                <w:szCs w:val="20"/>
                <w:lang w:val="en-GB" w:eastAsia="zh-CN"/>
              </w:rPr>
              <w:t>24.501, cl.5.4.1.2.1</w:t>
            </w:r>
            <w:r>
              <w:rPr>
                <w:rFonts w:ascii="Arial" w:eastAsia="Times New Roman" w:hAnsi="Arial" w:cs="Times New Roman"/>
                <w:sz w:val="20"/>
                <w:szCs w:val="20"/>
                <w:lang w:val="en-GB" w:eastAsia="zh-CN"/>
              </w:rPr>
              <w:t>:</w:t>
            </w:r>
          </w:p>
          <w:p w14:paraId="636760C1" w14:textId="77777777" w:rsidR="006A74D9" w:rsidRDefault="006A74D9" w:rsidP="006A74D9">
            <w:pPr>
              <w:pStyle w:val="xmsonormal"/>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w:t>
            </w:r>
            <w:r w:rsidRPr="00473C19">
              <w:rPr>
                <w:rFonts w:ascii="Arial" w:eastAsia="Times New Roman" w:hAnsi="Arial" w:cs="Times New Roman"/>
                <w:sz w:val="20"/>
                <w:szCs w:val="20"/>
                <w:lang w:val="en-GB" w:eastAsia="zh-CN"/>
              </w:rPr>
              <w:t>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EAP based primary authentication and key agreement procedure is performed.</w:t>
            </w:r>
            <w:r>
              <w:rPr>
                <w:rFonts w:ascii="Arial" w:eastAsia="Times New Roman" w:hAnsi="Arial" w:cs="Times New Roman"/>
                <w:sz w:val="20"/>
                <w:szCs w:val="20"/>
                <w:lang w:val="en-GB" w:eastAsia="zh-CN"/>
              </w:rPr>
              <w:t>”</w:t>
            </w:r>
          </w:p>
          <w:p w14:paraId="0FF7A714" w14:textId="77777777" w:rsidR="006A74D9" w:rsidRDefault="006A74D9" w:rsidP="006A74D9">
            <w:pPr>
              <w:pStyle w:val="xmsonormal"/>
              <w:rPr>
                <w:rFonts w:ascii="Arial" w:eastAsia="Times New Roman" w:hAnsi="Arial" w:cs="Times New Roman"/>
                <w:sz w:val="20"/>
                <w:szCs w:val="20"/>
                <w:lang w:val="en-GB" w:eastAsia="zh-CN"/>
              </w:rPr>
            </w:pPr>
          </w:p>
          <w:p w14:paraId="2AD17160" w14:textId="77777777" w:rsidR="006A74D9" w:rsidRDefault="006A74D9" w:rsidP="006A74D9">
            <w:pPr>
              <w:pStyle w:val="xmsonormal"/>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      The UE will not accept a new EAP AKA challenge request until it has received EAP-failure to conclude the previous attempt.</w:t>
            </w:r>
          </w:p>
          <w:p w14:paraId="3FF731D0" w14:textId="77777777" w:rsidR="006A74D9" w:rsidRDefault="006A74D9" w:rsidP="006A74D9">
            <w:pPr>
              <w:pStyle w:val="xmsonormal"/>
              <w:rPr>
                <w:rFonts w:ascii="Arial" w:eastAsia="Times New Roman" w:hAnsi="Arial" w:cs="Times New Roman"/>
                <w:sz w:val="20"/>
                <w:szCs w:val="20"/>
                <w:lang w:val="en-GB" w:eastAsia="zh-CN"/>
              </w:rPr>
            </w:pPr>
          </w:p>
          <w:p w14:paraId="093ECC69" w14:textId="77777777" w:rsidR="006A74D9" w:rsidRDefault="006A74D9" w:rsidP="006A74D9">
            <w:pPr>
              <w:numPr>
                <w:ilvl w:val="0"/>
                <w:numId w:val="26"/>
              </w:numPr>
              <w:rPr>
                <w:rFonts w:ascii="Arial" w:hAnsi="Arial" w:cs="Arial"/>
                <w:lang w:eastAsia="zh-CN"/>
              </w:rPr>
            </w:pPr>
            <w:r>
              <w:rPr>
                <w:rFonts w:ascii="Arial" w:hAnsi="Arial" w:cs="Arial"/>
                <w:lang w:eastAsia="zh-CN"/>
              </w:rPr>
              <w:t>From RFC3748:</w:t>
            </w:r>
          </w:p>
          <w:p w14:paraId="49349570" w14:textId="77777777" w:rsidR="006A74D9" w:rsidRPr="00B41B47" w:rsidRDefault="006A74D9" w:rsidP="006A74D9">
            <w:pPr>
              <w:rPr>
                <w:rFonts w:ascii="Arial" w:hAnsi="Arial" w:cs="Arial"/>
                <w:lang w:eastAsia="zh-CN"/>
              </w:rPr>
            </w:pPr>
            <w:r>
              <w:rPr>
                <w:rFonts w:ascii="Arial" w:hAnsi="Arial" w:cs="Arial"/>
                <w:lang w:eastAsia="zh-CN"/>
              </w:rPr>
              <w:t>“</w:t>
            </w:r>
            <w:r w:rsidRPr="00B41B47">
              <w:rPr>
                <w:rFonts w:ascii="Arial" w:hAnsi="Arial" w:cs="Arial"/>
                <w:lang w:eastAsia="zh-CN"/>
              </w:rPr>
              <w:t>If a peer receives a valid duplicate Request for which it has already sent a Response, it MUST resend its original Response without reprocessing the Request</w:t>
            </w:r>
          </w:p>
          <w:p w14:paraId="0155B37F" w14:textId="77777777" w:rsidR="006A74D9" w:rsidRPr="00B41B47" w:rsidRDefault="006A74D9" w:rsidP="006A74D9">
            <w:pPr>
              <w:rPr>
                <w:rFonts w:ascii="Arial" w:hAnsi="Arial" w:cs="Arial"/>
                <w:lang w:eastAsia="zh-CN"/>
              </w:rPr>
            </w:pPr>
            <w:r w:rsidRPr="00B41B47">
              <w:rPr>
                <w:rFonts w:ascii="Arial" w:hAnsi="Arial" w:cs="Arial"/>
                <w:lang w:eastAsia="zh-CN"/>
              </w:rPr>
              <w:t>…</w:t>
            </w:r>
          </w:p>
          <w:p w14:paraId="4FD3BF64" w14:textId="77777777" w:rsidR="006A74D9" w:rsidRPr="00B41B47" w:rsidRDefault="006A74D9" w:rsidP="006A74D9">
            <w:pPr>
              <w:rPr>
                <w:rFonts w:ascii="Arial" w:hAnsi="Arial" w:cs="Arial"/>
                <w:lang w:eastAsia="zh-CN"/>
              </w:rPr>
            </w:pPr>
            <w:r w:rsidRPr="00B41B47">
              <w:rPr>
                <w:rFonts w:ascii="Arial" w:hAnsi="Arial" w:cs="Arial"/>
                <w:lang w:eastAsia="zh-CN"/>
              </w:rPr>
              <w:t>In order to avoid confusion between new Requests and retransmissions, the Identifier value chosen for each new Request need only be different from the previous Request, but need not be unique within the conversation</w:t>
            </w:r>
            <w:r>
              <w:rPr>
                <w:rFonts w:ascii="Arial" w:hAnsi="Arial" w:cs="Arial"/>
                <w:lang w:eastAsia="zh-CN"/>
              </w:rPr>
              <w:t>”</w:t>
            </w:r>
          </w:p>
          <w:p w14:paraId="09623846" w14:textId="77777777" w:rsidR="006A74D9" w:rsidRPr="002B089A" w:rsidRDefault="006A74D9" w:rsidP="006A74D9">
            <w:pPr>
              <w:ind w:left="720"/>
              <w:rPr>
                <w:rFonts w:ascii="Arial" w:hAnsi="Arial" w:cs="Arial"/>
                <w:lang w:eastAsia="zh-CN"/>
              </w:rPr>
            </w:pPr>
            <w:r>
              <w:rPr>
                <w:rFonts w:ascii="Arial" w:hAnsi="Arial" w:cs="Arial"/>
                <w:lang w:val="en-US" w:eastAsia="zh-CN"/>
              </w:rPr>
              <w:t>Currently all EAP messages sent from the SS have identifier value 0. In otder for the UE t</w:t>
            </w:r>
            <w:r w:rsidRPr="002B089A">
              <w:rPr>
                <w:rFonts w:ascii="Arial" w:hAnsi="Arial" w:cs="Arial"/>
                <w:lang w:val="en-US" w:eastAsia="zh-CN"/>
              </w:rPr>
              <w:t xml:space="preserve">o diffferntiate between two consecutive </w:t>
            </w:r>
            <w:r>
              <w:rPr>
                <w:rFonts w:ascii="Arial" w:hAnsi="Arial" w:cs="Arial"/>
                <w:lang w:val="en-US" w:eastAsia="zh-CN"/>
              </w:rPr>
              <w:t xml:space="preserve">EAP-ChallengeReq messages, the should have </w:t>
            </w:r>
            <w:r w:rsidRPr="002B089A">
              <w:rPr>
                <w:rFonts w:ascii="Arial" w:hAnsi="Arial" w:cs="Arial"/>
                <w:lang w:val="en-US" w:eastAsia="zh-CN"/>
              </w:rPr>
              <w:t>different identifier values</w:t>
            </w:r>
            <w:r>
              <w:rPr>
                <w:rFonts w:ascii="Arial" w:hAnsi="Arial" w:cs="Arial"/>
                <w:lang w:val="en-US" w:eastAsia="zh-CN"/>
              </w:rPr>
              <w:t>.</w:t>
            </w:r>
          </w:p>
          <w:p w14:paraId="18158550" w14:textId="77777777" w:rsidR="006A74D9" w:rsidRDefault="006A74D9" w:rsidP="006A74D9">
            <w:pPr>
              <w:pStyle w:val="NormalWeb"/>
              <w:numPr>
                <w:ilvl w:val="0"/>
                <w:numId w:val="26"/>
              </w:numPr>
              <w:overflowPunct w:val="0"/>
              <w:autoSpaceDE w:val="0"/>
              <w:autoSpaceDN w:val="0"/>
              <w:adjustRightInd w:val="0"/>
              <w:textAlignment w:val="baseline"/>
              <w:rPr>
                <w:rFonts w:ascii="Arial" w:hAnsi="Arial"/>
                <w:sz w:val="20"/>
                <w:szCs w:val="20"/>
                <w:lang w:eastAsia="zh-CN"/>
              </w:rPr>
            </w:pPr>
            <w:r>
              <w:rPr>
                <w:rFonts w:ascii="Arial" w:hAnsi="Arial"/>
                <w:sz w:val="20"/>
                <w:szCs w:val="20"/>
                <w:lang w:eastAsia="zh-CN"/>
              </w:rPr>
              <w:t xml:space="preserve">At step 8, AT_RESULT_IND is expected to be included. From </w:t>
            </w:r>
            <w:r w:rsidRPr="001F1507">
              <w:rPr>
                <w:rFonts w:ascii="Arial" w:hAnsi="Arial"/>
                <w:sz w:val="20"/>
                <w:szCs w:val="20"/>
                <w:lang w:eastAsia="zh-CN"/>
              </w:rPr>
              <w:t xml:space="preserve">RFC </w:t>
            </w:r>
            <w:r w:rsidRPr="001F1507">
              <w:rPr>
                <w:rFonts w:ascii="Arial" w:hAnsi="Arial"/>
                <w:sz w:val="20"/>
                <w:szCs w:val="20"/>
                <w:lang w:eastAsia="zh-CN"/>
              </w:rPr>
              <w:lastRenderedPageBreak/>
              <w:t>4187</w:t>
            </w:r>
            <w:r w:rsidR="002B61F1">
              <w:rPr>
                <w:rFonts w:ascii="Arial" w:hAnsi="Arial"/>
                <w:sz w:val="20"/>
                <w:szCs w:val="20"/>
                <w:lang w:eastAsia="zh-CN"/>
              </w:rPr>
              <w:t>:</w:t>
            </w:r>
          </w:p>
          <w:p w14:paraId="0CA8042A" w14:textId="77777777" w:rsidR="006A74D9" w:rsidRDefault="002B61F1" w:rsidP="006A74D9">
            <w:pPr>
              <w:rPr>
                <w:rFonts w:ascii="Arial" w:hAnsi="Arial"/>
                <w:lang w:eastAsia="zh-CN"/>
              </w:rPr>
            </w:pPr>
            <w:r>
              <w:rPr>
                <w:rFonts w:ascii="Arial" w:hAnsi="Arial"/>
                <w:lang w:eastAsia="zh-CN"/>
              </w:rPr>
              <w:t>“</w:t>
            </w:r>
            <w:r w:rsidR="006A74D9" w:rsidRPr="001F1507">
              <w:rPr>
                <w:rFonts w:ascii="Arial" w:hAnsi="Arial"/>
                <w:lang w:eastAsia="zh-CN"/>
              </w:rPr>
              <w:t>The peer MUST NOT include AT_RESULT_IND if it did not receive AT_RESULT_IND from the serve</w:t>
            </w:r>
            <w:r w:rsidR="006A74D9">
              <w:rPr>
                <w:rFonts w:ascii="Arial" w:hAnsi="Arial"/>
                <w:lang w:eastAsia="zh-CN"/>
              </w:rPr>
              <w:t>r.</w:t>
            </w:r>
            <w:r>
              <w:rPr>
                <w:rFonts w:ascii="Arial" w:hAnsi="Arial"/>
                <w:lang w:eastAsia="zh-CN"/>
              </w:rPr>
              <w:t>”</w:t>
            </w:r>
          </w:p>
          <w:p w14:paraId="24B47848" w14:textId="77777777" w:rsidR="006A74D9" w:rsidRDefault="006A74D9" w:rsidP="006A74D9">
            <w:pPr>
              <w:rPr>
                <w:rFonts w:ascii="Arial" w:hAnsi="Arial" w:cs="Arial"/>
                <w:lang w:eastAsia="zh-CN"/>
              </w:rPr>
            </w:pPr>
            <w:r>
              <w:rPr>
                <w:rFonts w:ascii="Arial" w:hAnsi="Arial" w:cs="Arial"/>
                <w:lang w:eastAsia="zh-CN"/>
              </w:rPr>
              <w:t xml:space="preserve">        AT_RESULT_IND is not included in the EAP request set at step 7 so the UE will not include it in the response at step 8.</w:t>
            </w:r>
          </w:p>
          <w:p w14:paraId="3A771E66" w14:textId="77777777" w:rsidR="001E41F3" w:rsidRDefault="006A74D9" w:rsidP="006A74D9">
            <w:pPr>
              <w:pStyle w:val="CRCoverPage"/>
              <w:numPr>
                <w:ilvl w:val="0"/>
                <w:numId w:val="26"/>
              </w:numPr>
              <w:spacing w:after="0"/>
              <w:rPr>
                <w:noProof/>
              </w:rPr>
            </w:pPr>
            <w:r>
              <w:rPr>
                <w:rFonts w:cs="Arial"/>
                <w:lang w:eastAsia="zh-CN"/>
              </w:rPr>
              <w:t>With the current implementation, if an incorrect EAP response is received from the UE, the test case execution will continue regardless.</w:t>
            </w:r>
          </w:p>
        </w:tc>
      </w:tr>
      <w:tr w:rsidR="001E41F3" w14:paraId="02039422" w14:textId="77777777" w:rsidTr="00547111">
        <w:tc>
          <w:tcPr>
            <w:tcW w:w="2694" w:type="dxa"/>
            <w:gridSpan w:val="2"/>
            <w:tcBorders>
              <w:left w:val="single" w:sz="4" w:space="0" w:color="auto"/>
            </w:tcBorders>
          </w:tcPr>
          <w:p w14:paraId="5C5988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DDF7C" w14:textId="77777777" w:rsidR="001E41F3" w:rsidRDefault="001E41F3">
            <w:pPr>
              <w:pStyle w:val="CRCoverPage"/>
              <w:spacing w:after="0"/>
              <w:rPr>
                <w:noProof/>
                <w:sz w:val="8"/>
                <w:szCs w:val="8"/>
              </w:rPr>
            </w:pPr>
          </w:p>
        </w:tc>
      </w:tr>
      <w:tr w:rsidR="00247F82" w14:paraId="4104D3EE" w14:textId="77777777" w:rsidTr="00547111">
        <w:tc>
          <w:tcPr>
            <w:tcW w:w="2694" w:type="dxa"/>
            <w:gridSpan w:val="2"/>
            <w:tcBorders>
              <w:left w:val="single" w:sz="4" w:space="0" w:color="auto"/>
            </w:tcBorders>
          </w:tcPr>
          <w:p w14:paraId="5E568809" w14:textId="77777777" w:rsidR="00247F82" w:rsidRDefault="00247F82" w:rsidP="00247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D9724" w14:textId="77777777" w:rsidR="006A74D9" w:rsidRDefault="006A74D9" w:rsidP="006A74D9">
            <w:pPr>
              <w:numPr>
                <w:ilvl w:val="0"/>
                <w:numId w:val="22"/>
              </w:numPr>
              <w:rPr>
                <w:rFonts w:ascii="Arial" w:hAnsi="Arial" w:cs="Arial"/>
              </w:rPr>
            </w:pPr>
            <w:r>
              <w:rPr>
                <w:rFonts w:ascii="Arial" w:hAnsi="Arial" w:cs="Arial"/>
              </w:rPr>
              <w:t>Add new step to send Authentication Result with EAP Failure after Step 6.</w:t>
            </w:r>
          </w:p>
          <w:p w14:paraId="768C10B3" w14:textId="77777777" w:rsidR="006A74D9" w:rsidRDefault="006A74D9" w:rsidP="006A74D9">
            <w:pPr>
              <w:numPr>
                <w:ilvl w:val="0"/>
                <w:numId w:val="22"/>
              </w:numPr>
              <w:rPr>
                <w:rFonts w:ascii="Arial" w:hAnsi="Arial" w:cs="Arial"/>
              </w:rPr>
            </w:pPr>
            <w:r>
              <w:rPr>
                <w:rFonts w:ascii="Arial" w:hAnsi="Arial" w:cs="Arial"/>
              </w:rPr>
              <w:t>Provide a new Identifier value for the for EAP-ChallengeReq and response at step 7 and 8, and another new identifier value for step 11.</w:t>
            </w:r>
          </w:p>
          <w:p w14:paraId="76698DF2" w14:textId="77777777" w:rsidR="006A74D9" w:rsidRDefault="006A74D9" w:rsidP="006A74D9">
            <w:pPr>
              <w:numPr>
                <w:ilvl w:val="0"/>
                <w:numId w:val="22"/>
              </w:numPr>
              <w:rPr>
                <w:rFonts w:ascii="Arial" w:hAnsi="Arial" w:cs="Arial"/>
              </w:rPr>
            </w:pPr>
            <w:r>
              <w:rPr>
                <w:rFonts w:ascii="Arial" w:hAnsi="Arial" w:cs="Arial"/>
              </w:rPr>
              <w:t>Remove AT_RESULT_IND attribute from expected EAP response at Step 8.</w:t>
            </w:r>
          </w:p>
          <w:p w14:paraId="4A7784E9" w14:textId="77777777" w:rsidR="006A74D9" w:rsidRDefault="006A74D9" w:rsidP="006A74D9">
            <w:pPr>
              <w:numPr>
                <w:ilvl w:val="0"/>
                <w:numId w:val="22"/>
              </w:numPr>
              <w:rPr>
                <w:rFonts w:ascii="Arial" w:hAnsi="Arial" w:cs="Arial"/>
              </w:rPr>
            </w:pPr>
            <w:r>
              <w:rPr>
                <w:rFonts w:ascii="Arial" w:hAnsi="Arial" w:cs="Arial"/>
              </w:rPr>
              <w:t>Add fail verdicts at steps 8 and 10</w:t>
            </w:r>
            <w:r w:rsidR="002B61F1">
              <w:rPr>
                <w:rFonts w:ascii="Arial" w:hAnsi="Arial" w:cs="Arial"/>
              </w:rPr>
              <w:t xml:space="preserve"> if EAP response checking fails</w:t>
            </w:r>
            <w:r>
              <w:rPr>
                <w:rFonts w:ascii="Arial" w:hAnsi="Arial" w:cs="Arial"/>
              </w:rPr>
              <w:t>.</w:t>
            </w:r>
          </w:p>
          <w:p w14:paraId="6632AC31" w14:textId="77777777" w:rsidR="00247F82" w:rsidRDefault="006A74D9" w:rsidP="006A74D9">
            <w:pPr>
              <w:pStyle w:val="CRCoverPage"/>
              <w:spacing w:after="0"/>
              <w:rPr>
                <w:noProof/>
              </w:rPr>
            </w:pPr>
            <w:r w:rsidRPr="00B41B47">
              <w:rPr>
                <w:rFonts w:cs="Arial"/>
                <w:b/>
                <w:bCs/>
              </w:rPr>
              <w:t>Note</w:t>
            </w:r>
            <w:r>
              <w:rPr>
                <w:rFonts w:cs="Arial"/>
              </w:rPr>
              <w:t xml:space="preserve"> : Prose CR R5-205579 on 38.523-1 is raised at RAN5#89 associated with changes 1 and 3</w:t>
            </w:r>
          </w:p>
        </w:tc>
      </w:tr>
      <w:tr w:rsidR="00247F82" w14:paraId="266CD76B" w14:textId="77777777" w:rsidTr="00DC457A">
        <w:trPr>
          <w:trHeight w:val="80"/>
        </w:trPr>
        <w:tc>
          <w:tcPr>
            <w:tcW w:w="2694" w:type="dxa"/>
            <w:gridSpan w:val="2"/>
            <w:tcBorders>
              <w:left w:val="single" w:sz="4" w:space="0" w:color="auto"/>
            </w:tcBorders>
          </w:tcPr>
          <w:p w14:paraId="71431C29"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369C54C5" w14:textId="77777777" w:rsidR="00247F82" w:rsidRDefault="00247F82" w:rsidP="00247F82">
            <w:pPr>
              <w:pStyle w:val="CRCoverPage"/>
              <w:spacing w:after="0"/>
              <w:rPr>
                <w:noProof/>
                <w:sz w:val="8"/>
                <w:szCs w:val="8"/>
              </w:rPr>
            </w:pPr>
          </w:p>
        </w:tc>
      </w:tr>
      <w:tr w:rsidR="00247F82" w14:paraId="66FCCC30" w14:textId="77777777" w:rsidTr="00547111">
        <w:tc>
          <w:tcPr>
            <w:tcW w:w="2694" w:type="dxa"/>
            <w:gridSpan w:val="2"/>
            <w:tcBorders>
              <w:left w:val="single" w:sz="4" w:space="0" w:color="auto"/>
              <w:bottom w:val="single" w:sz="4" w:space="0" w:color="auto"/>
            </w:tcBorders>
          </w:tcPr>
          <w:p w14:paraId="3890F325" w14:textId="77777777" w:rsidR="00247F82" w:rsidRDefault="00247F82" w:rsidP="00247F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CB307" w14:textId="77777777" w:rsidR="00247F82" w:rsidRDefault="006A74D9" w:rsidP="00247F82">
            <w:pPr>
              <w:pStyle w:val="CRCoverPage"/>
              <w:spacing w:after="0"/>
              <w:rPr>
                <w:noProof/>
              </w:rPr>
            </w:pPr>
            <w:r>
              <w:rPr>
                <w:noProof/>
              </w:rPr>
              <w:t>A conformant UE may fail this test case</w:t>
            </w:r>
          </w:p>
        </w:tc>
      </w:tr>
      <w:tr w:rsidR="00247F82" w14:paraId="7D49A4AF" w14:textId="77777777" w:rsidTr="00547111">
        <w:tc>
          <w:tcPr>
            <w:tcW w:w="2694" w:type="dxa"/>
            <w:gridSpan w:val="2"/>
          </w:tcPr>
          <w:p w14:paraId="0B323391" w14:textId="77777777" w:rsidR="00247F82" w:rsidRDefault="00247F82" w:rsidP="00247F82">
            <w:pPr>
              <w:pStyle w:val="CRCoverPage"/>
              <w:spacing w:after="0"/>
              <w:rPr>
                <w:b/>
                <w:i/>
                <w:noProof/>
                <w:sz w:val="8"/>
                <w:szCs w:val="8"/>
              </w:rPr>
            </w:pPr>
          </w:p>
        </w:tc>
        <w:tc>
          <w:tcPr>
            <w:tcW w:w="6946" w:type="dxa"/>
            <w:gridSpan w:val="9"/>
          </w:tcPr>
          <w:p w14:paraId="1FF10B42" w14:textId="77777777" w:rsidR="00247F82" w:rsidRDefault="00247F82" w:rsidP="00247F82">
            <w:pPr>
              <w:pStyle w:val="CRCoverPage"/>
              <w:spacing w:after="0"/>
              <w:rPr>
                <w:noProof/>
                <w:sz w:val="8"/>
                <w:szCs w:val="8"/>
              </w:rPr>
            </w:pPr>
          </w:p>
        </w:tc>
      </w:tr>
      <w:tr w:rsidR="00247F82" w14:paraId="2A675265" w14:textId="77777777" w:rsidTr="00547111">
        <w:tc>
          <w:tcPr>
            <w:tcW w:w="2694" w:type="dxa"/>
            <w:gridSpan w:val="2"/>
            <w:tcBorders>
              <w:top w:val="single" w:sz="4" w:space="0" w:color="auto"/>
              <w:left w:val="single" w:sz="4" w:space="0" w:color="auto"/>
            </w:tcBorders>
          </w:tcPr>
          <w:p w14:paraId="0D3FD93E" w14:textId="77777777" w:rsidR="00247F82" w:rsidRDefault="00247F82" w:rsidP="00247F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DE92D" w14:textId="77777777" w:rsidR="00247F82" w:rsidRDefault="00BD352F" w:rsidP="00247F82">
            <w:pPr>
              <w:pStyle w:val="CRCoverPage"/>
              <w:spacing w:after="0"/>
              <w:rPr>
                <w:noProof/>
              </w:rPr>
            </w:pPr>
            <w:r>
              <w:t>9.1.1.2</w:t>
            </w:r>
            <w:r w:rsidR="00447986">
              <w:t>.NR5GC</w:t>
            </w:r>
          </w:p>
        </w:tc>
      </w:tr>
      <w:tr w:rsidR="00247F82" w14:paraId="25EB96EC" w14:textId="77777777" w:rsidTr="00547111">
        <w:tc>
          <w:tcPr>
            <w:tcW w:w="2694" w:type="dxa"/>
            <w:gridSpan w:val="2"/>
            <w:tcBorders>
              <w:left w:val="single" w:sz="4" w:space="0" w:color="auto"/>
            </w:tcBorders>
          </w:tcPr>
          <w:p w14:paraId="58D0A782" w14:textId="77777777" w:rsidR="00247F82" w:rsidRDefault="00247F82" w:rsidP="00247F82">
            <w:pPr>
              <w:pStyle w:val="CRCoverPage"/>
              <w:spacing w:after="0"/>
              <w:rPr>
                <w:b/>
                <w:i/>
                <w:noProof/>
                <w:sz w:val="8"/>
                <w:szCs w:val="8"/>
              </w:rPr>
            </w:pPr>
          </w:p>
        </w:tc>
        <w:tc>
          <w:tcPr>
            <w:tcW w:w="6946" w:type="dxa"/>
            <w:gridSpan w:val="9"/>
            <w:tcBorders>
              <w:right w:val="single" w:sz="4" w:space="0" w:color="auto"/>
            </w:tcBorders>
          </w:tcPr>
          <w:p w14:paraId="57B7169E" w14:textId="77777777" w:rsidR="00247F82" w:rsidRDefault="00247F82" w:rsidP="00247F82">
            <w:pPr>
              <w:pStyle w:val="CRCoverPage"/>
              <w:spacing w:after="0"/>
              <w:rPr>
                <w:noProof/>
                <w:sz w:val="8"/>
                <w:szCs w:val="8"/>
              </w:rPr>
            </w:pPr>
          </w:p>
        </w:tc>
      </w:tr>
      <w:tr w:rsidR="00247F82" w14:paraId="07E6BFCF" w14:textId="77777777" w:rsidTr="00547111">
        <w:tc>
          <w:tcPr>
            <w:tcW w:w="2694" w:type="dxa"/>
            <w:gridSpan w:val="2"/>
            <w:tcBorders>
              <w:left w:val="single" w:sz="4" w:space="0" w:color="auto"/>
            </w:tcBorders>
          </w:tcPr>
          <w:p w14:paraId="5A09A84F" w14:textId="77777777" w:rsidR="00247F82" w:rsidRDefault="00247F82" w:rsidP="00247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8AD0F7" w14:textId="77777777" w:rsidR="00247F82" w:rsidRDefault="00247F82" w:rsidP="00247F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F6DA5" w14:textId="77777777" w:rsidR="00247F82" w:rsidRDefault="00247F82" w:rsidP="00247F82">
            <w:pPr>
              <w:pStyle w:val="CRCoverPage"/>
              <w:spacing w:after="0"/>
              <w:jc w:val="center"/>
              <w:rPr>
                <w:b/>
                <w:caps/>
                <w:noProof/>
              </w:rPr>
            </w:pPr>
            <w:r>
              <w:rPr>
                <w:b/>
                <w:caps/>
                <w:noProof/>
              </w:rPr>
              <w:t>N</w:t>
            </w:r>
          </w:p>
        </w:tc>
        <w:tc>
          <w:tcPr>
            <w:tcW w:w="2977" w:type="dxa"/>
            <w:gridSpan w:val="4"/>
          </w:tcPr>
          <w:p w14:paraId="729E2B94" w14:textId="77777777" w:rsidR="00247F82" w:rsidRDefault="00247F82" w:rsidP="00247F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AC866" w14:textId="77777777" w:rsidR="00247F82" w:rsidRDefault="00247F82" w:rsidP="00247F82">
            <w:pPr>
              <w:pStyle w:val="CRCoverPage"/>
              <w:spacing w:after="0"/>
              <w:ind w:left="99"/>
              <w:rPr>
                <w:noProof/>
              </w:rPr>
            </w:pPr>
          </w:p>
        </w:tc>
      </w:tr>
      <w:tr w:rsidR="00247F82" w14:paraId="3330D1C0" w14:textId="77777777" w:rsidTr="00547111">
        <w:tc>
          <w:tcPr>
            <w:tcW w:w="2694" w:type="dxa"/>
            <w:gridSpan w:val="2"/>
            <w:tcBorders>
              <w:left w:val="single" w:sz="4" w:space="0" w:color="auto"/>
            </w:tcBorders>
          </w:tcPr>
          <w:p w14:paraId="3A591801" w14:textId="77777777" w:rsidR="00247F82" w:rsidRDefault="00247F82" w:rsidP="00247F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AB3DC"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2BC10" w14:textId="77777777" w:rsidR="00247F82" w:rsidRDefault="00247F82" w:rsidP="00247F82">
            <w:pPr>
              <w:pStyle w:val="CRCoverPage"/>
              <w:spacing w:after="0"/>
              <w:jc w:val="center"/>
              <w:rPr>
                <w:b/>
                <w:caps/>
                <w:noProof/>
              </w:rPr>
            </w:pPr>
            <w:r>
              <w:rPr>
                <w:b/>
                <w:caps/>
                <w:noProof/>
              </w:rPr>
              <w:t>X</w:t>
            </w:r>
          </w:p>
        </w:tc>
        <w:tc>
          <w:tcPr>
            <w:tcW w:w="2977" w:type="dxa"/>
            <w:gridSpan w:val="4"/>
          </w:tcPr>
          <w:p w14:paraId="6185940B" w14:textId="77777777" w:rsidR="00247F82" w:rsidRDefault="00247F82" w:rsidP="00247F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D48DB" w14:textId="77777777" w:rsidR="00247F82" w:rsidRDefault="00247F82" w:rsidP="00247F82">
            <w:pPr>
              <w:pStyle w:val="CRCoverPage"/>
              <w:spacing w:after="0"/>
              <w:ind w:left="99"/>
              <w:rPr>
                <w:noProof/>
              </w:rPr>
            </w:pPr>
            <w:r>
              <w:rPr>
                <w:noProof/>
              </w:rPr>
              <w:t xml:space="preserve">TS/TR ... CR ... </w:t>
            </w:r>
          </w:p>
        </w:tc>
      </w:tr>
      <w:tr w:rsidR="00247F82" w14:paraId="62DC5A02" w14:textId="77777777" w:rsidTr="00547111">
        <w:tc>
          <w:tcPr>
            <w:tcW w:w="2694" w:type="dxa"/>
            <w:gridSpan w:val="2"/>
            <w:tcBorders>
              <w:left w:val="single" w:sz="4" w:space="0" w:color="auto"/>
            </w:tcBorders>
          </w:tcPr>
          <w:p w14:paraId="72EB8492" w14:textId="77777777" w:rsidR="00247F82" w:rsidRDefault="00247F82" w:rsidP="00247F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9BC5D" w14:textId="77777777" w:rsidR="00247F82" w:rsidRDefault="006A74D9" w:rsidP="00247F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C2835" w14:textId="77777777" w:rsidR="00247F82" w:rsidRDefault="00247F82" w:rsidP="009D4906">
            <w:pPr>
              <w:pStyle w:val="CRCoverPage"/>
              <w:spacing w:after="0"/>
              <w:rPr>
                <w:b/>
                <w:caps/>
                <w:noProof/>
              </w:rPr>
            </w:pPr>
          </w:p>
        </w:tc>
        <w:tc>
          <w:tcPr>
            <w:tcW w:w="2977" w:type="dxa"/>
            <w:gridSpan w:val="4"/>
          </w:tcPr>
          <w:p w14:paraId="2E2F4CBA" w14:textId="77777777" w:rsidR="00247F82" w:rsidRDefault="00247F82" w:rsidP="00247F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F3C62" w14:textId="77777777" w:rsidR="00247F82" w:rsidRDefault="006A74D9" w:rsidP="009D4906">
            <w:pPr>
              <w:pStyle w:val="CRCoverPage"/>
              <w:spacing w:after="0"/>
              <w:rPr>
                <w:noProof/>
              </w:rPr>
            </w:pPr>
            <w:r>
              <w:rPr>
                <w:noProof/>
              </w:rPr>
              <w:t>38.523-1 R5-205579</w:t>
            </w:r>
          </w:p>
        </w:tc>
      </w:tr>
      <w:tr w:rsidR="00247F82" w14:paraId="1C69F9B5" w14:textId="77777777" w:rsidTr="00547111">
        <w:tc>
          <w:tcPr>
            <w:tcW w:w="2694" w:type="dxa"/>
            <w:gridSpan w:val="2"/>
            <w:tcBorders>
              <w:left w:val="single" w:sz="4" w:space="0" w:color="auto"/>
            </w:tcBorders>
          </w:tcPr>
          <w:p w14:paraId="3A75F9D6" w14:textId="77777777" w:rsidR="00247F82" w:rsidRDefault="00247F82" w:rsidP="00247F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E4AED" w14:textId="77777777" w:rsidR="00247F82" w:rsidRDefault="00247F82" w:rsidP="00247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D4B2C" w14:textId="77777777" w:rsidR="00247F82" w:rsidRDefault="00247F82" w:rsidP="00247F82">
            <w:pPr>
              <w:pStyle w:val="CRCoverPage"/>
              <w:spacing w:after="0"/>
              <w:jc w:val="center"/>
              <w:rPr>
                <w:b/>
                <w:caps/>
                <w:noProof/>
              </w:rPr>
            </w:pPr>
            <w:r>
              <w:rPr>
                <w:b/>
                <w:caps/>
                <w:noProof/>
              </w:rPr>
              <w:t>X</w:t>
            </w:r>
          </w:p>
        </w:tc>
        <w:tc>
          <w:tcPr>
            <w:tcW w:w="2977" w:type="dxa"/>
            <w:gridSpan w:val="4"/>
          </w:tcPr>
          <w:p w14:paraId="0F89D877" w14:textId="77777777" w:rsidR="00247F82" w:rsidRDefault="00247F82" w:rsidP="00247F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1FBE9" w14:textId="77777777" w:rsidR="00247F82" w:rsidRDefault="00247F82" w:rsidP="00247F82">
            <w:pPr>
              <w:pStyle w:val="CRCoverPage"/>
              <w:spacing w:after="0"/>
              <w:ind w:left="99"/>
              <w:rPr>
                <w:noProof/>
              </w:rPr>
            </w:pPr>
            <w:r>
              <w:rPr>
                <w:noProof/>
              </w:rPr>
              <w:t xml:space="preserve">TS/TR ... CR ... </w:t>
            </w:r>
          </w:p>
        </w:tc>
      </w:tr>
      <w:tr w:rsidR="00247F82" w14:paraId="3B69DDDA" w14:textId="77777777" w:rsidTr="008863B9">
        <w:tc>
          <w:tcPr>
            <w:tcW w:w="2694" w:type="dxa"/>
            <w:gridSpan w:val="2"/>
            <w:tcBorders>
              <w:left w:val="single" w:sz="4" w:space="0" w:color="auto"/>
            </w:tcBorders>
          </w:tcPr>
          <w:p w14:paraId="289D42FD" w14:textId="77777777" w:rsidR="00247F82" w:rsidRDefault="00247F82" w:rsidP="00247F82">
            <w:pPr>
              <w:pStyle w:val="CRCoverPage"/>
              <w:spacing w:after="0"/>
              <w:rPr>
                <w:b/>
                <w:i/>
                <w:noProof/>
              </w:rPr>
            </w:pPr>
          </w:p>
        </w:tc>
        <w:tc>
          <w:tcPr>
            <w:tcW w:w="6946" w:type="dxa"/>
            <w:gridSpan w:val="9"/>
            <w:tcBorders>
              <w:right w:val="single" w:sz="4" w:space="0" w:color="auto"/>
            </w:tcBorders>
          </w:tcPr>
          <w:p w14:paraId="341F9A29" w14:textId="77777777" w:rsidR="00247F82" w:rsidRDefault="00247F82" w:rsidP="00247F82">
            <w:pPr>
              <w:pStyle w:val="CRCoverPage"/>
              <w:spacing w:after="0"/>
              <w:rPr>
                <w:noProof/>
              </w:rPr>
            </w:pPr>
          </w:p>
        </w:tc>
      </w:tr>
      <w:tr w:rsidR="00247F82" w14:paraId="3F26DC2D" w14:textId="77777777" w:rsidTr="008863B9">
        <w:tc>
          <w:tcPr>
            <w:tcW w:w="2694" w:type="dxa"/>
            <w:gridSpan w:val="2"/>
            <w:tcBorders>
              <w:left w:val="single" w:sz="4" w:space="0" w:color="auto"/>
              <w:bottom w:val="single" w:sz="4" w:space="0" w:color="auto"/>
            </w:tcBorders>
          </w:tcPr>
          <w:p w14:paraId="6770CE8F" w14:textId="77777777" w:rsidR="00247F82" w:rsidRDefault="00247F82" w:rsidP="00247F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12009" w14:textId="77777777" w:rsidR="00247F82" w:rsidRDefault="00247F82" w:rsidP="00247F82">
            <w:pPr>
              <w:pStyle w:val="CRCoverPage"/>
              <w:spacing w:after="0"/>
              <w:ind w:left="100"/>
              <w:rPr>
                <w:noProof/>
              </w:rPr>
            </w:pPr>
          </w:p>
        </w:tc>
      </w:tr>
      <w:tr w:rsidR="00247F82" w:rsidRPr="008863B9" w14:paraId="460323AF" w14:textId="77777777" w:rsidTr="00937A5E">
        <w:tc>
          <w:tcPr>
            <w:tcW w:w="2694" w:type="dxa"/>
            <w:gridSpan w:val="2"/>
            <w:tcBorders>
              <w:top w:val="single" w:sz="4" w:space="0" w:color="auto"/>
              <w:bottom w:val="single" w:sz="4" w:space="0" w:color="auto"/>
            </w:tcBorders>
          </w:tcPr>
          <w:p w14:paraId="50D97B32" w14:textId="77777777" w:rsidR="00247F82" w:rsidRPr="008863B9" w:rsidRDefault="00247F82" w:rsidP="00247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5806A1" w14:textId="77777777" w:rsidR="00247F82" w:rsidRPr="008863B9" w:rsidRDefault="00247F82" w:rsidP="00247F82">
            <w:pPr>
              <w:pStyle w:val="CRCoverPage"/>
              <w:spacing w:after="0"/>
              <w:ind w:left="100"/>
              <w:rPr>
                <w:noProof/>
                <w:sz w:val="8"/>
                <w:szCs w:val="8"/>
              </w:rPr>
            </w:pPr>
          </w:p>
        </w:tc>
      </w:tr>
      <w:tr w:rsidR="00247F82" w14:paraId="0C7F38AD" w14:textId="77777777" w:rsidTr="008863B9">
        <w:tc>
          <w:tcPr>
            <w:tcW w:w="2694" w:type="dxa"/>
            <w:gridSpan w:val="2"/>
            <w:tcBorders>
              <w:top w:val="single" w:sz="4" w:space="0" w:color="auto"/>
              <w:left w:val="single" w:sz="4" w:space="0" w:color="auto"/>
              <w:bottom w:val="single" w:sz="4" w:space="0" w:color="auto"/>
            </w:tcBorders>
          </w:tcPr>
          <w:p w14:paraId="017CB836" w14:textId="77777777" w:rsidR="00247F82" w:rsidRDefault="00247F82" w:rsidP="00247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3959C" w14:textId="77777777" w:rsidR="00247F82" w:rsidRDefault="00247F82" w:rsidP="00247F82">
            <w:pPr>
              <w:pStyle w:val="CRCoverPage"/>
              <w:spacing w:after="0"/>
              <w:ind w:left="100"/>
              <w:rPr>
                <w:noProof/>
              </w:rPr>
            </w:pPr>
          </w:p>
        </w:tc>
      </w:tr>
    </w:tbl>
    <w:p w14:paraId="07ADE9E7" w14:textId="77777777" w:rsidR="001E41F3" w:rsidRDefault="001E41F3">
      <w:pPr>
        <w:pStyle w:val="CRCoverPage"/>
        <w:spacing w:after="0"/>
        <w:rPr>
          <w:noProof/>
          <w:sz w:val="8"/>
          <w:szCs w:val="8"/>
        </w:rPr>
      </w:pPr>
    </w:p>
    <w:p w14:paraId="35F302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C2D17" w14:textId="77777777" w:rsidR="003A22C0" w:rsidRPr="00D83A7A" w:rsidRDefault="003A22C0" w:rsidP="003A22C0">
      <w:pPr>
        <w:pStyle w:val="Title"/>
        <w:jc w:val="left"/>
        <w:rPr>
          <w:rStyle w:val="Emphasis"/>
          <w:rFonts w:cs="Arial"/>
          <w:i w:val="0"/>
          <w:lang w:eastAsia="en-GB"/>
        </w:rPr>
      </w:pPr>
      <w:bookmarkStart w:id="1" w:name="_Toc55937538"/>
      <w:r w:rsidRPr="00D83A7A">
        <w:rPr>
          <w:rStyle w:val="Emphasis"/>
          <w:rFonts w:cs="Arial"/>
          <w:i w:val="0"/>
        </w:rPr>
        <w:lastRenderedPageBreak/>
        <w:t>Table of Contents</w:t>
      </w:r>
      <w:bookmarkEnd w:id="1"/>
    </w:p>
    <w:p w14:paraId="3C1A9E3A" w14:textId="77777777" w:rsidR="004D5EE4" w:rsidRPr="008B0153" w:rsidRDefault="003A22C0">
      <w:pPr>
        <w:pStyle w:val="TOC1"/>
        <w:rPr>
          <w:rFonts w:ascii="Calibri" w:hAnsi="Calibri"/>
          <w:szCs w:val="22"/>
          <w:lang w:val="en-US"/>
        </w:rPr>
      </w:pPr>
      <w:r>
        <w:rPr>
          <w:rFonts w:cs="Arial"/>
        </w:rPr>
        <w:fldChar w:fldCharType="begin"/>
      </w:r>
      <w:r>
        <w:rPr>
          <w:rFonts w:cs="Arial"/>
        </w:rPr>
        <w:instrText xml:space="preserve"> TOC \o "1-3" </w:instrText>
      </w:r>
      <w:r>
        <w:rPr>
          <w:rFonts w:cs="Arial"/>
        </w:rPr>
        <w:fldChar w:fldCharType="separate"/>
      </w:r>
      <w:r w:rsidR="004D5EE4" w:rsidRPr="00E31986">
        <w:rPr>
          <w:rFonts w:cs="Arial"/>
          <w:iCs/>
        </w:rPr>
        <w:t>Table of Contents</w:t>
      </w:r>
      <w:r w:rsidR="004D5EE4">
        <w:tab/>
      </w:r>
      <w:r w:rsidR="004D5EE4">
        <w:fldChar w:fldCharType="begin"/>
      </w:r>
      <w:r w:rsidR="004D5EE4">
        <w:instrText xml:space="preserve"> PAGEREF _Toc55937538 \h </w:instrText>
      </w:r>
      <w:r w:rsidR="004D5EE4">
        <w:fldChar w:fldCharType="separate"/>
      </w:r>
      <w:r w:rsidR="004D5EE4">
        <w:t>3</w:t>
      </w:r>
      <w:r w:rsidR="004D5EE4">
        <w:fldChar w:fldCharType="end"/>
      </w:r>
    </w:p>
    <w:p w14:paraId="6434ECDC" w14:textId="77777777" w:rsidR="004D5EE4" w:rsidRPr="008B0153" w:rsidRDefault="004D5EE4">
      <w:pPr>
        <w:pStyle w:val="TOC1"/>
        <w:rPr>
          <w:rFonts w:ascii="Calibri" w:hAnsi="Calibri"/>
          <w:szCs w:val="22"/>
          <w:lang w:val="en-US"/>
        </w:rPr>
      </w:pPr>
      <w:r w:rsidRPr="00E31986">
        <w:rPr>
          <w:b/>
          <w:lang w:eastAsia="ja-JP"/>
        </w:rPr>
        <w:t>1</w:t>
      </w:r>
      <w:r w:rsidRPr="008B0153">
        <w:rPr>
          <w:rFonts w:ascii="Calibri" w:hAnsi="Calibri"/>
          <w:szCs w:val="22"/>
          <w:lang w:val="en-US"/>
        </w:rPr>
        <w:tab/>
      </w:r>
      <w:r w:rsidRPr="00E31986">
        <w:rPr>
          <w:b/>
          <w:lang w:eastAsia="ja-JP"/>
        </w:rPr>
        <w:t>Overview</w:t>
      </w:r>
      <w:r>
        <w:tab/>
      </w:r>
      <w:r>
        <w:fldChar w:fldCharType="begin"/>
      </w:r>
      <w:r>
        <w:instrText xml:space="preserve"> PAGEREF _Toc55937539 \h </w:instrText>
      </w:r>
      <w:r>
        <w:fldChar w:fldCharType="separate"/>
      </w:r>
      <w:r>
        <w:t>4</w:t>
      </w:r>
      <w:r>
        <w:fldChar w:fldCharType="end"/>
      </w:r>
    </w:p>
    <w:p w14:paraId="5D6FB34C" w14:textId="77777777" w:rsidR="004D5EE4" w:rsidRPr="008B0153" w:rsidRDefault="004D5EE4">
      <w:pPr>
        <w:pStyle w:val="TOC1"/>
        <w:rPr>
          <w:rFonts w:ascii="Calibri" w:hAnsi="Calibri"/>
          <w:szCs w:val="22"/>
          <w:lang w:val="en-US"/>
        </w:rPr>
      </w:pPr>
      <w:r w:rsidRPr="00E31986">
        <w:rPr>
          <w:b/>
        </w:rPr>
        <w:t>2</w:t>
      </w:r>
      <w:r w:rsidRPr="008B0153">
        <w:rPr>
          <w:rFonts w:ascii="Calibri" w:hAnsi="Calibri"/>
          <w:szCs w:val="22"/>
          <w:lang w:val="en-US"/>
        </w:rPr>
        <w:tab/>
      </w:r>
      <w:r w:rsidRPr="00E31986">
        <w:rPr>
          <w:b/>
        </w:rPr>
        <w:t>Corrections required</w:t>
      </w:r>
      <w:r>
        <w:tab/>
      </w:r>
      <w:r>
        <w:fldChar w:fldCharType="begin"/>
      </w:r>
      <w:r>
        <w:instrText xml:space="preserve"> PAGEREF _Toc55937540 \h </w:instrText>
      </w:r>
      <w:r>
        <w:fldChar w:fldCharType="separate"/>
      </w:r>
      <w:r>
        <w:t>4</w:t>
      </w:r>
      <w:r>
        <w:fldChar w:fldCharType="end"/>
      </w:r>
    </w:p>
    <w:p w14:paraId="213E62B9" w14:textId="77777777" w:rsidR="004D5EE4" w:rsidRPr="008B0153" w:rsidRDefault="004D5EE4">
      <w:pPr>
        <w:pStyle w:val="TOC1"/>
        <w:rPr>
          <w:rFonts w:ascii="Calibri" w:hAnsi="Calibri"/>
          <w:szCs w:val="22"/>
          <w:lang w:val="en-US"/>
        </w:rPr>
      </w:pPr>
      <w:r>
        <w:t>2.1 Change 1</w:t>
      </w:r>
      <w:r>
        <w:tab/>
      </w:r>
      <w:r>
        <w:fldChar w:fldCharType="begin"/>
      </w:r>
      <w:r>
        <w:instrText xml:space="preserve"> PAGEREF _Toc55937541 \h </w:instrText>
      </w:r>
      <w:r>
        <w:fldChar w:fldCharType="separate"/>
      </w:r>
      <w:r>
        <w:t>4</w:t>
      </w:r>
      <w:r>
        <w:fldChar w:fldCharType="end"/>
      </w:r>
    </w:p>
    <w:p w14:paraId="715E0D33" w14:textId="77777777" w:rsidR="004D5EE4" w:rsidRPr="008B0153" w:rsidRDefault="004D5EE4">
      <w:pPr>
        <w:pStyle w:val="TOC1"/>
        <w:rPr>
          <w:rFonts w:ascii="Calibri" w:hAnsi="Calibri"/>
          <w:szCs w:val="22"/>
          <w:lang w:val="en-US"/>
        </w:rPr>
      </w:pPr>
      <w:r>
        <w:t>2.2 Change 2</w:t>
      </w:r>
      <w:r>
        <w:tab/>
      </w:r>
      <w:r>
        <w:fldChar w:fldCharType="begin"/>
      </w:r>
      <w:r>
        <w:instrText xml:space="preserve"> PAGEREF _Toc55937542 \h </w:instrText>
      </w:r>
      <w:r>
        <w:fldChar w:fldCharType="separate"/>
      </w:r>
      <w:r>
        <w:t>9</w:t>
      </w:r>
      <w:r>
        <w:fldChar w:fldCharType="end"/>
      </w:r>
    </w:p>
    <w:p w14:paraId="402D4DFF" w14:textId="77777777" w:rsidR="004D5EE4" w:rsidRPr="008B0153" w:rsidRDefault="004D5EE4">
      <w:pPr>
        <w:pStyle w:val="TOC1"/>
        <w:rPr>
          <w:rFonts w:ascii="Calibri" w:hAnsi="Calibri"/>
          <w:szCs w:val="22"/>
          <w:lang w:val="en-US"/>
        </w:rPr>
      </w:pPr>
      <w:r>
        <w:t>2.3 Change 3</w:t>
      </w:r>
      <w:r>
        <w:tab/>
      </w:r>
      <w:r>
        <w:fldChar w:fldCharType="begin"/>
      </w:r>
      <w:r>
        <w:instrText xml:space="preserve"> PAGEREF _Toc55937543 \h </w:instrText>
      </w:r>
      <w:r>
        <w:fldChar w:fldCharType="separate"/>
      </w:r>
      <w:r>
        <w:t>10</w:t>
      </w:r>
      <w:r>
        <w:fldChar w:fldCharType="end"/>
      </w:r>
    </w:p>
    <w:p w14:paraId="2515FBD7" w14:textId="77777777" w:rsidR="004D5EE4" w:rsidRPr="008B0153" w:rsidRDefault="004D5EE4">
      <w:pPr>
        <w:pStyle w:val="TOC1"/>
        <w:rPr>
          <w:rFonts w:ascii="Calibri" w:hAnsi="Calibri"/>
          <w:szCs w:val="22"/>
          <w:lang w:val="en-US"/>
        </w:rPr>
      </w:pPr>
      <w:r>
        <w:t>2.4 Change 4</w:t>
      </w:r>
      <w:r>
        <w:tab/>
      </w:r>
      <w:r>
        <w:fldChar w:fldCharType="begin"/>
      </w:r>
      <w:r>
        <w:instrText xml:space="preserve"> PAGEREF _Toc55937544 \h </w:instrText>
      </w:r>
      <w:r>
        <w:fldChar w:fldCharType="separate"/>
      </w:r>
      <w:r>
        <w:t>12</w:t>
      </w:r>
      <w:r>
        <w:fldChar w:fldCharType="end"/>
      </w:r>
    </w:p>
    <w:p w14:paraId="576B3687" w14:textId="77777777" w:rsidR="004D5EE4" w:rsidRPr="008B0153" w:rsidRDefault="004D5EE4">
      <w:pPr>
        <w:pStyle w:val="TOC1"/>
        <w:rPr>
          <w:rFonts w:ascii="Calibri" w:hAnsi="Calibri"/>
          <w:szCs w:val="22"/>
          <w:lang w:val="en-US"/>
        </w:rPr>
      </w:pPr>
      <w:r>
        <w:t>2.5 Change 5</w:t>
      </w:r>
      <w:r>
        <w:tab/>
      </w:r>
      <w:r>
        <w:fldChar w:fldCharType="begin"/>
      </w:r>
      <w:r>
        <w:instrText xml:space="preserve"> PAGEREF _Toc55937545 \h </w:instrText>
      </w:r>
      <w:r>
        <w:fldChar w:fldCharType="separate"/>
      </w:r>
      <w:r>
        <w:t>15</w:t>
      </w:r>
      <w:r>
        <w:fldChar w:fldCharType="end"/>
      </w:r>
    </w:p>
    <w:p w14:paraId="4717C790" w14:textId="77777777" w:rsidR="004D5EE4" w:rsidRPr="008B0153" w:rsidRDefault="004D5EE4">
      <w:pPr>
        <w:pStyle w:val="TOC1"/>
        <w:rPr>
          <w:rFonts w:ascii="Calibri" w:hAnsi="Calibri"/>
          <w:szCs w:val="22"/>
          <w:lang w:val="en-US"/>
        </w:rPr>
      </w:pPr>
      <w:r>
        <w:t>2.6 Change 6</w:t>
      </w:r>
      <w:r>
        <w:tab/>
      </w:r>
      <w:r>
        <w:fldChar w:fldCharType="begin"/>
      </w:r>
      <w:r>
        <w:instrText xml:space="preserve"> PAGEREF _Toc55937546 \h </w:instrText>
      </w:r>
      <w:r>
        <w:fldChar w:fldCharType="separate"/>
      </w:r>
      <w:r>
        <w:t>17</w:t>
      </w:r>
      <w:r>
        <w:fldChar w:fldCharType="end"/>
      </w:r>
    </w:p>
    <w:p w14:paraId="764FB614" w14:textId="77777777" w:rsidR="004D5EE4" w:rsidRPr="008B0153" w:rsidRDefault="004D5EE4">
      <w:pPr>
        <w:pStyle w:val="TOC1"/>
        <w:rPr>
          <w:rFonts w:ascii="Calibri" w:hAnsi="Calibri"/>
          <w:szCs w:val="22"/>
          <w:lang w:val="en-US"/>
        </w:rPr>
      </w:pPr>
      <w:r>
        <w:t>2.7 Change 7</w:t>
      </w:r>
      <w:r>
        <w:tab/>
      </w:r>
      <w:r>
        <w:fldChar w:fldCharType="begin"/>
      </w:r>
      <w:r>
        <w:instrText xml:space="preserve"> PAGEREF _Toc55937547 \h </w:instrText>
      </w:r>
      <w:r>
        <w:fldChar w:fldCharType="separate"/>
      </w:r>
      <w:r>
        <w:t>18</w:t>
      </w:r>
      <w:r>
        <w:fldChar w:fldCharType="end"/>
      </w:r>
    </w:p>
    <w:p w14:paraId="6B090424" w14:textId="77777777" w:rsidR="004D5EE4" w:rsidRPr="008B0153" w:rsidRDefault="004D5EE4">
      <w:pPr>
        <w:pStyle w:val="TOC1"/>
        <w:rPr>
          <w:rFonts w:ascii="Calibri" w:hAnsi="Calibri"/>
          <w:szCs w:val="22"/>
          <w:lang w:val="en-US"/>
        </w:rPr>
      </w:pPr>
      <w:r>
        <w:t>2.8 Change 8</w:t>
      </w:r>
      <w:r>
        <w:tab/>
      </w:r>
      <w:r>
        <w:fldChar w:fldCharType="begin"/>
      </w:r>
      <w:r>
        <w:instrText xml:space="preserve"> PAGEREF _Toc55937548 \h </w:instrText>
      </w:r>
      <w:r>
        <w:fldChar w:fldCharType="separate"/>
      </w:r>
      <w:r>
        <w:t>18</w:t>
      </w:r>
      <w:r>
        <w:fldChar w:fldCharType="end"/>
      </w:r>
    </w:p>
    <w:p w14:paraId="53F0C20D" w14:textId="77777777" w:rsidR="003A22C0" w:rsidRDefault="003A22C0" w:rsidP="003A22C0">
      <w:pPr>
        <w:rPr>
          <w:b/>
          <w:sz w:val="24"/>
          <w:lang w:eastAsia="ja-JP"/>
        </w:rPr>
      </w:pPr>
      <w:r>
        <w:rPr>
          <w:rFonts w:cs="Arial"/>
          <w:noProof/>
        </w:rPr>
        <w:fldChar w:fldCharType="end"/>
      </w:r>
      <w:r>
        <w:rPr>
          <w:lang w:val="pt-BR"/>
        </w:rPr>
        <w:br w:type="page"/>
      </w:r>
    </w:p>
    <w:p w14:paraId="565158FE" w14:textId="77777777" w:rsidR="003A22C0" w:rsidRDefault="003A22C0" w:rsidP="003A22C0">
      <w:pPr>
        <w:pStyle w:val="Heading1"/>
        <w:numPr>
          <w:ilvl w:val="0"/>
          <w:numId w:val="1"/>
        </w:numPr>
        <w:autoSpaceDN w:val="0"/>
        <w:rPr>
          <w:b/>
          <w:lang w:eastAsia="ja-JP"/>
        </w:rPr>
      </w:pPr>
      <w:bookmarkStart w:id="2" w:name="_Toc122434485"/>
      <w:bookmarkStart w:id="3" w:name="_Toc55937539"/>
      <w:r>
        <w:rPr>
          <w:b/>
          <w:lang w:eastAsia="ja-JP"/>
        </w:rPr>
        <w:t>Overview</w:t>
      </w:r>
      <w:bookmarkEnd w:id="2"/>
      <w:bookmarkEnd w:id="3"/>
    </w:p>
    <w:p w14:paraId="09CFF42C" w14:textId="77777777" w:rsidR="00E769B0" w:rsidRDefault="00E769B0" w:rsidP="00E769B0">
      <w:pPr>
        <w:rPr>
          <w:lang w:eastAsia="ja-JP"/>
        </w:rPr>
      </w:pPr>
    </w:p>
    <w:p w14:paraId="09D7050B" w14:textId="77777777" w:rsidR="00E769B0" w:rsidRDefault="00E769B0" w:rsidP="00E769B0">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38 related to the title of this CR.</w:t>
      </w:r>
    </w:p>
    <w:p w14:paraId="18E92E4C" w14:textId="77777777" w:rsidR="00E769B0" w:rsidRDefault="00E769B0" w:rsidP="00E769B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E769B0">
        <w:rPr>
          <w:rFonts w:cs="Arial"/>
          <w:sz w:val="24"/>
          <w:lang w:eastAsia="ja-JP"/>
        </w:rPr>
        <w:t>Shaun Harry</w:t>
      </w:r>
      <w:r w:rsidRPr="00E769B0">
        <w:rPr>
          <w:rFonts w:cs="Arial"/>
          <w:sz w:val="24"/>
          <w:lang w:eastAsia="ja-JP"/>
        </w:rPr>
        <w:br/>
      </w:r>
      <w:r w:rsidRPr="00E769B0">
        <w:rPr>
          <w:rFonts w:cs="Arial"/>
          <w:b/>
          <w:lang w:eastAsia="ja-JP"/>
        </w:rPr>
        <w:tab/>
      </w:r>
      <w:r w:rsidRPr="00E769B0">
        <w:rPr>
          <w:rFonts w:cs="Arial"/>
          <w:lang w:eastAsia="ja-JP"/>
        </w:rPr>
        <w:t>shaun.harry@keysight.com</w:t>
      </w:r>
    </w:p>
    <w:p w14:paraId="44A1CF09" w14:textId="77777777" w:rsidR="00E769B0" w:rsidRPr="00E769B0" w:rsidRDefault="00E769B0" w:rsidP="00E769B0">
      <w:pPr>
        <w:rPr>
          <w:lang w:eastAsia="ja-JP"/>
        </w:rPr>
      </w:pPr>
    </w:p>
    <w:p w14:paraId="0E90534E" w14:textId="77777777"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5937540"/>
      <w:r w:rsidRPr="00854C55">
        <w:rPr>
          <w:b/>
        </w:rPr>
        <w:t>Corrections required</w:t>
      </w:r>
      <w:bookmarkEnd w:id="4"/>
      <w:bookmarkEnd w:id="5"/>
      <w:bookmarkEnd w:id="6"/>
    </w:p>
    <w:p w14:paraId="51D8924E" w14:textId="77777777" w:rsidR="00BD352F" w:rsidRPr="008974D5" w:rsidRDefault="00BD352F" w:rsidP="004D5EE4">
      <w:pPr>
        <w:pStyle w:val="Heading1"/>
      </w:pPr>
      <w:bookmarkStart w:id="7" w:name="_Toc55937541"/>
      <w:r>
        <w:t xml:space="preserve">2.1 </w:t>
      </w:r>
      <w:r w:rsidRPr="008974D5">
        <w:t xml:space="preserve">Change </w:t>
      </w:r>
      <w:r>
        <w:t>1</w:t>
      </w:r>
      <w:bookmarkEnd w:id="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0F19C604"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C71924C"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C067741" w14:textId="77777777" w:rsidR="00BD352F" w:rsidRPr="008974D5" w:rsidRDefault="00BD352F" w:rsidP="008B0153">
            <w:pPr>
              <w:spacing w:after="0"/>
              <w:rPr>
                <w:rFonts w:ascii="Arial" w:hAnsi="Arial" w:cs="Arial"/>
                <w:color w:val="000000"/>
                <w:lang w:val="en-SG"/>
              </w:rPr>
            </w:pPr>
            <w:r w:rsidRPr="00973CF6">
              <w:rPr>
                <w:rFonts w:ascii="Arial" w:hAnsi="Arial" w:cs="Arial"/>
                <w:bCs/>
                <w:lang w:val="en-US" w:eastAsia="en-GB"/>
              </w:rPr>
              <w:t>fl_TC_9_1_1_2_TestBody()</w:t>
            </w:r>
          </w:p>
        </w:tc>
      </w:tr>
      <w:tr w:rsidR="00BD352F" w:rsidRPr="008974D5" w14:paraId="1BE188A8"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6ACE5347" w14:textId="77777777" w:rsidR="00BD352F" w:rsidRPr="008974D5" w:rsidRDefault="00BD352F" w:rsidP="008B0153">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5DC41B" w14:textId="77777777" w:rsidR="00B41B47" w:rsidRDefault="00B41B47" w:rsidP="00B41B47">
            <w:pPr>
              <w:pStyle w:val="xmsonormal"/>
              <w:numPr>
                <w:ilvl w:val="0"/>
                <w:numId w:val="26"/>
              </w:numPr>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At step 6 after the authentication completes unsuccessfully, the NW shall transport EAP-failure in the </w:t>
            </w:r>
            <w:r w:rsidRPr="00473C19">
              <w:rPr>
                <w:rFonts w:ascii="Arial" w:eastAsia="Times New Roman" w:hAnsi="Arial" w:cs="Times New Roman"/>
                <w:sz w:val="20"/>
                <w:szCs w:val="20"/>
                <w:lang w:val="en-GB" w:eastAsia="zh-CN"/>
              </w:rPr>
              <w:t>AUTHENTICATION RESULT message or the AUTHENTICATION REJECT message</w:t>
            </w:r>
          </w:p>
          <w:p w14:paraId="1038F649" w14:textId="77777777" w:rsidR="00B41B47" w:rsidRDefault="00B41B47" w:rsidP="00B41B47">
            <w:pPr>
              <w:pStyle w:val="xmsonormal"/>
              <w:ind w:left="720"/>
              <w:rPr>
                <w:rFonts w:ascii="Arial" w:eastAsia="Times New Roman" w:hAnsi="Arial" w:cs="Times New Roman"/>
                <w:sz w:val="20"/>
                <w:szCs w:val="20"/>
                <w:lang w:val="en-GB" w:eastAsia="zh-CN"/>
              </w:rPr>
            </w:pPr>
          </w:p>
          <w:p w14:paraId="744D0404" w14:textId="77777777" w:rsidR="00B41B47" w:rsidRPr="00473C19" w:rsidRDefault="00B41B47" w:rsidP="00B41B47">
            <w:pPr>
              <w:pStyle w:val="xmsonormal"/>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From </w:t>
            </w:r>
            <w:r w:rsidRPr="00473C19">
              <w:rPr>
                <w:rFonts w:ascii="Arial" w:eastAsia="Times New Roman" w:hAnsi="Arial" w:cs="Times New Roman"/>
                <w:sz w:val="20"/>
                <w:szCs w:val="20"/>
                <w:lang w:val="en-GB" w:eastAsia="zh-CN"/>
              </w:rPr>
              <w:t>24.501, cl.5.4.1.2.1</w:t>
            </w:r>
            <w:r>
              <w:rPr>
                <w:rFonts w:ascii="Arial" w:eastAsia="Times New Roman" w:hAnsi="Arial" w:cs="Times New Roman"/>
                <w:sz w:val="20"/>
                <w:szCs w:val="20"/>
                <w:lang w:val="en-GB" w:eastAsia="zh-CN"/>
              </w:rPr>
              <w:t>:</w:t>
            </w:r>
          </w:p>
          <w:p w14:paraId="49A001D1" w14:textId="77777777" w:rsidR="00B41B47" w:rsidRDefault="00B41B47" w:rsidP="00B41B47">
            <w:pPr>
              <w:pStyle w:val="xmsonormal"/>
              <w:rPr>
                <w:rFonts w:ascii="Arial" w:eastAsia="Times New Roman" w:hAnsi="Arial" w:cs="Times New Roman"/>
                <w:sz w:val="20"/>
                <w:szCs w:val="20"/>
                <w:lang w:val="en-GB" w:eastAsia="zh-CN"/>
              </w:rPr>
            </w:pPr>
            <w:r w:rsidRPr="00473C19">
              <w:rPr>
                <w:rFonts w:ascii="Arial" w:eastAsia="Times New Roman" w:hAnsi="Arial" w:cs="Times New Roman"/>
                <w:sz w:val="20"/>
                <w:szCs w:val="20"/>
                <w:lang w:val="en-GB" w:eastAsia="zh-CN"/>
              </w:rPr>
              <w:t>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EAP based primary authentication and key agreement procedure is performed.</w:t>
            </w:r>
          </w:p>
          <w:p w14:paraId="1A728C37" w14:textId="77777777" w:rsidR="00B41B47" w:rsidRDefault="00B41B47" w:rsidP="00B41B47">
            <w:pPr>
              <w:pStyle w:val="xmsonormal"/>
              <w:rPr>
                <w:rFonts w:ascii="Arial" w:eastAsia="Times New Roman" w:hAnsi="Arial" w:cs="Times New Roman"/>
                <w:sz w:val="20"/>
                <w:szCs w:val="20"/>
                <w:lang w:val="en-GB" w:eastAsia="zh-CN"/>
              </w:rPr>
            </w:pPr>
          </w:p>
          <w:p w14:paraId="3779D2ED" w14:textId="77777777" w:rsidR="00B41B47" w:rsidRDefault="00B41B47" w:rsidP="00B41B47">
            <w:pPr>
              <w:pStyle w:val="xmsonormal"/>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      UE will not accept a new EAP AKA challenge request until it has received EAP-failure to conclude the previous attempt.</w:t>
            </w:r>
          </w:p>
          <w:p w14:paraId="579DA9BC" w14:textId="77777777" w:rsidR="00B41B47" w:rsidRDefault="00B41B47" w:rsidP="00B41B47">
            <w:pPr>
              <w:pStyle w:val="xmsonormal"/>
              <w:rPr>
                <w:rFonts w:ascii="Arial" w:eastAsia="Times New Roman" w:hAnsi="Arial" w:cs="Times New Roman"/>
                <w:sz w:val="20"/>
                <w:szCs w:val="20"/>
                <w:lang w:val="en-GB" w:eastAsia="zh-CN"/>
              </w:rPr>
            </w:pPr>
          </w:p>
          <w:p w14:paraId="568570C1" w14:textId="77777777" w:rsidR="00B41B47" w:rsidRDefault="00B41B47" w:rsidP="00B41B47">
            <w:pPr>
              <w:numPr>
                <w:ilvl w:val="0"/>
                <w:numId w:val="26"/>
              </w:numPr>
              <w:rPr>
                <w:rFonts w:ascii="Arial" w:hAnsi="Arial" w:cs="Arial"/>
                <w:lang w:eastAsia="zh-CN"/>
              </w:rPr>
            </w:pPr>
            <w:r>
              <w:rPr>
                <w:rFonts w:ascii="Arial" w:hAnsi="Arial" w:cs="Arial"/>
                <w:lang w:eastAsia="zh-CN"/>
              </w:rPr>
              <w:t>From RFC3748:</w:t>
            </w:r>
          </w:p>
          <w:p w14:paraId="584385B0" w14:textId="77777777" w:rsidR="00B41B47" w:rsidRPr="00B41B47" w:rsidRDefault="00B41B47" w:rsidP="00B41B47">
            <w:pPr>
              <w:rPr>
                <w:rFonts w:ascii="Arial" w:hAnsi="Arial" w:cs="Arial"/>
                <w:lang w:eastAsia="zh-CN"/>
              </w:rPr>
            </w:pPr>
            <w:r w:rsidRPr="00B41B47">
              <w:rPr>
                <w:rFonts w:ascii="Arial" w:hAnsi="Arial" w:cs="Arial"/>
                <w:lang w:eastAsia="zh-CN"/>
              </w:rPr>
              <w:t>If a peer receives a valid duplicate Request for which it has already sent a Response, it MUST resend its original Response without reprocessing the Request</w:t>
            </w:r>
          </w:p>
          <w:p w14:paraId="316C8828" w14:textId="77777777" w:rsidR="00B41B47" w:rsidRPr="00B41B47" w:rsidRDefault="00B41B47" w:rsidP="00B41B47">
            <w:pPr>
              <w:rPr>
                <w:rFonts w:ascii="Arial" w:hAnsi="Arial" w:cs="Arial"/>
                <w:lang w:eastAsia="zh-CN"/>
              </w:rPr>
            </w:pPr>
            <w:r w:rsidRPr="00B41B47">
              <w:rPr>
                <w:rFonts w:ascii="Arial" w:hAnsi="Arial" w:cs="Arial"/>
                <w:lang w:eastAsia="zh-CN"/>
              </w:rPr>
              <w:t>…</w:t>
            </w:r>
          </w:p>
          <w:p w14:paraId="2BB02A7E" w14:textId="77777777" w:rsidR="00B41B47" w:rsidRPr="00B41B47" w:rsidRDefault="00B41B47" w:rsidP="00B41B47">
            <w:pPr>
              <w:rPr>
                <w:rFonts w:ascii="Arial" w:hAnsi="Arial" w:cs="Arial"/>
                <w:lang w:eastAsia="zh-CN"/>
              </w:rPr>
            </w:pPr>
            <w:r w:rsidRPr="00B41B47">
              <w:rPr>
                <w:rFonts w:ascii="Arial" w:hAnsi="Arial" w:cs="Arial"/>
                <w:lang w:eastAsia="zh-CN"/>
              </w:rPr>
              <w:t>In order to avoid confusion between new Requests and retransmissions, the Identifier value chosen for each new Request need only be different from the previous Request, but need not be unique within the conversation</w:t>
            </w:r>
          </w:p>
          <w:p w14:paraId="205AF3F3" w14:textId="77777777" w:rsidR="00BD352F" w:rsidRPr="002B089A" w:rsidRDefault="00AF43D1" w:rsidP="00AF43D1">
            <w:pPr>
              <w:ind w:left="720"/>
              <w:rPr>
                <w:rFonts w:ascii="Arial" w:hAnsi="Arial" w:cs="Arial"/>
                <w:lang w:eastAsia="zh-CN"/>
              </w:rPr>
            </w:pPr>
            <w:r>
              <w:rPr>
                <w:rFonts w:ascii="Arial" w:hAnsi="Arial" w:cs="Arial"/>
                <w:lang w:val="en-US" w:eastAsia="zh-CN"/>
              </w:rPr>
              <w:t>Currently all EAP messages sent from the SS have identifier value 0. In otder for the UE t</w:t>
            </w:r>
            <w:r w:rsidR="00BD352F" w:rsidRPr="002B089A">
              <w:rPr>
                <w:rFonts w:ascii="Arial" w:hAnsi="Arial" w:cs="Arial"/>
                <w:lang w:val="en-US" w:eastAsia="zh-CN"/>
              </w:rPr>
              <w:t xml:space="preserve">o diffferntiate between two consecutive </w:t>
            </w:r>
            <w:r>
              <w:rPr>
                <w:rFonts w:ascii="Arial" w:hAnsi="Arial" w:cs="Arial"/>
                <w:lang w:val="en-US" w:eastAsia="zh-CN"/>
              </w:rPr>
              <w:t xml:space="preserve">EAP-ChallengeReq messages, the should have </w:t>
            </w:r>
            <w:r w:rsidR="00BD352F" w:rsidRPr="002B089A">
              <w:rPr>
                <w:rFonts w:ascii="Arial" w:hAnsi="Arial" w:cs="Arial"/>
                <w:lang w:val="en-US" w:eastAsia="zh-CN"/>
              </w:rPr>
              <w:t>different identifier values</w:t>
            </w:r>
            <w:r>
              <w:rPr>
                <w:rFonts w:ascii="Arial" w:hAnsi="Arial" w:cs="Arial"/>
                <w:lang w:val="en-US" w:eastAsia="zh-CN"/>
              </w:rPr>
              <w:t>.</w:t>
            </w:r>
          </w:p>
          <w:p w14:paraId="5C4D7263" w14:textId="77777777" w:rsidR="00AF43D1" w:rsidRDefault="00AF43D1" w:rsidP="00AF43D1">
            <w:pPr>
              <w:pStyle w:val="NormalWeb"/>
              <w:numPr>
                <w:ilvl w:val="0"/>
                <w:numId w:val="26"/>
              </w:numPr>
              <w:overflowPunct w:val="0"/>
              <w:autoSpaceDE w:val="0"/>
              <w:autoSpaceDN w:val="0"/>
              <w:adjustRightInd w:val="0"/>
              <w:textAlignment w:val="baseline"/>
              <w:rPr>
                <w:rFonts w:ascii="Arial" w:hAnsi="Arial"/>
                <w:sz w:val="20"/>
                <w:szCs w:val="20"/>
                <w:lang w:eastAsia="zh-CN"/>
              </w:rPr>
            </w:pPr>
            <w:r>
              <w:rPr>
                <w:rFonts w:ascii="Arial" w:hAnsi="Arial"/>
                <w:sz w:val="20"/>
                <w:szCs w:val="20"/>
                <w:lang w:eastAsia="zh-CN"/>
              </w:rPr>
              <w:t xml:space="preserve">At step 8, AT_RESULT_IND is expected to be included. From </w:t>
            </w:r>
            <w:r w:rsidRPr="001F1507">
              <w:rPr>
                <w:rFonts w:ascii="Arial" w:hAnsi="Arial"/>
                <w:sz w:val="20"/>
                <w:szCs w:val="20"/>
                <w:lang w:eastAsia="zh-CN"/>
              </w:rPr>
              <w:t>RFC 4187, 6.2</w:t>
            </w:r>
          </w:p>
          <w:p w14:paraId="222A3A40" w14:textId="77777777" w:rsidR="00BD352F" w:rsidRDefault="00AF43D1" w:rsidP="00AF43D1">
            <w:pPr>
              <w:rPr>
                <w:rFonts w:ascii="Arial" w:hAnsi="Arial"/>
                <w:lang w:eastAsia="zh-CN"/>
              </w:rPr>
            </w:pPr>
            <w:r w:rsidRPr="001F1507">
              <w:rPr>
                <w:rFonts w:ascii="Arial" w:hAnsi="Arial"/>
                <w:lang w:eastAsia="zh-CN"/>
              </w:rPr>
              <w:t>The peer MUST NOT include AT_RESULT_IND if it did not receive AT_RESULT_IND from the serve</w:t>
            </w:r>
            <w:r>
              <w:rPr>
                <w:rFonts w:ascii="Arial" w:hAnsi="Arial"/>
                <w:lang w:eastAsia="zh-CN"/>
              </w:rPr>
              <w:t>r.</w:t>
            </w:r>
          </w:p>
          <w:p w14:paraId="49096D82" w14:textId="77777777" w:rsidR="00AF43D1" w:rsidRDefault="00AF43D1" w:rsidP="00AF43D1">
            <w:pPr>
              <w:rPr>
                <w:rFonts w:ascii="Arial" w:hAnsi="Arial" w:cs="Arial"/>
                <w:lang w:eastAsia="zh-CN"/>
              </w:rPr>
            </w:pPr>
            <w:r>
              <w:rPr>
                <w:rFonts w:ascii="Arial" w:hAnsi="Arial" w:cs="Arial"/>
                <w:lang w:eastAsia="zh-CN"/>
              </w:rPr>
              <w:t xml:space="preserve">        AT_RESULT_IND is not included in the EAP request set at step 7 so the UE will not include it in the response at step 8.</w:t>
            </w:r>
          </w:p>
          <w:p w14:paraId="09BB0047" w14:textId="77777777" w:rsidR="00C13CC4" w:rsidRDefault="00C13CC4" w:rsidP="00AF43D1">
            <w:pPr>
              <w:rPr>
                <w:rFonts w:ascii="Arial" w:hAnsi="Arial" w:cs="Arial"/>
                <w:lang w:eastAsia="zh-CN"/>
              </w:rPr>
            </w:pPr>
          </w:p>
          <w:p w14:paraId="6606546B" w14:textId="77777777" w:rsidR="00C13CC4" w:rsidRPr="002B089A" w:rsidRDefault="00C13CC4" w:rsidP="00C13CC4">
            <w:pPr>
              <w:numPr>
                <w:ilvl w:val="0"/>
                <w:numId w:val="26"/>
              </w:numPr>
              <w:rPr>
                <w:rFonts w:ascii="Arial" w:hAnsi="Arial" w:cs="Arial"/>
                <w:lang w:eastAsia="zh-CN"/>
              </w:rPr>
            </w:pPr>
            <w:r>
              <w:rPr>
                <w:rFonts w:ascii="Arial" w:hAnsi="Arial" w:cs="Arial"/>
                <w:lang w:eastAsia="zh-CN"/>
              </w:rPr>
              <w:t xml:space="preserve">With the current implementation, if an incorrect EAP response is received from </w:t>
            </w:r>
            <w:r>
              <w:rPr>
                <w:rFonts w:ascii="Arial" w:hAnsi="Arial" w:cs="Arial"/>
                <w:lang w:eastAsia="zh-CN"/>
              </w:rPr>
              <w:lastRenderedPageBreak/>
              <w:t>the UE, the test case execution will continue</w:t>
            </w:r>
            <w:r w:rsidR="006A74D9">
              <w:rPr>
                <w:rFonts w:ascii="Arial" w:hAnsi="Arial" w:cs="Arial"/>
                <w:lang w:eastAsia="zh-CN"/>
              </w:rPr>
              <w:t xml:space="preserve"> regardless.</w:t>
            </w:r>
          </w:p>
        </w:tc>
      </w:tr>
      <w:tr w:rsidR="00BD352F" w:rsidRPr="008974D5" w14:paraId="776F7C97"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36444B35" w14:textId="77777777" w:rsidR="00BD352F" w:rsidRPr="008974D5" w:rsidRDefault="00BD352F" w:rsidP="008B0153">
            <w:pPr>
              <w:spacing w:before="40" w:after="40"/>
              <w:rPr>
                <w:rFonts w:ascii="Arial" w:hAnsi="Arial" w:cs="Arial"/>
                <w:b/>
              </w:rPr>
            </w:pPr>
            <w:r w:rsidRPr="008974D5">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7505F03D" w14:textId="77777777" w:rsidR="00BD352F" w:rsidRDefault="00BD352F" w:rsidP="00BD352F">
            <w:pPr>
              <w:numPr>
                <w:ilvl w:val="0"/>
                <w:numId w:val="22"/>
              </w:numPr>
              <w:rPr>
                <w:rFonts w:ascii="Arial" w:hAnsi="Arial" w:cs="Arial"/>
              </w:rPr>
            </w:pPr>
            <w:r>
              <w:rPr>
                <w:rFonts w:ascii="Arial" w:hAnsi="Arial" w:cs="Arial"/>
              </w:rPr>
              <w:t xml:space="preserve">Add new step to </w:t>
            </w:r>
            <w:r w:rsidR="00B41B47">
              <w:rPr>
                <w:rFonts w:ascii="Arial" w:hAnsi="Arial" w:cs="Arial"/>
              </w:rPr>
              <w:t>send</w:t>
            </w:r>
            <w:r>
              <w:rPr>
                <w:rFonts w:ascii="Arial" w:hAnsi="Arial" w:cs="Arial"/>
              </w:rPr>
              <w:t xml:space="preserve"> Authentication Result with EAP Failure after Step 6.</w:t>
            </w:r>
          </w:p>
          <w:p w14:paraId="7FDE5901" w14:textId="77777777" w:rsidR="00BD352F" w:rsidRDefault="00BD352F" w:rsidP="00BD352F">
            <w:pPr>
              <w:numPr>
                <w:ilvl w:val="0"/>
                <w:numId w:val="22"/>
              </w:numPr>
              <w:rPr>
                <w:rFonts w:ascii="Arial" w:hAnsi="Arial" w:cs="Arial"/>
              </w:rPr>
            </w:pPr>
            <w:r>
              <w:rPr>
                <w:rFonts w:ascii="Arial" w:hAnsi="Arial" w:cs="Arial"/>
              </w:rPr>
              <w:t xml:space="preserve">Provide a new Identifier value for the </w:t>
            </w:r>
            <w:r w:rsidR="00AF43D1">
              <w:rPr>
                <w:rFonts w:ascii="Arial" w:hAnsi="Arial" w:cs="Arial"/>
              </w:rPr>
              <w:t>for EAP-ChallengeReq and response at s</w:t>
            </w:r>
            <w:r>
              <w:rPr>
                <w:rFonts w:ascii="Arial" w:hAnsi="Arial" w:cs="Arial"/>
              </w:rPr>
              <w:t>tep 7</w:t>
            </w:r>
            <w:r w:rsidR="00AF43D1">
              <w:rPr>
                <w:rFonts w:ascii="Arial" w:hAnsi="Arial" w:cs="Arial"/>
              </w:rPr>
              <w:t xml:space="preserve"> and 8, and another new identifier value for step 11</w:t>
            </w:r>
            <w:r>
              <w:rPr>
                <w:rFonts w:ascii="Arial" w:hAnsi="Arial" w:cs="Arial"/>
              </w:rPr>
              <w:t>.</w:t>
            </w:r>
          </w:p>
          <w:p w14:paraId="10097D84" w14:textId="77777777" w:rsidR="00BD352F" w:rsidRDefault="00BD352F" w:rsidP="00BD352F">
            <w:pPr>
              <w:numPr>
                <w:ilvl w:val="0"/>
                <w:numId w:val="22"/>
              </w:numPr>
              <w:rPr>
                <w:rFonts w:ascii="Arial" w:hAnsi="Arial" w:cs="Arial"/>
              </w:rPr>
            </w:pPr>
            <w:r>
              <w:rPr>
                <w:rFonts w:ascii="Arial" w:hAnsi="Arial" w:cs="Arial"/>
              </w:rPr>
              <w:t xml:space="preserve">Remove AT_RESULT_IND </w:t>
            </w:r>
            <w:r w:rsidR="00AF43D1">
              <w:rPr>
                <w:rFonts w:ascii="Arial" w:hAnsi="Arial" w:cs="Arial"/>
              </w:rPr>
              <w:t>attribute from expected EAP response at</w:t>
            </w:r>
            <w:r>
              <w:rPr>
                <w:rFonts w:ascii="Arial" w:hAnsi="Arial" w:cs="Arial"/>
              </w:rPr>
              <w:t xml:space="preserve"> Step 8.</w:t>
            </w:r>
          </w:p>
          <w:p w14:paraId="5720F80F" w14:textId="77777777" w:rsidR="00BD352F" w:rsidRDefault="00C13CC4" w:rsidP="00BD352F">
            <w:pPr>
              <w:numPr>
                <w:ilvl w:val="0"/>
                <w:numId w:val="22"/>
              </w:numPr>
              <w:rPr>
                <w:rFonts w:ascii="Arial" w:hAnsi="Arial" w:cs="Arial"/>
              </w:rPr>
            </w:pPr>
            <w:r>
              <w:rPr>
                <w:rFonts w:ascii="Arial" w:hAnsi="Arial" w:cs="Arial"/>
              </w:rPr>
              <w:t>Add fail verdicts at steps 8 and 10</w:t>
            </w:r>
            <w:r w:rsidR="00BD352F">
              <w:rPr>
                <w:rFonts w:ascii="Arial" w:hAnsi="Arial" w:cs="Arial"/>
              </w:rPr>
              <w:t>.</w:t>
            </w:r>
          </w:p>
          <w:p w14:paraId="26D93FC0" w14:textId="77777777" w:rsidR="00AF43D1" w:rsidRPr="003370ED" w:rsidRDefault="00AF43D1" w:rsidP="00AF43D1">
            <w:pPr>
              <w:rPr>
                <w:rFonts w:ascii="Arial" w:hAnsi="Arial" w:cs="Arial"/>
              </w:rPr>
            </w:pPr>
            <w:r w:rsidRPr="00B41B47">
              <w:rPr>
                <w:rFonts w:ascii="Arial" w:hAnsi="Arial" w:cs="Arial"/>
                <w:b/>
                <w:bCs/>
              </w:rPr>
              <w:t>Note</w:t>
            </w:r>
            <w:r>
              <w:rPr>
                <w:rFonts w:ascii="Arial" w:hAnsi="Arial" w:cs="Arial"/>
              </w:rPr>
              <w:t xml:space="preserve"> : </w:t>
            </w:r>
            <w:r w:rsidR="00C13CC4">
              <w:rPr>
                <w:rFonts w:ascii="Arial" w:hAnsi="Arial" w:cs="Arial"/>
              </w:rPr>
              <w:t>P</w:t>
            </w:r>
            <w:r>
              <w:rPr>
                <w:rFonts w:ascii="Arial" w:hAnsi="Arial" w:cs="Arial"/>
              </w:rPr>
              <w:t>rose CR R5-205579 on 38.523-1 is raised at RAN5#89</w:t>
            </w:r>
            <w:r w:rsidR="00C13CC4">
              <w:rPr>
                <w:rFonts w:ascii="Arial" w:hAnsi="Arial" w:cs="Arial"/>
              </w:rPr>
              <w:t xml:space="preserve"> associated with changes 1 and 3</w:t>
            </w:r>
          </w:p>
        </w:tc>
      </w:tr>
      <w:tr w:rsidR="00BD352F" w:rsidRPr="008974D5" w14:paraId="78027011"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0B0BB6E0" w14:textId="77777777" w:rsidR="00BD352F" w:rsidRPr="008974D5" w:rsidRDefault="00BD352F" w:rsidP="008B0153">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B737954" w14:textId="77777777" w:rsidR="00BD352F" w:rsidRPr="008974D5" w:rsidRDefault="00BD352F" w:rsidP="008B0153">
            <w:pPr>
              <w:rPr>
                <w:rFonts w:ascii="Arial" w:hAnsi="Arial" w:cs="Arial"/>
                <w:color w:val="000000"/>
              </w:rPr>
            </w:pPr>
            <w:r w:rsidRPr="00D019D7">
              <w:rPr>
                <w:rFonts w:ascii="Arial" w:hAnsi="Arial" w:cs="Arial"/>
                <w:color w:val="000000"/>
              </w:rPr>
              <w:t>Authentication_NR5GC</w:t>
            </w:r>
            <w:r>
              <w:rPr>
                <w:rFonts w:ascii="Arial" w:hAnsi="Arial" w:cs="Arial"/>
                <w:color w:val="000000"/>
              </w:rPr>
              <w:t>.ttcn</w:t>
            </w:r>
          </w:p>
        </w:tc>
      </w:tr>
      <w:tr w:rsidR="00BD352F" w:rsidRPr="008974D5" w14:paraId="330CFB3F"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1092333D" w14:textId="77777777" w:rsidR="00BD352F" w:rsidRPr="008974D5" w:rsidRDefault="00BD352F" w:rsidP="008B0153">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3C476C3" w14:textId="77777777" w:rsidR="00BD352F" w:rsidRPr="008974D5" w:rsidRDefault="00BD352F" w:rsidP="008B0153">
            <w:pPr>
              <w:rPr>
                <w:rFonts w:ascii="Arial" w:hAnsi="Arial" w:cs="Arial"/>
                <w:highlight w:val="red"/>
              </w:rPr>
            </w:pPr>
          </w:p>
        </w:tc>
      </w:tr>
    </w:tbl>
    <w:p w14:paraId="140F62A7" w14:textId="77777777" w:rsidR="00BD352F" w:rsidRPr="008974D5" w:rsidRDefault="00BD352F" w:rsidP="00BD352F">
      <w:pPr>
        <w:spacing w:after="0"/>
        <w:rPr>
          <w:rFonts w:ascii="Arial" w:hAnsi="Arial" w:cs="Arial"/>
          <w:b/>
          <w:lang w:eastAsia="en-GB"/>
        </w:rPr>
      </w:pPr>
    </w:p>
    <w:p w14:paraId="2D484E13"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49E80B9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function fl_TC_9_1_1_2_TestBody() runs on NR5GC_PTC</w:t>
      </w:r>
    </w:p>
    <w:p w14:paraId="66116DC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45AD67E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NR_CellId_Type v_NGC_NASCellA := f_NR5GC_MapNASCell(ngc_CellA, NG_CellsOnDifferentPLMN);</w:t>
      </w:r>
    </w:p>
    <w:p w14:paraId="2877BF0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NR_CellId_Type v_NGC_NASCellE := f_NR5GC_MapNASCell(ngc_CellE, NG_CellsOnDifferentPLMN);</w:t>
      </w:r>
    </w:p>
    <w:p w14:paraId="14E7DBD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GMM_MobilityInfo_Type v_GMM_MobilityInfo;</w:t>
      </w:r>
    </w:p>
    <w:p w14:paraId="1DE9835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NR_SRB_COMMON_IND v_ReceivedAsp;</w:t>
      </w:r>
    </w:p>
    <w:p w14:paraId="2260C8A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NG_NAS_MSG_Indication_Type v_ReceivedMsg;</w:t>
      </w:r>
    </w:p>
    <w:p w14:paraId="75FF321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PLMN_Identity v_ASN_PLMN := f_NR_CellInfo_GetPLMN (v_NGC_NASCellA);</w:t>
      </w:r>
    </w:p>
    <w:p w14:paraId="5A30B03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NAS_PlmnId v_PLMN := f_NR_Asn2Nas_PlmnId(v_ASN_PLMN);</w:t>
      </w:r>
    </w:p>
    <w:p w14:paraId="18E5C39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PLMN_Identity v_ASN_WrongPLMN := f_NR_CellInfo_GetPLMN (v_NGC_NASCellE);</w:t>
      </w:r>
    </w:p>
    <w:p w14:paraId="418D50D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NAS_PlmnId v_WrongPLMN := f_NR_Asn2Nas_PlmnId(v_ASN_WrongPLMN);</w:t>
      </w:r>
    </w:p>
    <w:p w14:paraId="65644CC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var NG_NAS_SecurityParams_Type v_NAS_SecurityParams := f_NR5GC_Security_Get();</w:t>
      </w:r>
    </w:p>
    <w:p w14:paraId="53E18ED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0F3171D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 siclog@</w:t>
      </w:r>
    </w:p>
    <w:p w14:paraId="76E95DF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f_UT_SwitchOnUE(UT);</w:t>
      </w:r>
    </w:p>
    <w:p w14:paraId="71C66ED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6496610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"Steps 2-4" siclog@</w:t>
      </w:r>
    </w:p>
    <w:p w14:paraId="781440C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v_ReceivedMsg := f_NR_RRC_ConnEst_DefWithNas (v_NGC_NASCellA, tsc_NR_RRC_TI_Def, ?);</w:t>
      </w:r>
    </w:p>
    <w:p w14:paraId="3C06BF5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if (not f_Check_NG_RegistrationReqMsg (v_GMM_MobilityInfo, v_ReceivedMsg.Pdu, Initial_Secure)) {</w:t>
      </w:r>
    </w:p>
    <w:p w14:paraId="69E7D99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f_NR_SetVerdictFailOrInconc(__FILE__, __LINE__, "Step 4");</w:t>
      </w:r>
    </w:p>
    <w:p w14:paraId="7E93D71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08AF67A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4C27FA2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5" siclog@</w:t>
      </w:r>
    </w:p>
    <w:p w14:paraId="34B3D85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 use incorrect SNN</w:t>
      </w:r>
    </w:p>
    <w:p w14:paraId="727F9AA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SRB.send(cas_NR_SRB_NasPdu_REQ(v_NGC_NASCellA,</w:t>
      </w:r>
    </w:p>
    <w:p w14:paraId="245E08F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tsc_NR_RbId_SRB1,</w:t>
      </w:r>
    </w:p>
    <w:p w14:paraId="46899F4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28AF3FB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cs_NG_NAS_Request(tsc_SHT_IntegrityProtected_Ciphered,</w:t>
      </w:r>
    </w:p>
    <w:p w14:paraId="662BB3F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f_Get_EAP_AuthenticationReqMsg(v_NAS_SecurityParams, v_WrongPLMN))));</w:t>
      </w:r>
    </w:p>
    <w:p w14:paraId="35A48AF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0474C77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6" siclog@</w:t>
      </w:r>
    </w:p>
    <w:p w14:paraId="0F157CA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SRB.receive(car_NR_SRB_NasPdu_IND(v_NGC_NASCellA, tsc_NR_RbId_SRB1, cr_NG_NAS_Ind(tsc_SHT_IntegrityProtected_Ciphered))) -&gt; value v_ReceivedAsp;</w:t>
      </w:r>
    </w:p>
    <w:p w14:paraId="465C94C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if (f_Check_EAP_AuthReject_AuthenticationResponse(v_ReceivedAsp.Signalling.Nas[0].Pdu.Msg)) {</w:t>
      </w:r>
    </w:p>
    <w:p w14:paraId="68C5266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f_NR_PreliminaryPass(__FILE__, __LINE__, "Step 6");</w:t>
      </w:r>
    </w:p>
    <w:p w14:paraId="6E603F5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7D6C118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35EA39B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7" siclog@</w:t>
      </w:r>
    </w:p>
    <w:p w14:paraId="75B6210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SRB.send(cas_NR_SRB_NasPdu_REQ(v_NGC_NASCellA,</w:t>
      </w:r>
    </w:p>
    <w:p w14:paraId="671E4F8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tsc_NR_RbId_SRB1,</w:t>
      </w:r>
    </w:p>
    <w:p w14:paraId="10DCDDC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lastRenderedPageBreak/>
        <w:t xml:space="preserve">                                   -,</w:t>
      </w:r>
    </w:p>
    <w:p w14:paraId="04360EC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cs_NG_NAS_Request(tsc_SHT_IntegrityProtected_Ciphered,</w:t>
      </w:r>
    </w:p>
    <w:p w14:paraId="28E224E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f_Get_EAP_AuthenticationReqMsg(v_NAS_SecurityParams, v_PLMN))));</w:t>
      </w:r>
    </w:p>
    <w:p w14:paraId="06ADF99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5B4C3F7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8" siclog@</w:t>
      </w:r>
    </w:p>
    <w:p w14:paraId="172B818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SRB.receive(car_NR_SRB_NasPdu_IND(v_NGC_NASCellA, tsc_NR_RbId_SRB1, cr_NG_NAS_Ind(tsc_SHT_IntegrityProtected_Ciphered))) -&gt; value v_ReceivedAsp;</w:t>
      </w:r>
    </w:p>
    <w:p w14:paraId="7B144AC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if (f_Check_EAPAKA_AuthenticationResponse(v_NAS_SecurityParams, v_ReceivedAsp.Signalling.Nas[0].Pdu.Msg</w:t>
      </w:r>
      <w:r w:rsidRPr="00C13CC4">
        <w:rPr>
          <w:rFonts w:ascii="Arial" w:hAnsi="Arial" w:cs="Arial"/>
          <w:bCs/>
          <w:highlight w:val="yellow"/>
          <w:lang w:val="en-US" w:eastAsia="en-GB"/>
        </w:rPr>
        <w:t>, cr_EAP_AT_RESULT_IND</w:t>
      </w:r>
      <w:r w:rsidRPr="00973CF6">
        <w:rPr>
          <w:rFonts w:ascii="Arial" w:hAnsi="Arial" w:cs="Arial"/>
          <w:bCs/>
          <w:lang w:val="en-US" w:eastAsia="en-GB"/>
        </w:rPr>
        <w:t>)) {</w:t>
      </w:r>
    </w:p>
    <w:p w14:paraId="54861D2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f_NR_PreliminaryPass(__FILE__, __LINE__, "Step 8");</w:t>
      </w:r>
    </w:p>
    <w:p w14:paraId="3819E92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5511E0D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29EBA55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9" siclog@</w:t>
      </w:r>
    </w:p>
    <w:p w14:paraId="503309D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SRB.send(cas_NR_SRB_NasPdu_REQ(v_NGC_NASCellA,</w:t>
      </w:r>
    </w:p>
    <w:p w14:paraId="510E6EE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tsc_NR_RbId_SRB1,</w:t>
      </w:r>
    </w:p>
    <w:p w14:paraId="31C0706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3EA5D26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cs_NG_NAS_Request(tsc_SHT_IntegrityProtected_Ciphered,</w:t>
      </w:r>
    </w:p>
    <w:p w14:paraId="7A8573D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f_Get_EAP_OtherAuthenticationReqMsg(v_NAS_SecurityParams, v_PLMN, f_NG_EAP_Notification(cs_EAP_AT_NOTIFICATION ('0'B, '1'B, int2bit (0, 14))))))); // @sic R5s201021 sic@</w:t>
      </w:r>
    </w:p>
    <w:p w14:paraId="6CBAB2D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516B959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10" siclog@</w:t>
      </w:r>
    </w:p>
    <w:p w14:paraId="275646E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SRB.receive(car_NR_SRB_NasPdu_IND(v_NGC_NASCellA, tsc_NR_RbId_SRB1, cr_NG_NAS_Ind(tsc_SHT_IntegrityProtected_Ciphered))) -&gt; value v_ReceivedAsp;</w:t>
      </w:r>
    </w:p>
    <w:p w14:paraId="33E9DFB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if (f_Check_EAP_Notification_AuthenticationResponse(v_ReceivedAsp.Signalling.Nas[0].Pdu.Msg)) {</w:t>
      </w:r>
    </w:p>
    <w:p w14:paraId="2E38F96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f_NR_PreliminaryPass(__FILE__, __LINE__, "Step 10");</w:t>
      </w:r>
    </w:p>
    <w:p w14:paraId="5AC4B08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46B5B35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43ACF6B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11" siclog@</w:t>
      </w:r>
    </w:p>
    <w:p w14:paraId="5D812DC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SRB.send(cas_NR_SRB_NasPdu_REQ(v_NGC_NASCellA,</w:t>
      </w:r>
    </w:p>
    <w:p w14:paraId="3FC63C0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tsc_NR_RbId_SRB1,</w:t>
      </w:r>
    </w:p>
    <w:p w14:paraId="32FABC3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5813E06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cs_NG_NAS_Request(tsc_SHT_IntegrityProtected_Ciphered,</w:t>
      </w:r>
    </w:p>
    <w:p w14:paraId="0D9589E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cs_NG_AUTHENTICATION_REJECT(cs_EAP_Message(bit2oct(encvalue(cs_EAP_Failure)))))));</w:t>
      </w:r>
    </w:p>
    <w:p w14:paraId="3CD7D6E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3F5D3FE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12" siclog@</w:t>
      </w:r>
    </w:p>
    <w:p w14:paraId="776959C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f_NR_RRCRelease(v_NGC_NASCellA);</w:t>
      </w:r>
    </w:p>
    <w:p w14:paraId="1FA637D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46B8A8B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13" siclog@</w:t>
      </w:r>
    </w:p>
    <w:p w14:paraId="352C5EA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f_NG_CheckNoRRCSetupReq (v_NGC_NASCellA, 30.0);</w:t>
      </w:r>
    </w:p>
    <w:p w14:paraId="0236EF2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10825D0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14" siclog@</w:t>
      </w:r>
    </w:p>
    <w:p w14:paraId="74379A8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f_NR_UE_DeRegisterOnSwitchOff (v_NGC_NASCellA, STATE_DEREGISTERED);</w:t>
      </w:r>
    </w:p>
    <w:p w14:paraId="14310F3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3922159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15" siclog@</w:t>
      </w:r>
    </w:p>
    <w:p w14:paraId="6BA2FC7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f_UT_SwitchOnUE(UT);</w:t>
      </w:r>
    </w:p>
    <w:p w14:paraId="66BBA34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4773394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16" siclog@</w:t>
      </w:r>
    </w:p>
    <w:p w14:paraId="2A6A116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v_ReceivedMsg := f_NR_RRC_ConnEst_DefWithNas (v_NGC_NASCellA, tsc_NR_RRC_TI_Def, ?, tsc_SHT_NoSecurityProtection); // @sic R5s201025 sic@</w:t>
      </w:r>
    </w:p>
    <w:p w14:paraId="422A220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if (f_Check_NG_RegistrationReqMsg (v_GMM_MobilityInfo, v_ReceivedMsg.Pdu, Initial_NoSecurity, cr_NG_MobileIdentitySUCI(?, ?), '111'B, ?, -, -, -, -, omit)) {</w:t>
      </w:r>
    </w:p>
    <w:p w14:paraId="6568A50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f_NR_PreliminaryPass(__FILE__, __LINE__, "Step 16");</w:t>
      </w:r>
    </w:p>
    <w:p w14:paraId="7A8F339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62BAF6F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39A1CDD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//@siclog Step 17 siclog@</w:t>
      </w:r>
    </w:p>
    <w:p w14:paraId="0F62254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f_NR5GC_RRC_Idle_Steps5_20 (v_GMM_MobilityInfo, v_NGC_NASCellA, v_ReceivedMsg, TESTMode_OFF, rrcConnectionRelease, Initial_NoSecurity);  // @sic R5s201025 sic@</w:t>
      </w:r>
    </w:p>
    <w:p w14:paraId="433C8715"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73CF6">
        <w:rPr>
          <w:rFonts w:ascii="Arial" w:hAnsi="Arial" w:cs="Arial"/>
          <w:bCs/>
          <w:lang w:val="en-US" w:eastAsia="en-GB"/>
        </w:rPr>
        <w:t xml:space="preserve">  }</w:t>
      </w:r>
    </w:p>
    <w:p w14:paraId="04170141" w14:textId="77777777" w:rsidR="00BD352F" w:rsidRDefault="00BD352F" w:rsidP="00BD352F">
      <w:pPr>
        <w:spacing w:after="0"/>
        <w:rPr>
          <w:rFonts w:ascii="Arial" w:hAnsi="Arial" w:cs="Arial"/>
          <w:b/>
          <w:lang w:val="en-US" w:eastAsia="en-GB"/>
        </w:rPr>
      </w:pPr>
    </w:p>
    <w:p w14:paraId="0197DF2D" w14:textId="77777777" w:rsidR="00BD352F" w:rsidRDefault="00BD352F" w:rsidP="00BD352F">
      <w:pPr>
        <w:spacing w:after="0"/>
        <w:rPr>
          <w:rFonts w:ascii="Arial" w:hAnsi="Arial" w:cs="Arial"/>
          <w:b/>
          <w:lang w:val="en-US" w:eastAsia="en-GB"/>
        </w:rPr>
      </w:pPr>
    </w:p>
    <w:p w14:paraId="3A597C8B"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160BA70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973CF6">
        <w:rPr>
          <w:rFonts w:ascii="Arial" w:hAnsi="Arial" w:cs="Arial"/>
          <w:bCs/>
          <w:lang w:eastAsia="en-GB"/>
        </w:rPr>
        <w:t>function fl_TC_9_1_1_2_TestBody() runs on NR5GC_PTC</w:t>
      </w:r>
    </w:p>
    <w:p w14:paraId="5812B3B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60866CD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NR_CellId_Type v_NGC_NASCellA := f_NR5GC_MapNASCell(ngc_CellA, NG_CellsOnDifferentPLMN);</w:t>
      </w:r>
    </w:p>
    <w:p w14:paraId="2009843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NR_CellId_Type v_NGC_NASCellE := f_NR5GC_MapNASCell(ngc_CellE, NG_CellsOnDifferentPLMN);</w:t>
      </w:r>
    </w:p>
    <w:p w14:paraId="2822EAB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GMM_MobilityInfo_Type v_GMM_MobilityInfo;</w:t>
      </w:r>
    </w:p>
    <w:p w14:paraId="5E93E83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NR_SRB_COMMON_IND v_ReceivedAsp;</w:t>
      </w:r>
    </w:p>
    <w:p w14:paraId="6B406F7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NG_NAS_MSG_Indication_Type v_ReceivedMsg;</w:t>
      </w:r>
    </w:p>
    <w:p w14:paraId="220191E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PLMN_Identity v_ASN_PLMN := f_NR_CellInfo_GetPLMN (v_NGC_NASCellA);</w:t>
      </w:r>
    </w:p>
    <w:p w14:paraId="314845F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NAS_PlmnId v_PLMN := f_NR_Asn2Nas_PlmnId(v_ASN_PLMN);</w:t>
      </w:r>
    </w:p>
    <w:p w14:paraId="3CB184F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PLMN_Identity v_ASN_WrongPLMN := f_NR_CellInfo_GetPLMN (v_NGC_NASCellE);</w:t>
      </w:r>
    </w:p>
    <w:p w14:paraId="0146452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NAS_PlmnId v_WrongPLMN := f_NR_Asn2Nas_PlmnId(v_ASN_WrongPLMN);</w:t>
      </w:r>
    </w:p>
    <w:p w14:paraId="7FD7D21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var NG_NAS_SecurityParams_Type v_NAS_SecurityParams := f_NR5GC_Security_Get();</w:t>
      </w:r>
    </w:p>
    <w:p w14:paraId="15A2BB6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1EFC531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 siclog@</w:t>
      </w:r>
    </w:p>
    <w:p w14:paraId="510C1F5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f_UT_SwitchOnUE(UT);</w:t>
      </w:r>
    </w:p>
    <w:p w14:paraId="591B878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102C0D7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"Steps 2-4" siclog@</w:t>
      </w:r>
    </w:p>
    <w:p w14:paraId="050DF8A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v_ReceivedMsg := f_NR_RRC_ConnEst_DefWithNas (v_NGC_NASCellA, tsc_NR_RRC_TI_Def, ?);</w:t>
      </w:r>
    </w:p>
    <w:p w14:paraId="040A129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if (not f_Check_NG_RegistrationReqMsg (v_GMM_MobilityInfo, v_ReceivedMsg.Pdu, Initial_Secure)) {</w:t>
      </w:r>
    </w:p>
    <w:p w14:paraId="1178DDF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f_NR_SetVerdictFailOrInconc(__FILE__, __LINE__, "Step 4");</w:t>
      </w:r>
    </w:p>
    <w:p w14:paraId="64E8FB4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58FD318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0462EF1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5" siclog@</w:t>
      </w:r>
    </w:p>
    <w:p w14:paraId="627B7C1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 use incorrect SNN</w:t>
      </w:r>
    </w:p>
    <w:p w14:paraId="3654F27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SRB.send(cas_NR_SRB_NasPdu_REQ(v_NGC_NASCellA,</w:t>
      </w:r>
    </w:p>
    <w:p w14:paraId="73E6DD8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tsc_NR_RbId_SRB1,</w:t>
      </w:r>
    </w:p>
    <w:p w14:paraId="7ACE630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5AB9161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cs_NG_NAS_Request(tsc_SHT_IntegrityProtected_Ciphered,</w:t>
      </w:r>
    </w:p>
    <w:p w14:paraId="0990A25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f_Get_EAP_AuthenticationReqMsg(v_NAS_SecurityParams, v_WrongPLMN))));</w:t>
      </w:r>
    </w:p>
    <w:p w14:paraId="0CB1538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09DE2D0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6" siclog@</w:t>
      </w:r>
    </w:p>
    <w:p w14:paraId="2B72F86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SRB.receive(car_NR_SRB_NasPdu_IND(v_NGC_NASCellA, tsc_NR_RbId_SRB1, cr_NG_NAS_Ind(tsc_SHT_IntegrityProtected_Ciphered))) -&gt; value v_ReceivedAsp;</w:t>
      </w:r>
    </w:p>
    <w:p w14:paraId="74AF84F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if (f_Check_EAP_AuthReject_AuthenticationResponse(v_ReceivedAsp.Signalling.Nas[0].Pdu.Msg)) {</w:t>
      </w:r>
    </w:p>
    <w:p w14:paraId="0C8CEED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f_NR_PreliminaryPass(__FILE__, __LINE__, "Step 6");</w:t>
      </w:r>
    </w:p>
    <w:p w14:paraId="15B48D4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4A9D5D7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1218B68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lang w:eastAsia="en-GB"/>
        </w:rPr>
        <w:t xml:space="preserve">    </w:t>
      </w:r>
      <w:r w:rsidRPr="00973CF6">
        <w:rPr>
          <w:rFonts w:ascii="Arial" w:hAnsi="Arial" w:cs="Arial"/>
          <w:bCs/>
          <w:highlight w:val="yellow"/>
          <w:lang w:eastAsia="en-GB"/>
        </w:rPr>
        <w:t>//@siclog "Step 6A" siclog@</w:t>
      </w:r>
    </w:p>
    <w:p w14:paraId="591EB69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SRB.send(cas_NR_SRB_NasPdu_REQ(v_NGC_NASCellA,</w:t>
      </w:r>
    </w:p>
    <w:p w14:paraId="0A4F105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tsc_NR_RbId_SRB1,</w:t>
      </w:r>
    </w:p>
    <w:p w14:paraId="163221B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w:t>
      </w:r>
    </w:p>
    <w:p w14:paraId="1C4409A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cs_NG_NAS_Request(tsc_SHT_IntegrityProtected_Ciphered,</w:t>
      </w:r>
    </w:p>
    <w:p w14:paraId="7932160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highlight w:val="yellow"/>
          <w:lang w:eastAsia="en-GB"/>
        </w:rPr>
        <w:t xml:space="preserve">                                                     f_Get_NG_AuthenticationResultWithEAPFailureMsg(v_NAS_SecurityParams))));</w:t>
      </w:r>
    </w:p>
    <w:p w14:paraId="1184727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2127602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7EA0586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7" siclog@</w:t>
      </w:r>
    </w:p>
    <w:p w14:paraId="686BABD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SRB.send(cas_NR_SRB_NasPdu_REQ(v_NGC_NASCellA,</w:t>
      </w:r>
    </w:p>
    <w:p w14:paraId="05AC949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tsc_NR_RbId_SRB1,</w:t>
      </w:r>
    </w:p>
    <w:p w14:paraId="48CD999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1289C77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cs_NG_NAS_Request(tsc_SHT_IntegrityProtected_Ciphered,</w:t>
      </w:r>
    </w:p>
    <w:p w14:paraId="4AB5EE0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r>
        <w:rPr>
          <w:rFonts w:ascii="Arial" w:hAnsi="Arial" w:cs="Arial"/>
          <w:bCs/>
          <w:lang w:eastAsia="en-GB"/>
        </w:rPr>
        <w:t xml:space="preserve">                   </w:t>
      </w:r>
      <w:r w:rsidRPr="00973CF6">
        <w:rPr>
          <w:rFonts w:ascii="Arial" w:hAnsi="Arial" w:cs="Arial"/>
          <w:bCs/>
          <w:lang w:eastAsia="en-GB"/>
        </w:rPr>
        <w:t xml:space="preserve">f_Get_EAP_AuthenticationReqMsg(v_NAS_SecurityParams, v_PLMN, </w:t>
      </w:r>
      <w:r w:rsidRPr="00973CF6">
        <w:rPr>
          <w:rFonts w:ascii="Arial" w:hAnsi="Arial" w:cs="Arial"/>
          <w:bCs/>
          <w:highlight w:val="yellow"/>
          <w:lang w:eastAsia="en-GB"/>
        </w:rPr>
        <w:t>'01'O</w:t>
      </w:r>
      <w:r w:rsidRPr="00973CF6">
        <w:rPr>
          <w:rFonts w:ascii="Arial" w:hAnsi="Arial" w:cs="Arial"/>
          <w:bCs/>
          <w:lang w:eastAsia="en-GB"/>
        </w:rPr>
        <w:t xml:space="preserve">)))); </w:t>
      </w:r>
    </w:p>
    <w:p w14:paraId="40788B0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6B7A969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8" siclog@</w:t>
      </w:r>
    </w:p>
    <w:p w14:paraId="58F0BD4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lastRenderedPageBreak/>
        <w:t xml:space="preserve">    SRB.receive(car_NR_SRB_NasPdu_IND(v_NGC_NASCellA, tsc_NR_RbId_SRB1, cr_NG_NAS_Ind(tsc_SHT_IntegrityProtected_Ciphered))) -&gt; value v_ReceivedAsp;</w:t>
      </w:r>
    </w:p>
    <w:p w14:paraId="269B4310"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if (f_Check_EAPAKA_AuthenticationResponse(v_NAS_SecurityParams, v_ReceivedAsp.Signalling.Nas[0].Pdu.Msg, </w:t>
      </w:r>
      <w:r w:rsidRPr="00973CF6">
        <w:rPr>
          <w:rFonts w:ascii="Arial" w:hAnsi="Arial" w:cs="Arial"/>
          <w:bCs/>
          <w:highlight w:val="yellow"/>
          <w:lang w:eastAsia="en-GB"/>
        </w:rPr>
        <w:t>-, '01'O</w:t>
      </w:r>
      <w:r w:rsidRPr="00973CF6">
        <w:rPr>
          <w:rFonts w:ascii="Arial" w:hAnsi="Arial" w:cs="Arial"/>
          <w:bCs/>
          <w:lang w:eastAsia="en-GB"/>
        </w:rPr>
        <w:t xml:space="preserve">)) { </w:t>
      </w:r>
    </w:p>
    <w:p w14:paraId="2D687B9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f_NR_PreliminaryPass(__FILE__, __LINE__, "Step 8");</w:t>
      </w:r>
    </w:p>
    <w:p w14:paraId="1C5AA50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5C79CE7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lang w:eastAsia="en-GB"/>
        </w:rPr>
        <w:t xml:space="preserve">    </w:t>
      </w:r>
      <w:r w:rsidRPr="00973CF6">
        <w:rPr>
          <w:rFonts w:ascii="Arial" w:hAnsi="Arial" w:cs="Arial"/>
          <w:bCs/>
          <w:highlight w:val="yellow"/>
          <w:lang w:eastAsia="en-GB"/>
        </w:rPr>
        <w:t xml:space="preserve">else{ </w:t>
      </w:r>
    </w:p>
    <w:p w14:paraId="47F28BA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f_NR_SetVerdictFailOrInconc(__FILE__, __LINE__, "Step 8");</w:t>
      </w:r>
    </w:p>
    <w:p w14:paraId="3EE4C9D5"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highlight w:val="yellow"/>
          <w:lang w:eastAsia="en-GB"/>
        </w:rPr>
        <w:t xml:space="preserve">    }</w:t>
      </w:r>
    </w:p>
    <w:p w14:paraId="6A1FB86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5DF176C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9" siclog@</w:t>
      </w:r>
    </w:p>
    <w:p w14:paraId="136738D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SRB.send(cas_NR_SRB_NasPdu_REQ(v_NGC_NASCellA,</w:t>
      </w:r>
    </w:p>
    <w:p w14:paraId="79FD5E6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tsc_NR_RbId_SRB1,</w:t>
      </w:r>
    </w:p>
    <w:p w14:paraId="081CB49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50491731"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cs_NG_NAS_Request(tsc_SHT_IntegrityProtected_Ciphered,</w:t>
      </w:r>
    </w:p>
    <w:p w14:paraId="1F0B82D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f_Get_EAP_OtherAuthenticationReqMsg(v_NAS_SecurityParams, v_PLMN, f_NG_EAP_Notification(cs_EAP_AT_NOTIFICATION ('0'B, '1'B, int2bit (0, 14))))))); // @sic R5s201021 sic@</w:t>
      </w:r>
    </w:p>
    <w:p w14:paraId="17A6B23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710EDDF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10" siclog@</w:t>
      </w:r>
    </w:p>
    <w:p w14:paraId="6266103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SRB.receive(car_NR_SRB_NasPdu_IND(v_NGC_NASCellA, tsc_NR_RbId_SRB1, cr_NG_NAS_Ind(tsc_SHT_IntegrityProtected_Ciphered))) -&gt; value v_ReceivedAsp;</w:t>
      </w:r>
    </w:p>
    <w:p w14:paraId="0089E75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if (f_Check_EAP_Notification_AuthenticationResponse(v_ReceivedAsp.Signalling.Nas[0].Pdu.Msg)) {</w:t>
      </w:r>
    </w:p>
    <w:p w14:paraId="457C3BF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f_NR_PreliminaryPass(__FILE__, __LINE__, "Step 10");</w:t>
      </w:r>
    </w:p>
    <w:p w14:paraId="4A1519E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2690319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lang w:eastAsia="en-GB"/>
        </w:rPr>
        <w:t xml:space="preserve">    </w:t>
      </w:r>
      <w:r w:rsidRPr="00973CF6">
        <w:rPr>
          <w:rFonts w:ascii="Arial" w:hAnsi="Arial" w:cs="Arial"/>
          <w:bCs/>
          <w:highlight w:val="yellow"/>
          <w:lang w:eastAsia="en-GB"/>
        </w:rPr>
        <w:t>else{</w:t>
      </w:r>
    </w:p>
    <w:p w14:paraId="04CBA3A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sidRPr="00973CF6">
        <w:rPr>
          <w:rFonts w:ascii="Arial" w:hAnsi="Arial" w:cs="Arial"/>
          <w:bCs/>
          <w:highlight w:val="yellow"/>
          <w:lang w:eastAsia="en-GB"/>
        </w:rPr>
        <w:t xml:space="preserve">      f_NR_SetVerdictFailOrInconc(__FILE__, __LINE__, "Step 10");</w:t>
      </w:r>
    </w:p>
    <w:p w14:paraId="13514AA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highlight w:val="yellow"/>
          <w:lang w:eastAsia="en-GB"/>
        </w:rPr>
        <w:t xml:space="preserve">    }</w:t>
      </w:r>
    </w:p>
    <w:p w14:paraId="30A9C97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7CA31ADE"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11" siclog@</w:t>
      </w:r>
    </w:p>
    <w:p w14:paraId="184AB6C7"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SRB.send(cas_NR_SRB_NasPdu_REQ(v_NGC_NASCellA,</w:t>
      </w:r>
    </w:p>
    <w:p w14:paraId="0552BB2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tsc_NR_RbId_SRB1,</w:t>
      </w:r>
    </w:p>
    <w:p w14:paraId="51E265E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756BA16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cs_NG_NAS_Request(tsc_SHT_IntegrityProtected_Ciphered,</w:t>
      </w:r>
    </w:p>
    <w:p w14:paraId="3D1D15B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r w:rsidRPr="00973CF6">
        <w:rPr>
          <w:rFonts w:ascii="Arial" w:hAnsi="Arial" w:cs="Arial"/>
          <w:bCs/>
          <w:lang w:eastAsia="en-GB"/>
        </w:rPr>
        <w:t>cs_NG_AUTHENTICATION_REJECT(cs_EAP_Message(bit2oct(encvalue(cs_EAP_Failure</w:t>
      </w:r>
      <w:r w:rsidRPr="00756389">
        <w:rPr>
          <w:rFonts w:ascii="Arial" w:hAnsi="Arial" w:cs="Arial"/>
          <w:bCs/>
          <w:highlight w:val="yellow"/>
          <w:lang w:eastAsia="en-GB"/>
        </w:rPr>
        <w:t>('01'O)</w:t>
      </w:r>
      <w:r w:rsidRPr="00973CF6">
        <w:rPr>
          <w:rFonts w:ascii="Arial" w:hAnsi="Arial" w:cs="Arial"/>
          <w:bCs/>
          <w:lang w:eastAsia="en-GB"/>
        </w:rPr>
        <w:t>)))))));</w:t>
      </w:r>
    </w:p>
    <w:p w14:paraId="1FD6C0A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0CA9C93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12" siclog@</w:t>
      </w:r>
    </w:p>
    <w:p w14:paraId="689846AC"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f_NR_RRCRelease(v_NGC_NASCellA);</w:t>
      </w:r>
    </w:p>
    <w:p w14:paraId="34DC2793"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7CE70C3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13" siclog@</w:t>
      </w:r>
    </w:p>
    <w:p w14:paraId="46CD7832"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f_NG_CheckNoRRCSetupReq (v_NGC_NASCellA, 30.0);</w:t>
      </w:r>
    </w:p>
    <w:p w14:paraId="5388EFB4"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4760A88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14" siclog@</w:t>
      </w:r>
    </w:p>
    <w:p w14:paraId="622F1318"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f_NR_UE_DeRegisterOnSwitchOff (v_NGC_NASCellA, STATE_DEREGISTERED);</w:t>
      </w:r>
    </w:p>
    <w:p w14:paraId="42FC72CF"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69CD4909"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r w:rsidRPr="00973CF6">
        <w:rPr>
          <w:rFonts w:ascii="Arial" w:hAnsi="Arial" w:cs="Arial"/>
          <w:bCs/>
          <w:lang w:eastAsia="en-GB"/>
        </w:rPr>
        <w:t xml:space="preserve">    //@siclog "Step 15" siclog@</w:t>
      </w:r>
    </w:p>
    <w:p w14:paraId="0377D64F"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f_UT_SwitchOnUE(UT);</w:t>
      </w:r>
    </w:p>
    <w:p w14:paraId="276547B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737D78CB"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16" siclog@</w:t>
      </w:r>
    </w:p>
    <w:p w14:paraId="2F8FF5D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v_ReceivedMsg := f_NR_RRC_ConnEst_DefWithNas (v_NGC_NASCellA, tsc_NR_RRC_TI_Def, ?, tsc_SHT_NoSecurityProtection); // @sic R5s201025 sic@</w:t>
      </w:r>
    </w:p>
    <w:p w14:paraId="40D7EB56"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if (f_Check_NG_RegistrationReqMsg (v_GMM_MobilityInfo, v_ReceivedMsg.Pdu, Initial_NoSecurity, cr_NG_MobileIdentitySUCI(?, ?), '111'B, ?, -, -, -, -, omit)) {</w:t>
      </w:r>
    </w:p>
    <w:p w14:paraId="366C2A1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f_NR_PreliminaryPass(__FILE__, __LINE__, "Step 16");</w:t>
      </w:r>
    </w:p>
    <w:p w14:paraId="6E97AB1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4B8C73EA"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6647C5ED"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//@siclog Step 17 siclog@</w:t>
      </w:r>
    </w:p>
    <w:p w14:paraId="6A8100D8" w14:textId="77777777" w:rsidR="00BD352F" w:rsidRPr="00973CF6"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f_NR5GC_RRC_Idle_Steps5_20 (v_GMM_MobilityInfo, v_NGC_NASCellA, v_ReceivedMsg, TESTMode_OFF, rrcConnectionRelease, Initial_NoSecurity);  // @sic R5s201025 sic@</w:t>
      </w:r>
    </w:p>
    <w:p w14:paraId="720A3FF3"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73CF6">
        <w:rPr>
          <w:rFonts w:ascii="Arial" w:hAnsi="Arial" w:cs="Arial"/>
          <w:bCs/>
          <w:lang w:eastAsia="en-GB"/>
        </w:rPr>
        <w:t xml:space="preserve">  }</w:t>
      </w:r>
    </w:p>
    <w:p w14:paraId="0E44332F" w14:textId="77777777" w:rsidR="00BD352F" w:rsidRDefault="00BD352F" w:rsidP="00BD352F">
      <w:pPr>
        <w:keepNext/>
        <w:keepLines/>
        <w:spacing w:before="180"/>
        <w:outlineLvl w:val="1"/>
      </w:pPr>
    </w:p>
    <w:p w14:paraId="696C46BF" w14:textId="77777777" w:rsidR="00BD352F" w:rsidRPr="008974D5" w:rsidRDefault="00BD352F" w:rsidP="004D5EE4">
      <w:pPr>
        <w:pStyle w:val="Heading1"/>
      </w:pPr>
      <w:bookmarkStart w:id="8" w:name="_Toc55937542"/>
      <w:r w:rsidRPr="008974D5">
        <w:t xml:space="preserve">2.2 Change </w:t>
      </w:r>
      <w:r>
        <w:t>2</w:t>
      </w:r>
      <w:bookmarkEnd w:id="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1F9CC2AD"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E301D2" w14:textId="77777777" w:rsidR="00BD352F" w:rsidRPr="008974D5" w:rsidRDefault="00BD352F" w:rsidP="008B0153">
            <w:pPr>
              <w:spacing w:before="40" w:after="40"/>
              <w:rPr>
                <w:rFonts w:ascii="Arial" w:hAnsi="Arial" w:cs="Arial"/>
                <w:b/>
              </w:rPr>
            </w:pPr>
            <w:r>
              <w:rPr>
                <w:rFonts w:ascii="Arial" w:hAnsi="Arial" w:cs="Arial"/>
                <w:b/>
              </w:rPr>
              <w:t>Template</w:t>
            </w:r>
            <w:r w:rsidRPr="008974D5">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14C9DFD6" w14:textId="77777777" w:rsidR="00BD352F" w:rsidRPr="008974D5" w:rsidRDefault="00BD352F" w:rsidP="008B0153">
            <w:pPr>
              <w:spacing w:after="0"/>
              <w:rPr>
                <w:rFonts w:ascii="Arial" w:hAnsi="Arial" w:cs="Arial"/>
                <w:color w:val="000000"/>
                <w:lang w:val="en-SG"/>
              </w:rPr>
            </w:pPr>
            <w:r w:rsidRPr="001A5F17">
              <w:rPr>
                <w:rFonts w:ascii="Arial" w:hAnsi="Arial" w:cs="Arial"/>
                <w:bCs/>
                <w:lang w:val="en-US" w:eastAsia="en-GB"/>
              </w:rPr>
              <w:t>template cs_EAP_Request_AKAChallenge</w:t>
            </w:r>
            <w:r>
              <w:rPr>
                <w:rFonts w:ascii="Arial" w:hAnsi="Arial" w:cs="Arial"/>
                <w:bCs/>
                <w:lang w:val="en-US" w:eastAsia="en-GB"/>
              </w:rPr>
              <w:t>()</w:t>
            </w:r>
          </w:p>
        </w:tc>
      </w:tr>
      <w:tr w:rsidR="00BD352F" w:rsidRPr="008974D5" w14:paraId="22C1B5B1"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5BE52796" w14:textId="77777777" w:rsidR="00BD352F" w:rsidRPr="008974D5" w:rsidRDefault="00BD352F" w:rsidP="008B0153">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12C7CF0" w14:textId="77777777" w:rsidR="00BD352F" w:rsidRPr="008974D5" w:rsidRDefault="00E747BE" w:rsidP="00E747BE">
            <w:pPr>
              <w:rPr>
                <w:rFonts w:eastAsia="Calibri" w:cs="Arial"/>
                <w:color w:val="000000"/>
              </w:rPr>
            </w:pPr>
            <w:r>
              <w:rPr>
                <w:rFonts w:ascii="Arial" w:hAnsi="Arial" w:cs="Arial"/>
                <w:lang w:val="en-US" w:eastAsia="zh-CN"/>
              </w:rPr>
              <w:t>Currently all EAP messages sent from the SS have identifier value 0. In otder for the UE t</w:t>
            </w:r>
            <w:r w:rsidRPr="002B089A">
              <w:rPr>
                <w:rFonts w:ascii="Arial" w:hAnsi="Arial" w:cs="Arial"/>
                <w:lang w:val="en-US" w:eastAsia="zh-CN"/>
              </w:rPr>
              <w:t xml:space="preserve">o diffferntiate between two consecutive </w:t>
            </w:r>
            <w:r>
              <w:rPr>
                <w:rFonts w:ascii="Arial" w:hAnsi="Arial" w:cs="Arial"/>
                <w:lang w:val="en-US" w:eastAsia="zh-CN"/>
              </w:rPr>
              <w:t xml:space="preserve">EAP-ChallengeReq messages, the should have </w:t>
            </w:r>
            <w:r w:rsidRPr="002B089A">
              <w:rPr>
                <w:rFonts w:ascii="Arial" w:hAnsi="Arial" w:cs="Arial"/>
                <w:lang w:val="en-US" w:eastAsia="zh-CN"/>
              </w:rPr>
              <w:t>different identifier values</w:t>
            </w:r>
            <w:r>
              <w:rPr>
                <w:rFonts w:ascii="Arial" w:hAnsi="Arial" w:cs="Arial"/>
                <w:lang w:val="en-US" w:eastAsia="zh-CN"/>
              </w:rPr>
              <w:t>.</w:t>
            </w:r>
          </w:p>
        </w:tc>
      </w:tr>
      <w:tr w:rsidR="00BD352F" w:rsidRPr="008974D5" w14:paraId="37A1C679"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7C640B1C" w14:textId="77777777" w:rsidR="00BD352F" w:rsidRPr="008974D5" w:rsidRDefault="00BD352F" w:rsidP="008B0153">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50B2546" w14:textId="77777777" w:rsidR="00BD352F" w:rsidRPr="008974D5" w:rsidRDefault="00BD352F" w:rsidP="008B0153">
            <w:pPr>
              <w:rPr>
                <w:rFonts w:ascii="Arial" w:hAnsi="Arial" w:cs="Arial"/>
              </w:rPr>
            </w:pPr>
            <w:r>
              <w:rPr>
                <w:rFonts w:ascii="Arial" w:hAnsi="Arial" w:cs="Arial"/>
              </w:rPr>
              <w:t xml:space="preserve">Replace ‘00’0 identifier value with the </w:t>
            </w:r>
            <w:r w:rsidR="00E747BE">
              <w:rPr>
                <w:rFonts w:ascii="Arial" w:hAnsi="Arial" w:cs="Arial"/>
              </w:rPr>
              <w:t>parameter</w:t>
            </w:r>
          </w:p>
        </w:tc>
      </w:tr>
      <w:tr w:rsidR="00BD352F" w:rsidRPr="008974D5" w14:paraId="4E838815"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5447D3D7" w14:textId="77777777" w:rsidR="00BD352F" w:rsidRPr="008974D5" w:rsidRDefault="00BD352F" w:rsidP="008B0153">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296CEAC" w14:textId="77777777" w:rsidR="00BD352F" w:rsidRPr="008974D5" w:rsidRDefault="00BD352F" w:rsidP="008B0153">
            <w:pPr>
              <w:rPr>
                <w:rFonts w:ascii="Arial" w:hAnsi="Arial" w:cs="Arial"/>
                <w:color w:val="000000"/>
              </w:rPr>
            </w:pPr>
            <w:r w:rsidRPr="00D019D7">
              <w:rPr>
                <w:rFonts w:ascii="Arial" w:hAnsi="Arial" w:cs="Arial"/>
                <w:color w:val="000000"/>
              </w:rPr>
              <w:t>NG_NAS_SecurityFunctions</w:t>
            </w:r>
            <w:r>
              <w:rPr>
                <w:rFonts w:ascii="Arial" w:hAnsi="Arial" w:cs="Arial"/>
                <w:color w:val="000000"/>
              </w:rPr>
              <w:t>.ttcn</w:t>
            </w:r>
          </w:p>
        </w:tc>
      </w:tr>
      <w:tr w:rsidR="00BD352F" w:rsidRPr="008974D5" w14:paraId="0B3EA348"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2708612D" w14:textId="77777777" w:rsidR="00BD352F" w:rsidRPr="008974D5" w:rsidRDefault="00BD352F" w:rsidP="008B0153">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784C322" w14:textId="77777777" w:rsidR="00BD352F" w:rsidRPr="008974D5" w:rsidRDefault="00BD352F" w:rsidP="008B0153">
            <w:pPr>
              <w:rPr>
                <w:rFonts w:ascii="Arial" w:hAnsi="Arial" w:cs="Arial"/>
                <w:highlight w:val="red"/>
              </w:rPr>
            </w:pPr>
          </w:p>
        </w:tc>
      </w:tr>
    </w:tbl>
    <w:p w14:paraId="7D0AAFE8" w14:textId="77777777" w:rsidR="00BD352F" w:rsidRPr="008974D5" w:rsidRDefault="00BD352F" w:rsidP="00BD352F">
      <w:pPr>
        <w:spacing w:after="0"/>
        <w:rPr>
          <w:rFonts w:ascii="Arial" w:hAnsi="Arial" w:cs="Arial"/>
          <w:b/>
          <w:lang w:eastAsia="en-GB"/>
        </w:rPr>
      </w:pPr>
    </w:p>
    <w:p w14:paraId="1E0B64AC"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3621EB0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template (value) EAP_Message_Type cs_EAP_Request_AKAChallenge(O2_Type p_Length,</w:t>
      </w:r>
    </w:p>
    <w:p w14:paraId="4E4275D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template (value) EAP_AT_RAND p_RAND,</w:t>
      </w:r>
    </w:p>
    <w:p w14:paraId="66B05E9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template (value) EAP_AT_AUTN p_AUTN,</w:t>
      </w:r>
    </w:p>
    <w:p w14:paraId="172A001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template (value) EAP_AT_KDF p_KDF,</w:t>
      </w:r>
    </w:p>
    <w:p w14:paraId="4151D9B4"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template (value) EAP_AT_KDF_INPUT p_KDF_INPUT,</w:t>
      </w:r>
    </w:p>
    <w:p w14:paraId="7C19B171"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template (value) EAP_AT_MAC p_MAC) :=</w:t>
      </w:r>
    </w:p>
    <w:p w14:paraId="00B94134"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 /* @status    APPROVED (NR5GC, NR5GC_IRAT) */</w:t>
      </w:r>
    </w:p>
    <w:p w14:paraId="5E0712D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akaChallenge_Req := { // @sic R5s200288 sic@</w:t>
      </w:r>
    </w:p>
    <w:p w14:paraId="506A0590"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1A5F17">
        <w:rPr>
          <w:rFonts w:ascii="Arial" w:hAnsi="Arial" w:cs="Arial"/>
          <w:bCs/>
          <w:lang w:val="en-US" w:eastAsia="en-GB"/>
        </w:rPr>
        <w:t xml:space="preserve">    </w:t>
      </w:r>
      <w:r w:rsidRPr="001A5F17">
        <w:rPr>
          <w:rFonts w:ascii="Arial" w:hAnsi="Arial" w:cs="Arial"/>
          <w:bCs/>
          <w:lang w:val="pt-BR" w:eastAsia="en-GB"/>
        </w:rPr>
        <w:t>code      := '01'O,    // Request - RFC 4187 cl. 8.1</w:t>
      </w:r>
    </w:p>
    <w:p w14:paraId="0E64539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1A5F17">
        <w:rPr>
          <w:rFonts w:ascii="Arial" w:hAnsi="Arial" w:cs="Arial"/>
          <w:bCs/>
          <w:lang w:val="pt-BR" w:eastAsia="en-GB"/>
        </w:rPr>
        <w:t xml:space="preserve">    id        := </w:t>
      </w:r>
      <w:r w:rsidRPr="00EE5CD7">
        <w:rPr>
          <w:rFonts w:ascii="Arial" w:hAnsi="Arial" w:cs="Arial"/>
          <w:bCs/>
          <w:highlight w:val="yellow"/>
          <w:lang w:val="pt-BR" w:eastAsia="en-GB"/>
        </w:rPr>
        <w:t>'00'O</w:t>
      </w:r>
      <w:r w:rsidRPr="001A5F17">
        <w:rPr>
          <w:rFonts w:ascii="Arial" w:hAnsi="Arial" w:cs="Arial"/>
          <w:bCs/>
          <w:lang w:val="pt-BR" w:eastAsia="en-GB"/>
        </w:rPr>
        <w:t>,    // RFC 3748 cl. 4</w:t>
      </w:r>
    </w:p>
    <w:p w14:paraId="39E8498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pt-BR" w:eastAsia="en-GB"/>
        </w:rPr>
        <w:t xml:space="preserve">    </w:t>
      </w:r>
      <w:r w:rsidRPr="001A5F17">
        <w:rPr>
          <w:rFonts w:ascii="Arial" w:hAnsi="Arial" w:cs="Arial"/>
          <w:bCs/>
          <w:lang w:val="en-US" w:eastAsia="en-GB"/>
        </w:rPr>
        <w:t>len       := p_Length, // RFC 3748 cl. 4</w:t>
      </w:r>
    </w:p>
    <w:p w14:paraId="1F59D9A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type_     := '32'O,    // RFC 5448 cl. 6.1</w:t>
      </w:r>
    </w:p>
    <w:p w14:paraId="54FF76B7"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subtype   := '01'O,    // AKA-Challenge  as in RFC 4187 cl. 11</w:t>
      </w:r>
    </w:p>
    <w:p w14:paraId="677A3A4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reserved  := '0000'O,  // Set to 0 when sending, ignored by the receiver</w:t>
      </w:r>
    </w:p>
    <w:p w14:paraId="571A6991"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attributes := {</w:t>
      </w:r>
    </w:p>
    <w:p w14:paraId="2B50CD3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rand := p_RAND,</w:t>
      </w:r>
    </w:p>
    <w:p w14:paraId="55DDCC9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autn := p_AUTN,</w:t>
      </w:r>
    </w:p>
    <w:p w14:paraId="38FF72C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kdf  := p_KDF,</w:t>
      </w:r>
    </w:p>
    <w:p w14:paraId="3AE2608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kdfInput := p_KDF_INPUT,</w:t>
      </w:r>
    </w:p>
    <w:p w14:paraId="199D218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en-US" w:eastAsia="en-GB"/>
        </w:rPr>
        <w:t xml:space="preserve">      </w:t>
      </w:r>
      <w:r w:rsidRPr="001A5F17">
        <w:rPr>
          <w:rFonts w:ascii="Arial" w:hAnsi="Arial" w:cs="Arial"/>
          <w:bCs/>
          <w:lang w:val="fr-FR" w:eastAsia="en-GB"/>
        </w:rPr>
        <w:t>mac  := p_MAC,</w:t>
      </w:r>
    </w:p>
    <w:p w14:paraId="3C1B609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res  := omit,</w:t>
      </w:r>
    </w:p>
    <w:p w14:paraId="0155CEC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auts := omit,</w:t>
      </w:r>
    </w:p>
    <w:p w14:paraId="53E9C80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padd := omit,</w:t>
      </w:r>
    </w:p>
    <w:p w14:paraId="4AAAE54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permIdReq := omit,</w:t>
      </w:r>
    </w:p>
    <w:p w14:paraId="192A66A1"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fr-FR" w:eastAsia="en-GB"/>
        </w:rPr>
        <w:t xml:space="preserve">      </w:t>
      </w:r>
      <w:r w:rsidRPr="001A5F17">
        <w:rPr>
          <w:rFonts w:ascii="Arial" w:hAnsi="Arial" w:cs="Arial"/>
          <w:bCs/>
          <w:lang w:val="en-US" w:eastAsia="en-GB"/>
        </w:rPr>
        <w:t>notification := omit,</w:t>
      </w:r>
    </w:p>
    <w:p w14:paraId="0AAFEACF"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anyIdReq := omit,</w:t>
      </w:r>
    </w:p>
    <w:p w14:paraId="19CFC32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id   := omit,</w:t>
      </w:r>
    </w:p>
    <w:p w14:paraId="527E21E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versionList := omit,</w:t>
      </w:r>
    </w:p>
    <w:p w14:paraId="4BE7955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selectedVersion := omit,</w:t>
      </w:r>
    </w:p>
    <w:p w14:paraId="0E596FE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fullauthIdReq := omit,</w:t>
      </w:r>
    </w:p>
    <w:p w14:paraId="182661A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counter := omit,</w:t>
      </w:r>
    </w:p>
    <w:p w14:paraId="137C5B9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counterTooSmall := omit,</w:t>
      </w:r>
    </w:p>
    <w:p w14:paraId="24D2A49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nonceS  := omit,</w:t>
      </w:r>
    </w:p>
    <w:p w14:paraId="400134E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clientErrorCode := omit,</w:t>
      </w:r>
    </w:p>
    <w:p w14:paraId="0957926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iv   := omit,</w:t>
      </w:r>
    </w:p>
    <w:p w14:paraId="7F9774DE"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nextPseudonym := omit,</w:t>
      </w:r>
    </w:p>
    <w:p w14:paraId="706B5C7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nextReauthId  := omit,</w:t>
      </w:r>
    </w:p>
    <w:p w14:paraId="61C7FA5B"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checkCode  := omit,</w:t>
      </w:r>
    </w:p>
    <w:p w14:paraId="4FDC51E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resultInd  := omit</w:t>
      </w:r>
    </w:p>
    <w:p w14:paraId="523E9A0D"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w:t>
      </w:r>
    </w:p>
    <w:p w14:paraId="46A8D91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w:t>
      </w:r>
    </w:p>
    <w:p w14:paraId="569CFE34"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1A5F17">
        <w:rPr>
          <w:rFonts w:ascii="Arial" w:hAnsi="Arial" w:cs="Arial"/>
          <w:bCs/>
          <w:lang w:val="en-US" w:eastAsia="en-GB"/>
        </w:rPr>
        <w:t xml:space="preserve">  };</w:t>
      </w:r>
    </w:p>
    <w:p w14:paraId="5FD0E93B" w14:textId="77777777" w:rsidR="00BD352F" w:rsidRDefault="00BD352F" w:rsidP="00BD352F">
      <w:pPr>
        <w:spacing w:after="0"/>
        <w:rPr>
          <w:rFonts w:ascii="Arial" w:hAnsi="Arial" w:cs="Arial"/>
          <w:b/>
          <w:lang w:val="en-US" w:eastAsia="en-GB"/>
        </w:rPr>
      </w:pPr>
    </w:p>
    <w:p w14:paraId="6C905C31" w14:textId="77777777" w:rsidR="00BD352F" w:rsidRDefault="00BD352F" w:rsidP="00BD352F">
      <w:pPr>
        <w:spacing w:after="0"/>
        <w:rPr>
          <w:rFonts w:ascii="Arial" w:hAnsi="Arial" w:cs="Arial"/>
          <w:b/>
          <w:lang w:val="en-US" w:eastAsia="en-GB"/>
        </w:rPr>
      </w:pPr>
    </w:p>
    <w:p w14:paraId="792DA2E2"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66CEA54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1A5F17">
        <w:rPr>
          <w:rFonts w:ascii="Arial" w:hAnsi="Arial" w:cs="Arial"/>
          <w:bCs/>
          <w:lang w:eastAsia="en-GB"/>
        </w:rPr>
        <w:t>template (value) EAP_Message_Type cs_EAP_Request_AKAChallenge(O2_Type p_Length,</w:t>
      </w:r>
    </w:p>
    <w:p w14:paraId="20A73AEF"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EAP_AT_RAND p_RAND,</w:t>
      </w:r>
    </w:p>
    <w:p w14:paraId="4A8CA7C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EAP_AT_AUTN p_AUTN,</w:t>
      </w:r>
    </w:p>
    <w:p w14:paraId="110C9B84"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EAP_AT_KDF p_KDF,</w:t>
      </w:r>
    </w:p>
    <w:p w14:paraId="2BB6C8DB"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EAP_AT_KDF_INPUT p_KDF_INPUT,</w:t>
      </w:r>
    </w:p>
    <w:p w14:paraId="1E44525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EAP_AT_MAC p_MAC) :=</w:t>
      </w:r>
    </w:p>
    <w:p w14:paraId="3E18038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template (value) EAP_AT_MAC p_MAC,</w:t>
      </w:r>
    </w:p>
    <w:p w14:paraId="3A4C8B7E"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w:t>
      </w:r>
      <w:r w:rsidRPr="001A5F17">
        <w:rPr>
          <w:rFonts w:ascii="Arial" w:hAnsi="Arial" w:cs="Arial"/>
          <w:bCs/>
          <w:highlight w:val="yellow"/>
          <w:lang w:eastAsia="en-GB"/>
        </w:rPr>
        <w:t>O1_Type p_Identifier := '00'O</w:t>
      </w:r>
      <w:r w:rsidRPr="001A5F17">
        <w:rPr>
          <w:rFonts w:ascii="Arial" w:hAnsi="Arial" w:cs="Arial"/>
          <w:bCs/>
          <w:lang w:eastAsia="en-GB"/>
        </w:rPr>
        <w:t xml:space="preserve">) := </w:t>
      </w:r>
    </w:p>
    <w:p w14:paraId="259029C1"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 /* @status    APPROVED (NR5GC, NR5GC_IRAT) */</w:t>
      </w:r>
    </w:p>
    <w:p w14:paraId="269EA7CF"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akaChallenge_Req := { // @sic R5s200288 sic@</w:t>
      </w:r>
    </w:p>
    <w:p w14:paraId="2F9869B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code      := '01'O,    // Request - RFC 4187 cl. 8.1</w:t>
      </w:r>
    </w:p>
    <w:p w14:paraId="051D8B0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val="pt-BR" w:eastAsia="en-GB"/>
        </w:rPr>
        <w:t xml:space="preserve">    </w:t>
      </w:r>
      <w:r w:rsidRPr="001A5F17">
        <w:rPr>
          <w:rFonts w:ascii="Arial" w:hAnsi="Arial" w:cs="Arial"/>
          <w:bCs/>
          <w:lang w:eastAsia="en-GB"/>
        </w:rPr>
        <w:t xml:space="preserve">id        := </w:t>
      </w:r>
      <w:r w:rsidRPr="00EE5CD7">
        <w:rPr>
          <w:rFonts w:ascii="Arial" w:hAnsi="Arial" w:cs="Arial"/>
          <w:bCs/>
          <w:highlight w:val="yellow"/>
          <w:lang w:eastAsia="en-GB"/>
        </w:rPr>
        <w:t>p_Identifier</w:t>
      </w:r>
      <w:r w:rsidRPr="001A5F17">
        <w:rPr>
          <w:rFonts w:ascii="Arial" w:hAnsi="Arial" w:cs="Arial"/>
          <w:bCs/>
          <w:lang w:eastAsia="en-GB"/>
        </w:rPr>
        <w:t xml:space="preserve">,    // RFC 3748 cl. 4 </w:t>
      </w:r>
    </w:p>
    <w:p w14:paraId="596C09D9"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len       := p_Length, // RFC 3748 cl. 4</w:t>
      </w:r>
    </w:p>
    <w:p w14:paraId="20C2B66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type_     := '32'O,    // RFC 5448 cl. 6.1</w:t>
      </w:r>
    </w:p>
    <w:p w14:paraId="68DC6ED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subtype   := '01'O,    // AKA-Challenge  as in RFC 4187 cl. 11</w:t>
      </w:r>
    </w:p>
    <w:p w14:paraId="6B94739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reserved  := '0000'O,  // Set to 0 when sending, ignored by the receiver</w:t>
      </w:r>
    </w:p>
    <w:p w14:paraId="392320A7"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attributes := {</w:t>
      </w:r>
    </w:p>
    <w:p w14:paraId="13A8748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rand := p_RAND,</w:t>
      </w:r>
    </w:p>
    <w:p w14:paraId="408AE197"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autn := p_AUTN,</w:t>
      </w:r>
    </w:p>
    <w:p w14:paraId="2AFD3E71"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kdf  := p_KDF,</w:t>
      </w:r>
    </w:p>
    <w:p w14:paraId="50512DB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kdfInput := p_KDF_INPUT,</w:t>
      </w:r>
    </w:p>
    <w:p w14:paraId="5552EBC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eastAsia="en-GB"/>
        </w:rPr>
        <w:t xml:space="preserve">      </w:t>
      </w:r>
      <w:r w:rsidRPr="001A5F17">
        <w:rPr>
          <w:rFonts w:ascii="Arial" w:hAnsi="Arial" w:cs="Arial"/>
          <w:bCs/>
          <w:lang w:val="fr-FR" w:eastAsia="en-GB"/>
        </w:rPr>
        <w:t>mac  := p_MAC,</w:t>
      </w:r>
    </w:p>
    <w:p w14:paraId="692C9453"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res  := omit,</w:t>
      </w:r>
    </w:p>
    <w:p w14:paraId="6E431C3A"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auts := omit,</w:t>
      </w:r>
    </w:p>
    <w:p w14:paraId="1F9EC260"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padd := omit,</w:t>
      </w:r>
    </w:p>
    <w:p w14:paraId="2893A68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1A5F17">
        <w:rPr>
          <w:rFonts w:ascii="Arial" w:hAnsi="Arial" w:cs="Arial"/>
          <w:bCs/>
          <w:lang w:val="fr-FR" w:eastAsia="en-GB"/>
        </w:rPr>
        <w:t xml:space="preserve">      permIdReq := omit,</w:t>
      </w:r>
    </w:p>
    <w:p w14:paraId="4368781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val="fr-FR" w:eastAsia="en-GB"/>
        </w:rPr>
        <w:t xml:space="preserve">      </w:t>
      </w:r>
      <w:r w:rsidRPr="001A5F17">
        <w:rPr>
          <w:rFonts w:ascii="Arial" w:hAnsi="Arial" w:cs="Arial"/>
          <w:bCs/>
          <w:lang w:eastAsia="en-GB"/>
        </w:rPr>
        <w:t>notification := omit,</w:t>
      </w:r>
    </w:p>
    <w:p w14:paraId="19D3C52D"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anyIdReq := omit,</w:t>
      </w:r>
    </w:p>
    <w:p w14:paraId="6C401960"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id   := omit,</w:t>
      </w:r>
    </w:p>
    <w:p w14:paraId="721A6365"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versionList := omit,</w:t>
      </w:r>
    </w:p>
    <w:p w14:paraId="79640CB4"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selectedVersion := omit,</w:t>
      </w:r>
    </w:p>
    <w:p w14:paraId="0E484EB4"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fullauthIdReq := omit,</w:t>
      </w:r>
    </w:p>
    <w:p w14:paraId="070005DE"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counter := omit,</w:t>
      </w:r>
    </w:p>
    <w:p w14:paraId="26EDCB26"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counterTooSmall := omit,</w:t>
      </w:r>
    </w:p>
    <w:p w14:paraId="0B973ECF"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nonceS  := omit,</w:t>
      </w:r>
    </w:p>
    <w:p w14:paraId="4451420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clientErrorCode := omit,</w:t>
      </w:r>
    </w:p>
    <w:p w14:paraId="7C5F9EB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iv   := omit,</w:t>
      </w:r>
    </w:p>
    <w:p w14:paraId="7B5818C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nextPseudonym := omit,</w:t>
      </w:r>
    </w:p>
    <w:p w14:paraId="7DBBB640"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nextReauthId  := omit,</w:t>
      </w:r>
    </w:p>
    <w:p w14:paraId="254BB05C"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checkCode  := omit,</w:t>
      </w:r>
    </w:p>
    <w:p w14:paraId="63B97DAE"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resultInd  := omit</w:t>
      </w:r>
    </w:p>
    <w:p w14:paraId="5E176842"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w:t>
      </w:r>
    </w:p>
    <w:p w14:paraId="430782F8" w14:textId="77777777" w:rsidR="00BD352F" w:rsidRPr="001A5F1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1A5F17">
        <w:rPr>
          <w:rFonts w:ascii="Arial" w:hAnsi="Arial" w:cs="Arial"/>
          <w:bCs/>
          <w:lang w:eastAsia="en-GB"/>
        </w:rPr>
        <w:t xml:space="preserve">   }</w:t>
      </w:r>
    </w:p>
    <w:p w14:paraId="12383984" w14:textId="77777777" w:rsidR="00BD352F" w:rsidRDefault="00BD352F" w:rsidP="00BD352F">
      <w:pPr>
        <w:pBdr>
          <w:top w:val="single" w:sz="4" w:space="1" w:color="auto"/>
          <w:left w:val="single" w:sz="4" w:space="1" w:color="auto"/>
          <w:bottom w:val="single" w:sz="4" w:space="1" w:color="auto"/>
          <w:right w:val="single" w:sz="4" w:space="1" w:color="auto"/>
        </w:pBdr>
        <w:spacing w:after="0"/>
      </w:pPr>
      <w:r w:rsidRPr="001A5F17">
        <w:rPr>
          <w:rFonts w:ascii="Arial" w:hAnsi="Arial" w:cs="Arial"/>
          <w:bCs/>
          <w:lang w:eastAsia="en-GB"/>
        </w:rPr>
        <w:t xml:space="preserve">  };</w:t>
      </w:r>
    </w:p>
    <w:p w14:paraId="12033321" w14:textId="77777777" w:rsidR="00BD352F" w:rsidRDefault="00BD352F" w:rsidP="00BD352F"/>
    <w:p w14:paraId="1FCD38FB" w14:textId="77777777" w:rsidR="00BD352F" w:rsidRPr="008974D5" w:rsidRDefault="00BD352F" w:rsidP="004D5EE4">
      <w:pPr>
        <w:pStyle w:val="Heading1"/>
      </w:pPr>
      <w:bookmarkStart w:id="9" w:name="_Toc55937543"/>
      <w:r w:rsidRPr="008974D5">
        <w:t>2.</w:t>
      </w:r>
      <w:r w:rsidR="00E747BE">
        <w:t>3</w:t>
      </w:r>
      <w:r w:rsidRPr="008974D5">
        <w:t xml:space="preserve"> Change </w:t>
      </w:r>
      <w:r>
        <w:t>3</w:t>
      </w:r>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20C963CA"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1F0FAD4F" w14:textId="77777777" w:rsidR="00BD352F" w:rsidRPr="008974D5" w:rsidRDefault="00BD352F" w:rsidP="008B0153">
            <w:pPr>
              <w:spacing w:before="40" w:after="40"/>
              <w:rPr>
                <w:rFonts w:ascii="Arial" w:hAnsi="Arial" w:cs="Arial"/>
                <w:b/>
              </w:rPr>
            </w:pPr>
            <w:r>
              <w:rPr>
                <w:rFonts w:ascii="Arial" w:hAnsi="Arial" w:cs="Arial"/>
                <w:b/>
              </w:rPr>
              <w:t>Template</w:t>
            </w:r>
            <w:r w:rsidRPr="008974D5">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3778650D" w14:textId="77777777" w:rsidR="00BD352F" w:rsidRPr="008974D5" w:rsidRDefault="00BD352F" w:rsidP="008B0153">
            <w:pPr>
              <w:spacing w:after="0"/>
              <w:rPr>
                <w:rFonts w:ascii="Arial" w:hAnsi="Arial" w:cs="Arial"/>
                <w:color w:val="000000"/>
                <w:lang w:val="en-SG"/>
              </w:rPr>
            </w:pPr>
            <w:r w:rsidRPr="00EE5CD7">
              <w:rPr>
                <w:rFonts w:ascii="Arial" w:hAnsi="Arial" w:cs="Arial"/>
                <w:bCs/>
                <w:lang w:val="en-US" w:eastAsia="en-GB"/>
              </w:rPr>
              <w:t>template (</w:t>
            </w:r>
            <w:r w:rsidR="00E747BE">
              <w:rPr>
                <w:rFonts w:ascii="Arial" w:hAnsi="Arial" w:cs="Arial"/>
                <w:bCs/>
                <w:lang w:val="en-US" w:eastAsia="en-GB"/>
              </w:rPr>
              <w:t>cr</w:t>
            </w:r>
            <w:r w:rsidRPr="00EE5CD7">
              <w:rPr>
                <w:rFonts w:ascii="Arial" w:hAnsi="Arial" w:cs="Arial"/>
                <w:bCs/>
                <w:lang w:val="en-US" w:eastAsia="en-GB"/>
              </w:rPr>
              <w:t>_EAP_Response_AKAChallenge</w:t>
            </w:r>
          </w:p>
        </w:tc>
      </w:tr>
      <w:tr w:rsidR="00E747BE" w:rsidRPr="008974D5" w14:paraId="335969A9"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6905FB78" w14:textId="77777777" w:rsidR="00E747BE" w:rsidRPr="008974D5" w:rsidRDefault="00E747BE" w:rsidP="00E747BE">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58D288D" w14:textId="77777777" w:rsidR="00E747BE" w:rsidRPr="008974D5" w:rsidRDefault="00E747BE" w:rsidP="00E747BE">
            <w:pPr>
              <w:pStyle w:val="CRCoverPage"/>
              <w:spacing w:after="0"/>
              <w:rPr>
                <w:rFonts w:eastAsia="Calibri" w:cs="Arial"/>
                <w:color w:val="000000"/>
              </w:rPr>
            </w:pPr>
            <w:r>
              <w:rPr>
                <w:rFonts w:cs="Arial"/>
                <w:lang w:val="en-US" w:eastAsia="zh-CN"/>
              </w:rPr>
              <w:t>Currently all EAP messages sent from the SS have identifier value 0. In otder for the UE t</w:t>
            </w:r>
            <w:r w:rsidRPr="002B089A">
              <w:rPr>
                <w:rFonts w:cs="Arial"/>
                <w:lang w:val="en-US" w:eastAsia="zh-CN"/>
              </w:rPr>
              <w:t xml:space="preserve">o diffferntiate between two consecutive </w:t>
            </w:r>
            <w:r>
              <w:rPr>
                <w:rFonts w:cs="Arial"/>
                <w:lang w:val="en-US" w:eastAsia="zh-CN"/>
              </w:rPr>
              <w:t xml:space="preserve">EAP-ChallengeReq messages, the should have </w:t>
            </w:r>
            <w:r w:rsidRPr="002B089A">
              <w:rPr>
                <w:rFonts w:cs="Arial"/>
                <w:lang w:val="en-US" w:eastAsia="zh-CN"/>
              </w:rPr>
              <w:t>different identifier values</w:t>
            </w:r>
            <w:r>
              <w:rPr>
                <w:rFonts w:cs="Arial"/>
                <w:lang w:val="en-US" w:eastAsia="zh-CN"/>
              </w:rPr>
              <w:t>.</w:t>
            </w:r>
          </w:p>
        </w:tc>
      </w:tr>
      <w:tr w:rsidR="00E747BE" w:rsidRPr="008974D5" w14:paraId="2D73162D"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08375A54" w14:textId="77777777" w:rsidR="00E747BE" w:rsidRPr="008974D5" w:rsidRDefault="00E747BE" w:rsidP="00E747BE">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E910B80" w14:textId="77777777" w:rsidR="00E747BE" w:rsidRPr="008974D5" w:rsidRDefault="00E747BE" w:rsidP="00E747BE">
            <w:pPr>
              <w:rPr>
                <w:rFonts w:ascii="Arial" w:hAnsi="Arial" w:cs="Arial"/>
              </w:rPr>
            </w:pPr>
            <w:r>
              <w:rPr>
                <w:rFonts w:ascii="Arial" w:hAnsi="Arial" w:cs="Arial"/>
              </w:rPr>
              <w:t>Replace ‘00’0 identifier value with the paramter</w:t>
            </w:r>
          </w:p>
        </w:tc>
      </w:tr>
      <w:tr w:rsidR="00E747BE" w:rsidRPr="008974D5" w14:paraId="44E36072"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33268CAC" w14:textId="77777777" w:rsidR="00E747BE" w:rsidRPr="008974D5" w:rsidRDefault="00E747BE" w:rsidP="00E747BE">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8EF7188" w14:textId="77777777" w:rsidR="00E747BE" w:rsidRPr="008974D5" w:rsidRDefault="00E747BE" w:rsidP="00E747BE">
            <w:pPr>
              <w:rPr>
                <w:rFonts w:ascii="Arial" w:hAnsi="Arial" w:cs="Arial"/>
                <w:color w:val="000000"/>
              </w:rPr>
            </w:pPr>
            <w:r w:rsidRPr="00D019D7">
              <w:rPr>
                <w:rFonts w:ascii="Arial" w:hAnsi="Arial" w:cs="Arial"/>
                <w:color w:val="000000"/>
              </w:rPr>
              <w:t>NG_NAS_SecurityFunctions</w:t>
            </w:r>
            <w:r>
              <w:rPr>
                <w:rFonts w:ascii="Arial" w:hAnsi="Arial" w:cs="Arial"/>
                <w:color w:val="000000"/>
              </w:rPr>
              <w:t>.ttcn</w:t>
            </w:r>
          </w:p>
        </w:tc>
      </w:tr>
      <w:tr w:rsidR="00E747BE" w:rsidRPr="008974D5" w14:paraId="68450E52"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61F7E0C9" w14:textId="77777777" w:rsidR="00E747BE" w:rsidRPr="008974D5" w:rsidRDefault="00E747BE" w:rsidP="00E747BE">
            <w:pPr>
              <w:spacing w:before="40" w:after="40"/>
              <w:rPr>
                <w:rFonts w:ascii="Arial" w:hAnsi="Arial" w:cs="Arial"/>
                <w:b/>
                <w:highlight w:val="red"/>
              </w:rPr>
            </w:pPr>
            <w:r w:rsidRPr="008974D5">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7D776405" w14:textId="77777777" w:rsidR="00E747BE" w:rsidRPr="008974D5" w:rsidRDefault="00E747BE" w:rsidP="00E747BE">
            <w:pPr>
              <w:rPr>
                <w:rFonts w:ascii="Arial" w:hAnsi="Arial" w:cs="Arial"/>
                <w:highlight w:val="red"/>
              </w:rPr>
            </w:pPr>
          </w:p>
        </w:tc>
      </w:tr>
    </w:tbl>
    <w:p w14:paraId="3C435F64" w14:textId="77777777" w:rsidR="00BD352F" w:rsidRPr="008974D5" w:rsidRDefault="00BD352F" w:rsidP="00BD352F">
      <w:pPr>
        <w:spacing w:after="0"/>
        <w:rPr>
          <w:rFonts w:ascii="Arial" w:hAnsi="Arial" w:cs="Arial"/>
          <w:b/>
          <w:lang w:eastAsia="en-GB"/>
        </w:rPr>
      </w:pPr>
    </w:p>
    <w:p w14:paraId="7FAF65FA"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06E8222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template (present) EAP_Message_Type cr_EAP_Response_AKAChallenge(O2_Type p_Length,</w:t>
      </w:r>
    </w:p>
    <w:p w14:paraId="12740A04"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template (present) EAP_AT_RES p_RES,</w:t>
      </w:r>
    </w:p>
    <w:p w14:paraId="08B103FD"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template (present) EAP_AT_MAC p_MAC,</w:t>
      </w:r>
    </w:p>
    <w:p w14:paraId="09F2ADC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template EAP_AT_RESULT_IND p_ResultInd := *) :=</w:t>
      </w:r>
    </w:p>
    <w:p w14:paraId="3E021705"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 /* @status    APPROVED (NR5GC, NR5GC_IRAT) */</w:t>
      </w:r>
    </w:p>
    <w:p w14:paraId="7139DF3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EE5CD7">
        <w:rPr>
          <w:rFonts w:ascii="Arial" w:hAnsi="Arial" w:cs="Arial"/>
          <w:bCs/>
          <w:lang w:val="en-US" w:eastAsia="en-GB"/>
        </w:rPr>
        <w:t xml:space="preserve">   </w:t>
      </w:r>
      <w:r w:rsidRPr="00EE5CD7">
        <w:rPr>
          <w:rFonts w:ascii="Arial" w:hAnsi="Arial" w:cs="Arial"/>
          <w:bCs/>
          <w:lang w:val="pt-BR" w:eastAsia="en-GB"/>
        </w:rPr>
        <w:t>akaChallenge_Rsp := { // @sic R5200288, R5s200400 sic@</w:t>
      </w:r>
    </w:p>
    <w:p w14:paraId="543587B0"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EE5CD7">
        <w:rPr>
          <w:rFonts w:ascii="Arial" w:hAnsi="Arial" w:cs="Arial"/>
          <w:bCs/>
          <w:lang w:val="pt-BR" w:eastAsia="en-GB"/>
        </w:rPr>
        <w:t xml:space="preserve">    code      := '02'O,    // Response - RFC 4187 cl. 8.1</w:t>
      </w:r>
    </w:p>
    <w:p w14:paraId="24A3600D"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pt-BR" w:eastAsia="en-GB"/>
        </w:rPr>
        <w:t xml:space="preserve">    </w:t>
      </w:r>
      <w:r w:rsidRPr="00EE5CD7">
        <w:rPr>
          <w:rFonts w:ascii="Arial" w:hAnsi="Arial" w:cs="Arial"/>
          <w:bCs/>
          <w:lang w:val="en-US" w:eastAsia="en-GB"/>
        </w:rPr>
        <w:t xml:space="preserve">id        := </w:t>
      </w:r>
      <w:r w:rsidRPr="00EE5CD7">
        <w:rPr>
          <w:rFonts w:ascii="Arial" w:hAnsi="Arial" w:cs="Arial"/>
          <w:bCs/>
          <w:highlight w:val="yellow"/>
          <w:lang w:val="en-US" w:eastAsia="en-GB"/>
        </w:rPr>
        <w:t>'00'O</w:t>
      </w:r>
      <w:r w:rsidRPr="00EE5CD7">
        <w:rPr>
          <w:rFonts w:ascii="Arial" w:hAnsi="Arial" w:cs="Arial"/>
          <w:bCs/>
          <w:lang w:val="en-US" w:eastAsia="en-GB"/>
        </w:rPr>
        <w:t>,    // RFC 3748 cl. 4</w:t>
      </w:r>
    </w:p>
    <w:p w14:paraId="2AA8A8E4"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len       := p_Length, // RFC 3748 cl. 4</w:t>
      </w:r>
    </w:p>
    <w:p w14:paraId="23640853"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type_     := '32'O,    // RFC 5448 cl. 6.1</w:t>
      </w:r>
    </w:p>
    <w:p w14:paraId="4FA0154B"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subtype   := '01'O,    // AKA-Challenge  as in RFC 4187 cl. 11</w:t>
      </w:r>
    </w:p>
    <w:p w14:paraId="4B5DC07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reserved  := ?,        // Set to 0 when sending, ignored by the receiver</w:t>
      </w:r>
    </w:p>
    <w:p w14:paraId="66ADE72D"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en-US" w:eastAsia="en-GB"/>
        </w:rPr>
        <w:t xml:space="preserve">    </w:t>
      </w:r>
      <w:r w:rsidRPr="00EE5CD7">
        <w:rPr>
          <w:rFonts w:ascii="Arial" w:hAnsi="Arial" w:cs="Arial"/>
          <w:bCs/>
          <w:lang w:val="fr-FR" w:eastAsia="en-GB"/>
        </w:rPr>
        <w:t>attributes := {</w:t>
      </w:r>
    </w:p>
    <w:p w14:paraId="388AA7E7"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res  := p_RES,</w:t>
      </w:r>
    </w:p>
    <w:p w14:paraId="3A581AB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mac  := p_MAC,</w:t>
      </w:r>
    </w:p>
    <w:p w14:paraId="6106ABF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EE5CD7">
        <w:rPr>
          <w:rFonts w:ascii="Arial" w:hAnsi="Arial" w:cs="Arial"/>
          <w:bCs/>
          <w:lang w:val="fr-FR" w:eastAsia="en-GB"/>
        </w:rPr>
        <w:t xml:space="preserve">      </w:t>
      </w:r>
      <w:r w:rsidRPr="00EE5CD7">
        <w:rPr>
          <w:rFonts w:ascii="Arial" w:hAnsi="Arial" w:cs="Arial"/>
          <w:bCs/>
          <w:lang w:val="pt-BR" w:eastAsia="en-GB"/>
        </w:rPr>
        <w:t>resultInd  := p_ResultInd, // @sic R5-201142 sic@</w:t>
      </w:r>
    </w:p>
    <w:p w14:paraId="5800CEE4"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pt-BR" w:eastAsia="en-GB"/>
        </w:rPr>
        <w:t xml:space="preserve">      </w:t>
      </w:r>
      <w:r w:rsidRPr="00EE5CD7">
        <w:rPr>
          <w:rFonts w:ascii="Arial" w:hAnsi="Arial" w:cs="Arial"/>
          <w:bCs/>
          <w:lang w:val="fr-FR" w:eastAsia="en-GB"/>
        </w:rPr>
        <w:t>padd := *,</w:t>
      </w:r>
    </w:p>
    <w:p w14:paraId="320DF3B2"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iv   := *,</w:t>
      </w:r>
    </w:p>
    <w:p w14:paraId="5C4AB89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checkCode  := *,</w:t>
      </w:r>
    </w:p>
    <w:p w14:paraId="3998A39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rand := omit,</w:t>
      </w:r>
    </w:p>
    <w:p w14:paraId="2FC9BCA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autn := omit,</w:t>
      </w:r>
    </w:p>
    <w:p w14:paraId="69579E8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auts := omit,</w:t>
      </w:r>
    </w:p>
    <w:p w14:paraId="616A4410"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permIdReq := omit,</w:t>
      </w:r>
    </w:p>
    <w:p w14:paraId="44C2068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fr-FR" w:eastAsia="en-GB"/>
        </w:rPr>
        <w:t xml:space="preserve">      </w:t>
      </w:r>
      <w:r w:rsidRPr="00EE5CD7">
        <w:rPr>
          <w:rFonts w:ascii="Arial" w:hAnsi="Arial" w:cs="Arial"/>
          <w:bCs/>
          <w:lang w:val="en-US" w:eastAsia="en-GB"/>
        </w:rPr>
        <w:t>notification := omit,</w:t>
      </w:r>
    </w:p>
    <w:p w14:paraId="62817EB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anyIdReq := omit,</w:t>
      </w:r>
    </w:p>
    <w:p w14:paraId="1CE86272"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id   := omit,</w:t>
      </w:r>
    </w:p>
    <w:p w14:paraId="1A1568F6"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versionList := omit,</w:t>
      </w:r>
    </w:p>
    <w:p w14:paraId="42686C06"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selectedVersion := omit,</w:t>
      </w:r>
    </w:p>
    <w:p w14:paraId="3B05070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fullauthIdReq := omit,</w:t>
      </w:r>
    </w:p>
    <w:p w14:paraId="4AEBAA7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counter := omit,</w:t>
      </w:r>
    </w:p>
    <w:p w14:paraId="4DF7EBB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counterTooSmall := omit,</w:t>
      </w:r>
    </w:p>
    <w:p w14:paraId="3B1B1D8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nonceS  := omit,</w:t>
      </w:r>
    </w:p>
    <w:p w14:paraId="1A47BD06"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clientErrorCode := omit,</w:t>
      </w:r>
    </w:p>
    <w:p w14:paraId="4D2B5CE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nextPseudonym := omit,</w:t>
      </w:r>
    </w:p>
    <w:p w14:paraId="13970B7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nextReauthId  := omit,</w:t>
      </w:r>
    </w:p>
    <w:p w14:paraId="249EB084"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kdf  := omit,</w:t>
      </w:r>
    </w:p>
    <w:p w14:paraId="76E66FD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kdfInput := omit</w:t>
      </w:r>
    </w:p>
    <w:p w14:paraId="015DC502"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w:t>
      </w:r>
    </w:p>
    <w:p w14:paraId="055B83D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w:t>
      </w:r>
    </w:p>
    <w:p w14:paraId="22DEA096"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EE5CD7">
        <w:rPr>
          <w:rFonts w:ascii="Arial" w:hAnsi="Arial" w:cs="Arial"/>
          <w:bCs/>
          <w:lang w:val="en-US" w:eastAsia="en-GB"/>
        </w:rPr>
        <w:t xml:space="preserve">  };</w:t>
      </w:r>
    </w:p>
    <w:p w14:paraId="51C35DA9" w14:textId="77777777" w:rsidR="00BD352F" w:rsidRDefault="00BD352F" w:rsidP="00BD352F">
      <w:pPr>
        <w:spacing w:after="0"/>
        <w:rPr>
          <w:rFonts w:ascii="Arial" w:hAnsi="Arial" w:cs="Arial"/>
          <w:b/>
          <w:lang w:val="en-US" w:eastAsia="en-GB"/>
        </w:rPr>
      </w:pPr>
    </w:p>
    <w:p w14:paraId="4EECFBAA" w14:textId="77777777" w:rsidR="00BD352F" w:rsidRDefault="00BD352F" w:rsidP="00BD352F">
      <w:pPr>
        <w:spacing w:after="0"/>
        <w:rPr>
          <w:rFonts w:ascii="Arial" w:hAnsi="Arial" w:cs="Arial"/>
          <w:b/>
          <w:lang w:val="en-US" w:eastAsia="en-GB"/>
        </w:rPr>
      </w:pPr>
    </w:p>
    <w:p w14:paraId="747F940D"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5D5FBB1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EE5CD7">
        <w:rPr>
          <w:rFonts w:ascii="Arial" w:hAnsi="Arial" w:cs="Arial"/>
          <w:bCs/>
          <w:lang w:eastAsia="en-GB"/>
        </w:rPr>
        <w:t>template (present) EAP_Message_Type cr_EAP_Response_AKAChallenge(O2_Type p_Length,</w:t>
      </w:r>
    </w:p>
    <w:p w14:paraId="3C9A6C9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template (present) EAP_AT_RES p_RES,</w:t>
      </w:r>
    </w:p>
    <w:p w14:paraId="0B452FB5"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template (present) EAP_AT_MAC p_MAC,</w:t>
      </w:r>
    </w:p>
    <w:p w14:paraId="7843EB7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template EAP_AT_RESULT_IND p_ResultInd := *) :=</w:t>
      </w:r>
    </w:p>
    <w:p w14:paraId="60AD6E0D"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template EAP_AT_RESULT_IND p_ResultInd := *</w:t>
      </w:r>
      <w:r w:rsidRPr="00EE5CD7">
        <w:rPr>
          <w:rFonts w:ascii="Arial" w:hAnsi="Arial" w:cs="Arial"/>
          <w:bCs/>
          <w:highlight w:val="yellow"/>
          <w:lang w:eastAsia="en-GB"/>
        </w:rPr>
        <w:t>,</w:t>
      </w:r>
    </w:p>
    <w:p w14:paraId="7863D48B"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w:t>
      </w:r>
      <w:r w:rsidRPr="00EE5CD7">
        <w:rPr>
          <w:rFonts w:ascii="Arial" w:hAnsi="Arial" w:cs="Arial"/>
          <w:bCs/>
          <w:highlight w:val="yellow"/>
          <w:lang w:eastAsia="en-GB"/>
        </w:rPr>
        <w:t>O1_Type p_Identifier := '00'O</w:t>
      </w:r>
      <w:r w:rsidRPr="00EE5CD7">
        <w:rPr>
          <w:rFonts w:ascii="Arial" w:hAnsi="Arial" w:cs="Arial"/>
          <w:bCs/>
          <w:lang w:eastAsia="en-GB"/>
        </w:rPr>
        <w:t xml:space="preserve">) := </w:t>
      </w:r>
    </w:p>
    <w:p w14:paraId="28DDC0F3"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 /* @status    APPROVED (NR5GC, NR5GC_IRAT) */</w:t>
      </w:r>
    </w:p>
    <w:p w14:paraId="5E3FE5D8"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akaChallenge_Rsp := { // @sic R5200288, R5s200400 sic@</w:t>
      </w:r>
    </w:p>
    <w:p w14:paraId="546178D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EE5CD7">
        <w:rPr>
          <w:rFonts w:ascii="Arial" w:hAnsi="Arial" w:cs="Arial"/>
          <w:bCs/>
          <w:lang w:eastAsia="en-GB"/>
        </w:rPr>
        <w:t xml:space="preserve">    </w:t>
      </w:r>
      <w:r w:rsidRPr="00EE5CD7">
        <w:rPr>
          <w:rFonts w:ascii="Arial" w:hAnsi="Arial" w:cs="Arial"/>
          <w:bCs/>
          <w:lang w:val="pt-BR" w:eastAsia="en-GB"/>
        </w:rPr>
        <w:t>code      := '02'O,    // Response - RFC 4187 cl. 8.1</w:t>
      </w:r>
    </w:p>
    <w:p w14:paraId="3A64D29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val="pt-BR" w:eastAsia="en-GB"/>
        </w:rPr>
        <w:t xml:space="preserve">    </w:t>
      </w:r>
      <w:r w:rsidRPr="00EE5CD7">
        <w:rPr>
          <w:rFonts w:ascii="Arial" w:hAnsi="Arial" w:cs="Arial"/>
          <w:bCs/>
          <w:lang w:eastAsia="en-GB"/>
        </w:rPr>
        <w:t xml:space="preserve">id        := </w:t>
      </w:r>
      <w:r w:rsidRPr="00EE5CD7">
        <w:rPr>
          <w:rFonts w:ascii="Arial" w:hAnsi="Arial" w:cs="Arial"/>
          <w:bCs/>
          <w:highlight w:val="yellow"/>
          <w:lang w:eastAsia="en-GB"/>
        </w:rPr>
        <w:t>p_Identifier</w:t>
      </w:r>
      <w:r w:rsidRPr="00EE5CD7">
        <w:rPr>
          <w:rFonts w:ascii="Arial" w:hAnsi="Arial" w:cs="Arial"/>
          <w:bCs/>
          <w:lang w:eastAsia="en-GB"/>
        </w:rPr>
        <w:t xml:space="preserve">, //'01'O,    // RFC 3748 cl. 4 </w:t>
      </w:r>
    </w:p>
    <w:p w14:paraId="48F02E45"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len       := p_Length, // RFC 3748 cl. 4</w:t>
      </w:r>
    </w:p>
    <w:p w14:paraId="412BDC1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type_     := '32'O,    // RFC 5448 cl. 6.1</w:t>
      </w:r>
    </w:p>
    <w:p w14:paraId="4AA83693"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subtype   := '01'O,    // AKA-Challenge  as in RFC 4187 cl. 11</w:t>
      </w:r>
    </w:p>
    <w:p w14:paraId="324290C7"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reserved  := ?,        // Set to 0 when sending, ignored by the receiver</w:t>
      </w:r>
    </w:p>
    <w:p w14:paraId="3EB8E0E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eastAsia="en-GB"/>
        </w:rPr>
        <w:lastRenderedPageBreak/>
        <w:t xml:space="preserve">    </w:t>
      </w:r>
      <w:r w:rsidRPr="00EE5CD7">
        <w:rPr>
          <w:rFonts w:ascii="Arial" w:hAnsi="Arial" w:cs="Arial"/>
          <w:bCs/>
          <w:lang w:val="fr-FR" w:eastAsia="en-GB"/>
        </w:rPr>
        <w:t>attributes := {</w:t>
      </w:r>
    </w:p>
    <w:p w14:paraId="559A04F8"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res  := p_RES,</w:t>
      </w:r>
    </w:p>
    <w:p w14:paraId="10BD7743"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mac  := p_MAC,</w:t>
      </w:r>
    </w:p>
    <w:p w14:paraId="4F94FEA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EE5CD7">
        <w:rPr>
          <w:rFonts w:ascii="Arial" w:hAnsi="Arial" w:cs="Arial"/>
          <w:bCs/>
          <w:lang w:val="fr-FR" w:eastAsia="en-GB"/>
        </w:rPr>
        <w:t xml:space="preserve">      </w:t>
      </w:r>
      <w:r w:rsidRPr="00EE5CD7">
        <w:rPr>
          <w:rFonts w:ascii="Arial" w:hAnsi="Arial" w:cs="Arial"/>
          <w:bCs/>
          <w:lang w:val="pt-BR" w:eastAsia="en-GB"/>
        </w:rPr>
        <w:t>resultInd  := p_ResultInd, // @sic R5-201142 sic@</w:t>
      </w:r>
    </w:p>
    <w:p w14:paraId="21FA7183"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pt-BR" w:eastAsia="en-GB"/>
        </w:rPr>
        <w:t xml:space="preserve">      </w:t>
      </w:r>
      <w:r w:rsidRPr="00EE5CD7">
        <w:rPr>
          <w:rFonts w:ascii="Arial" w:hAnsi="Arial" w:cs="Arial"/>
          <w:bCs/>
          <w:lang w:val="fr-FR" w:eastAsia="en-GB"/>
        </w:rPr>
        <w:t>padd := *,</w:t>
      </w:r>
    </w:p>
    <w:p w14:paraId="1FE17972"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iv   := *,</w:t>
      </w:r>
    </w:p>
    <w:p w14:paraId="27FCCF80"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checkCode  := *,</w:t>
      </w:r>
    </w:p>
    <w:p w14:paraId="28B1271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rand := omit,</w:t>
      </w:r>
    </w:p>
    <w:p w14:paraId="2F362D32"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autn := omit,</w:t>
      </w:r>
    </w:p>
    <w:p w14:paraId="4C70B0B4"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auts := omit,</w:t>
      </w:r>
    </w:p>
    <w:p w14:paraId="1A37C58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fr-FR" w:eastAsia="en-GB"/>
        </w:rPr>
      </w:pPr>
      <w:r w:rsidRPr="00EE5CD7">
        <w:rPr>
          <w:rFonts w:ascii="Arial" w:hAnsi="Arial" w:cs="Arial"/>
          <w:bCs/>
          <w:lang w:val="fr-FR" w:eastAsia="en-GB"/>
        </w:rPr>
        <w:t xml:space="preserve">      permIdReq := omit,</w:t>
      </w:r>
    </w:p>
    <w:p w14:paraId="68A29C18"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val="fr-FR" w:eastAsia="en-GB"/>
        </w:rPr>
        <w:t xml:space="preserve">      </w:t>
      </w:r>
      <w:r w:rsidRPr="00EE5CD7">
        <w:rPr>
          <w:rFonts w:ascii="Arial" w:hAnsi="Arial" w:cs="Arial"/>
          <w:bCs/>
          <w:lang w:eastAsia="en-GB"/>
        </w:rPr>
        <w:t>notification := omit,</w:t>
      </w:r>
    </w:p>
    <w:p w14:paraId="414B37C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anyIdReq := omit,</w:t>
      </w:r>
    </w:p>
    <w:p w14:paraId="7DA8DA0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id   := omit,</w:t>
      </w:r>
    </w:p>
    <w:p w14:paraId="51C1834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versionList := omit,</w:t>
      </w:r>
    </w:p>
    <w:p w14:paraId="07D720E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selectedVersion := omit,</w:t>
      </w:r>
    </w:p>
    <w:p w14:paraId="63150D89"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fullauthIdReq := omit,</w:t>
      </w:r>
    </w:p>
    <w:p w14:paraId="39B52AA5"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counter := omit,</w:t>
      </w:r>
    </w:p>
    <w:p w14:paraId="7631C8A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counterTooSmall := omit,</w:t>
      </w:r>
    </w:p>
    <w:p w14:paraId="6EEC21F5"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nonceS  := omit,</w:t>
      </w:r>
    </w:p>
    <w:p w14:paraId="73DFAC1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clientErrorCode := omit,</w:t>
      </w:r>
    </w:p>
    <w:p w14:paraId="66DAB4F7"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nextPseudonym := omit,</w:t>
      </w:r>
    </w:p>
    <w:p w14:paraId="6F5D5F3D"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nextReauthId  := omit,</w:t>
      </w:r>
    </w:p>
    <w:p w14:paraId="6C1B9C7F"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kdf  := omit,</w:t>
      </w:r>
    </w:p>
    <w:p w14:paraId="7A4F9F5B"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kdfInput := omit</w:t>
      </w:r>
    </w:p>
    <w:p w14:paraId="5BA16390"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w:t>
      </w:r>
    </w:p>
    <w:p w14:paraId="59756EBE"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w:t>
      </w:r>
    </w:p>
    <w:p w14:paraId="09264A4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EE5CD7">
        <w:rPr>
          <w:rFonts w:ascii="Arial" w:hAnsi="Arial" w:cs="Arial"/>
          <w:bCs/>
          <w:lang w:eastAsia="en-GB"/>
        </w:rPr>
        <w:t xml:space="preserve">  };</w:t>
      </w:r>
    </w:p>
    <w:p w14:paraId="1CFCB581" w14:textId="77777777" w:rsidR="00BD352F" w:rsidRDefault="00BD352F" w:rsidP="00BD352F"/>
    <w:p w14:paraId="25CBC751" w14:textId="77777777" w:rsidR="00BD352F" w:rsidRPr="008974D5" w:rsidRDefault="00BD352F" w:rsidP="004D5EE4">
      <w:pPr>
        <w:pStyle w:val="Heading1"/>
      </w:pPr>
      <w:bookmarkStart w:id="10" w:name="_Toc55937544"/>
      <w:r w:rsidRPr="008974D5">
        <w:t>2.</w:t>
      </w:r>
      <w:r w:rsidR="00E747BE">
        <w:t>4</w:t>
      </w:r>
      <w:r w:rsidRPr="008974D5">
        <w:t xml:space="preserve"> Change </w:t>
      </w:r>
      <w:r w:rsidR="00E747BE">
        <w:t>4</w:t>
      </w:r>
      <w:bookmarkEnd w:id="10"/>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761CACD2"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15AA43C6"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FF6B223" w14:textId="77777777" w:rsidR="00BD352F" w:rsidRPr="008974D5" w:rsidRDefault="00BD352F" w:rsidP="008B0153">
            <w:pPr>
              <w:spacing w:after="0"/>
              <w:rPr>
                <w:rFonts w:ascii="Arial" w:hAnsi="Arial" w:cs="Arial"/>
                <w:color w:val="000000"/>
                <w:lang w:val="en-SG"/>
              </w:rPr>
            </w:pPr>
            <w:r w:rsidRPr="009D7652">
              <w:rPr>
                <w:rFonts w:ascii="Arial" w:hAnsi="Arial" w:cs="Arial"/>
                <w:bCs/>
                <w:lang w:val="en-US" w:eastAsia="en-GB"/>
              </w:rPr>
              <w:t>f_NG_EAP_ChallengeReq</w:t>
            </w:r>
            <w:r>
              <w:rPr>
                <w:rFonts w:ascii="Arial" w:hAnsi="Arial" w:cs="Arial"/>
                <w:bCs/>
                <w:lang w:val="en-US" w:eastAsia="en-GB"/>
              </w:rPr>
              <w:t>()</w:t>
            </w:r>
          </w:p>
        </w:tc>
      </w:tr>
      <w:tr w:rsidR="00E747BE" w:rsidRPr="008974D5" w14:paraId="63531D92"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1EF8C3" w14:textId="77777777" w:rsidR="00E747BE" w:rsidRPr="008974D5" w:rsidRDefault="00E747BE" w:rsidP="00E747BE">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3A3013" w14:textId="77777777" w:rsidR="00E747BE" w:rsidRPr="008974D5" w:rsidRDefault="00E747BE" w:rsidP="00E747BE">
            <w:pPr>
              <w:pStyle w:val="CRCoverPage"/>
              <w:spacing w:after="0"/>
              <w:rPr>
                <w:rFonts w:eastAsia="Calibri" w:cs="Arial"/>
                <w:color w:val="000000"/>
              </w:rPr>
            </w:pPr>
            <w:r>
              <w:rPr>
                <w:rFonts w:cs="Arial"/>
                <w:lang w:val="en-US" w:eastAsia="zh-CN"/>
              </w:rPr>
              <w:t>Currently all EAP messages sent from the SS have identifier value 0. In otder for the UE t</w:t>
            </w:r>
            <w:r w:rsidRPr="002B089A">
              <w:rPr>
                <w:rFonts w:cs="Arial"/>
                <w:lang w:val="en-US" w:eastAsia="zh-CN"/>
              </w:rPr>
              <w:t xml:space="preserve">o diffferntiate between two consecutive </w:t>
            </w:r>
            <w:r>
              <w:rPr>
                <w:rFonts w:cs="Arial"/>
                <w:lang w:val="en-US" w:eastAsia="zh-CN"/>
              </w:rPr>
              <w:t xml:space="preserve">EAP-ChallengeReq messages, the should have </w:t>
            </w:r>
            <w:r w:rsidRPr="002B089A">
              <w:rPr>
                <w:rFonts w:cs="Arial"/>
                <w:lang w:val="en-US" w:eastAsia="zh-CN"/>
              </w:rPr>
              <w:t>different identifier values</w:t>
            </w:r>
            <w:r>
              <w:rPr>
                <w:rFonts w:cs="Arial"/>
                <w:lang w:val="en-US" w:eastAsia="zh-CN"/>
              </w:rPr>
              <w:t>.</w:t>
            </w:r>
          </w:p>
        </w:tc>
      </w:tr>
      <w:tr w:rsidR="00E747BE" w:rsidRPr="008974D5" w14:paraId="60F9BB52"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06A24D9F" w14:textId="77777777" w:rsidR="00E747BE" w:rsidRPr="008974D5" w:rsidRDefault="00E747BE" w:rsidP="00E747BE">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888F9A" w14:textId="77777777" w:rsidR="00E747BE" w:rsidRPr="008974D5" w:rsidRDefault="00E747BE" w:rsidP="00E747BE">
            <w:pPr>
              <w:rPr>
                <w:rFonts w:ascii="Arial" w:hAnsi="Arial" w:cs="Arial"/>
              </w:rPr>
            </w:pPr>
            <w:r>
              <w:rPr>
                <w:rFonts w:ascii="Arial" w:hAnsi="Arial" w:cs="Arial"/>
              </w:rPr>
              <w:t>Pass parameter for identifier value</w:t>
            </w:r>
          </w:p>
        </w:tc>
      </w:tr>
      <w:tr w:rsidR="00E747BE" w:rsidRPr="008974D5" w14:paraId="334A0225"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6794115A" w14:textId="77777777" w:rsidR="00E747BE" w:rsidRPr="008974D5" w:rsidRDefault="00E747BE" w:rsidP="00E747BE">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66A9E5C" w14:textId="77777777" w:rsidR="00E747BE" w:rsidRPr="008974D5" w:rsidRDefault="00E747BE" w:rsidP="00E747BE">
            <w:pPr>
              <w:rPr>
                <w:rFonts w:ascii="Arial" w:hAnsi="Arial" w:cs="Arial"/>
                <w:color w:val="000000"/>
              </w:rPr>
            </w:pPr>
            <w:r w:rsidRPr="00D019D7">
              <w:rPr>
                <w:rFonts w:ascii="Arial" w:hAnsi="Arial" w:cs="Arial"/>
                <w:color w:val="000000"/>
              </w:rPr>
              <w:t>NG_NAS_SecurityFunctions</w:t>
            </w:r>
            <w:r>
              <w:rPr>
                <w:rFonts w:ascii="Arial" w:hAnsi="Arial" w:cs="Arial"/>
                <w:color w:val="000000"/>
              </w:rPr>
              <w:t>.ttcn</w:t>
            </w:r>
          </w:p>
        </w:tc>
      </w:tr>
      <w:tr w:rsidR="00E747BE" w:rsidRPr="008974D5" w14:paraId="3AC2FEA6"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39410D4C" w14:textId="77777777" w:rsidR="00E747BE" w:rsidRPr="008974D5" w:rsidRDefault="00E747BE" w:rsidP="00E747BE">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FA7FDDF" w14:textId="77777777" w:rsidR="00E747BE" w:rsidRPr="008974D5" w:rsidRDefault="00E747BE" w:rsidP="00E747BE">
            <w:pPr>
              <w:rPr>
                <w:rFonts w:ascii="Arial" w:hAnsi="Arial" w:cs="Arial"/>
                <w:highlight w:val="red"/>
              </w:rPr>
            </w:pPr>
          </w:p>
        </w:tc>
      </w:tr>
    </w:tbl>
    <w:p w14:paraId="65AFE757" w14:textId="77777777" w:rsidR="00BD352F" w:rsidRPr="008974D5" w:rsidRDefault="00BD352F" w:rsidP="00BD352F">
      <w:pPr>
        <w:spacing w:after="0"/>
        <w:rPr>
          <w:rFonts w:ascii="Arial" w:hAnsi="Arial" w:cs="Arial"/>
          <w:b/>
          <w:lang w:eastAsia="en-GB"/>
        </w:rPr>
      </w:pPr>
    </w:p>
    <w:p w14:paraId="284AE7EC"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5CB0111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function f_NG_EAP_ChallengeReq(NG_NAS_SecurityParams_Type p_Auth_Params,</w:t>
      </w:r>
    </w:p>
    <w:p w14:paraId="698D713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NAS_PlmnId p_PLMN)</w:t>
      </w:r>
    </w:p>
    <w:p w14:paraId="723CD8C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return octetstring</w:t>
      </w:r>
    </w:p>
    <w:p w14:paraId="2354C13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0585A8D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var template (value) EAP_AT_RAND v_RAND;</w:t>
      </w:r>
    </w:p>
    <w:p w14:paraId="73A9E5C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var template (value) EAP_AT_AUTN v_AUTN;  // @sic R5s200400 sic@</w:t>
      </w:r>
    </w:p>
    <w:p w14:paraId="57E05E8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var template (value) EAP_AT_KDF v_KDF;</w:t>
      </w:r>
    </w:p>
    <w:p w14:paraId="55964DA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var template (value) EAP_AT_KDF_INPUT v_KDF_INPUT;</w:t>
      </w:r>
    </w:p>
    <w:p w14:paraId="022E1B3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var template (value) EAP_AT_MAC v_MAC;</w:t>
      </w:r>
    </w:p>
    <w:p w14:paraId="3DD7107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val="en-US" w:eastAsia="en-GB"/>
        </w:rPr>
        <w:t xml:space="preserve">    </w:t>
      </w:r>
      <w:r w:rsidRPr="009D7652">
        <w:rPr>
          <w:rFonts w:ascii="Arial" w:hAnsi="Arial" w:cs="Arial"/>
          <w:bCs/>
          <w:lang w:val="pt-BR" w:eastAsia="en-GB"/>
        </w:rPr>
        <w:t>var O16_Type v_MACValue := '00000000000000000000000000000000'O;</w:t>
      </w:r>
    </w:p>
    <w:p w14:paraId="7EA0100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pt-BR" w:eastAsia="en-GB"/>
        </w:rPr>
        <w:t xml:space="preserve">    </w:t>
      </w:r>
      <w:r w:rsidRPr="009D7652">
        <w:rPr>
          <w:rFonts w:ascii="Arial" w:hAnsi="Arial" w:cs="Arial"/>
          <w:bCs/>
          <w:lang w:val="sv-SE" w:eastAsia="en-GB"/>
        </w:rPr>
        <w:t>var bitstring v_K_aut;</w:t>
      </w:r>
    </w:p>
    <w:p w14:paraId="5D94E3F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template (value) EAP_Message_Type v_EAP_Message;</w:t>
      </w:r>
    </w:p>
    <w:p w14:paraId="33FA76B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v_Msglen := 8; // @sic R5s200400 sic@</w:t>
      </w:r>
    </w:p>
    <w:p w14:paraId="2AA9FBB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octetstring v_NetworkName := fl_GetServingNetworkName (p_PLMN);</w:t>
      </w:r>
    </w:p>
    <w:p w14:paraId="562B5BA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bitstring v_EncodedMsg;</w:t>
      </w:r>
    </w:p>
    <w:p w14:paraId="5867CEE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lastRenderedPageBreak/>
        <w:t xml:space="preserve">    var integer v_Len;</w:t>
      </w:r>
    </w:p>
    <w:p w14:paraId="2179B82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v_Paddinglen;</w:t>
      </w:r>
    </w:p>
    <w:p w14:paraId="559AA58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i;</w:t>
      </w:r>
    </w:p>
    <w:p w14:paraId="28CC30F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w:t>
      </w:r>
    </w:p>
    <w:p w14:paraId="3C7E305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w:t>
      </w:r>
    </w:p>
    <w:p w14:paraId="5010780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sv-SE" w:eastAsia="en-GB"/>
        </w:rPr>
        <w:t xml:space="preserve">    </w:t>
      </w:r>
      <w:r w:rsidRPr="009D7652">
        <w:rPr>
          <w:rFonts w:ascii="Arial" w:hAnsi="Arial" w:cs="Arial"/>
          <w:bCs/>
          <w:lang w:val="en-US" w:eastAsia="en-GB"/>
        </w:rPr>
        <w:t>v_RAND := cs_EAP_AT_RAND (bit2oct(p_Auth_Params.AuthParams.RandValue));</w:t>
      </w:r>
    </w:p>
    <w:p w14:paraId="22DA88C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v_Msglen := v_Msglen + 5*4;</w:t>
      </w:r>
    </w:p>
    <w:p w14:paraId="34BD1B8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55D59B2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v_AUTN := cs_EAP_AT_AUTN (bit2oct(p_Auth_Params.AuthParams.AUTN));</w:t>
      </w:r>
    </w:p>
    <w:p w14:paraId="7EAD045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v_Msglen := v_Msglen + 5*4;</w:t>
      </w:r>
    </w:p>
    <w:p w14:paraId="4E8CAF7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06350A4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v_KDF := cs_EAP_AT_KDF;</w:t>
      </w:r>
    </w:p>
    <w:p w14:paraId="3BD824A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v_Msglen := v_Msglen + 4;</w:t>
      </w:r>
    </w:p>
    <w:p w14:paraId="6E02F2D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022BB3B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v_Len := lengthof(v_NetworkName);</w:t>
      </w:r>
    </w:p>
    <w:p w14:paraId="619B675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if (v_Len mod 4 &gt; 0) {</w:t>
      </w:r>
    </w:p>
    <w:p w14:paraId="21D8ADA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v_Paddinglen := 4 - v_Len mod 4;</w:t>
      </w:r>
    </w:p>
    <w:p w14:paraId="108BCFB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for (i:=0; i &lt; v_Paddinglen; i:=i+1) {</w:t>
      </w:r>
    </w:p>
    <w:p w14:paraId="5EAC81B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v_NetworkName := v_NetworkName &amp; '00'O;</w:t>
      </w:r>
    </w:p>
    <w:p w14:paraId="1AF901F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5DCDAC0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364CC0E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399191F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v_KDF_INPUT := cs_EAP_AT_KDF_INPUT (v_NetworkName, int2oct(v_Len, 2));</w:t>
      </w:r>
    </w:p>
    <w:p w14:paraId="2099C37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v_Msglen := v_Msglen + lengthof(v_NetworkName) + 4;</w:t>
      </w:r>
    </w:p>
    <w:p w14:paraId="45EB928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7962168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v_MAC := cs_EAP_AT_MAC (v_MACValue);</w:t>
      </w:r>
    </w:p>
    <w:p w14:paraId="4306CA5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v_Msglen := v_Msglen + 5*4;</w:t>
      </w:r>
    </w:p>
    <w:p w14:paraId="768DB70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35B3B40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Build the message with MAC=0</w:t>
      </w:r>
    </w:p>
    <w:p w14:paraId="4A0E4FC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v_EAP_Message := cs_EAP_Request_AKAChallenge(int2oct(v_Msglen, 2),</w:t>
      </w:r>
    </w:p>
    <w:p w14:paraId="221759F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v_RAND, v_AUTN, v_KDF,</w:t>
      </w:r>
    </w:p>
    <w:p w14:paraId="74E315F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v_KDF_INPUT, v_MAC);</w:t>
      </w:r>
    </w:p>
    <w:p w14:paraId="46CDCE1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6069094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Compute MAC according to RFC 5448 cl. 3.4.2</w:t>
      </w:r>
    </w:p>
    <w:p w14:paraId="38959AF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v_EncodedMsg := encvalue(v_EAP_Message);</w:t>
      </w:r>
    </w:p>
    <w:p w14:paraId="5E67F6E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v_K_aut := substr(p_Auth_Params.MK, 128,256); // RFC 5448 cl. 3.3 K_aut to be used for computing MAC @sic R5s200400 sic@</w:t>
      </w:r>
    </w:p>
    <w:p w14:paraId="557927E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v_MACValue := bit2oct(substr(f_HMAC_SHA_256(v_K_aut, bit2oct(v_EncodedMsg)), 0, 128)); // @sic R5s200400 sic@</w:t>
      </w:r>
    </w:p>
    <w:p w14:paraId="23FCDD8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v_MAC := cs_EAP_AT_MAC (v_MACValue);</w:t>
      </w:r>
    </w:p>
    <w:p w14:paraId="36CA58C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0BBBDB7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Finally return the complete EAP-AKA' challenge with correct MAC</w:t>
      </w:r>
    </w:p>
    <w:p w14:paraId="40DF985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return (bit2oct(encvalue(cs_EAP_Request_AKAChallenge (int2oct(v_Msglen, 2),</w:t>
      </w:r>
    </w:p>
    <w:p w14:paraId="5CE4CE5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v_RAND, v_AUTN, v_KDF,</w:t>
      </w:r>
    </w:p>
    <w:p w14:paraId="50CE014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v_KDF_INPUT, v_MAC))));</w:t>
      </w:r>
    </w:p>
    <w:p w14:paraId="0A13064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16E4F909"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693291ED" w14:textId="77777777" w:rsidR="00BD352F" w:rsidRDefault="00BD352F" w:rsidP="00BD352F">
      <w:pPr>
        <w:spacing w:after="0"/>
        <w:rPr>
          <w:rFonts w:ascii="Arial" w:hAnsi="Arial" w:cs="Arial"/>
          <w:b/>
          <w:lang w:val="en-US" w:eastAsia="en-GB"/>
        </w:rPr>
      </w:pPr>
    </w:p>
    <w:p w14:paraId="54153220" w14:textId="77777777" w:rsidR="00BD352F" w:rsidRDefault="00BD352F" w:rsidP="00BD352F">
      <w:pPr>
        <w:spacing w:after="0"/>
        <w:rPr>
          <w:rFonts w:ascii="Arial" w:hAnsi="Arial" w:cs="Arial"/>
          <w:b/>
          <w:lang w:val="en-US" w:eastAsia="en-GB"/>
        </w:rPr>
      </w:pPr>
    </w:p>
    <w:p w14:paraId="4C30C739"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0657A82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9D7652">
        <w:rPr>
          <w:rFonts w:ascii="Arial" w:hAnsi="Arial" w:cs="Arial"/>
          <w:bCs/>
          <w:lang w:eastAsia="en-GB"/>
        </w:rPr>
        <w:t>function f_NG_EAP_ChallengeReq(NG_NAS_SecurityParams_Type p_Auth_Params,</w:t>
      </w:r>
    </w:p>
    <w:p w14:paraId="6BD9CC5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val="pt-BR" w:eastAsia="en-GB"/>
        </w:rPr>
        <w:t xml:space="preserve">                                 NAS_PlmnId p_PLMN</w:t>
      </w:r>
      <w:r w:rsidRPr="009D7652">
        <w:rPr>
          <w:rFonts w:ascii="Arial" w:hAnsi="Arial" w:cs="Arial"/>
          <w:bCs/>
          <w:highlight w:val="yellow"/>
          <w:lang w:val="pt-BR" w:eastAsia="en-GB"/>
        </w:rPr>
        <w:t>,</w:t>
      </w:r>
    </w:p>
    <w:p w14:paraId="1D80CA9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val="pt-BR" w:eastAsia="en-GB"/>
        </w:rPr>
        <w:t xml:space="preserve">                                 </w:t>
      </w:r>
      <w:r w:rsidRPr="009D7652">
        <w:rPr>
          <w:rFonts w:ascii="Arial" w:hAnsi="Arial" w:cs="Arial"/>
          <w:bCs/>
          <w:highlight w:val="yellow"/>
          <w:lang w:eastAsia="en-GB"/>
        </w:rPr>
        <w:t>O1_Type p_Identifier := '00'O</w:t>
      </w:r>
      <w:r w:rsidRPr="009D7652">
        <w:rPr>
          <w:rFonts w:ascii="Arial" w:hAnsi="Arial" w:cs="Arial"/>
          <w:bCs/>
          <w:lang w:eastAsia="en-GB"/>
        </w:rPr>
        <w:t>)</w:t>
      </w:r>
    </w:p>
    <w:p w14:paraId="70EA056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return octetstring</w:t>
      </w:r>
    </w:p>
    <w:p w14:paraId="5CDE6A3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5B9D3DC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var template (value) EAP_AT_RAND v_RAND;</w:t>
      </w:r>
    </w:p>
    <w:p w14:paraId="3A58FDC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var template (value) EAP_AT_AUTN v_AUTN;  // @sic R5s200400 sic@</w:t>
      </w:r>
    </w:p>
    <w:p w14:paraId="030C6B0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var template (value) EAP_AT_KDF v_KDF;</w:t>
      </w:r>
    </w:p>
    <w:p w14:paraId="0E7293B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var template (value) EAP_AT_KDF_INPUT v_KDF_INPUT;</w:t>
      </w:r>
    </w:p>
    <w:p w14:paraId="5C99480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var template (value) EAP_AT_MAC v_MAC;</w:t>
      </w:r>
    </w:p>
    <w:p w14:paraId="7F6CBA4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eastAsia="en-GB"/>
        </w:rPr>
        <w:t xml:space="preserve">    </w:t>
      </w:r>
      <w:r w:rsidRPr="009D7652">
        <w:rPr>
          <w:rFonts w:ascii="Arial" w:hAnsi="Arial" w:cs="Arial"/>
          <w:bCs/>
          <w:lang w:val="pt-BR" w:eastAsia="en-GB"/>
        </w:rPr>
        <w:t>var O16_Type v_MACValue := '00000000000000000000000000000000'O;</w:t>
      </w:r>
    </w:p>
    <w:p w14:paraId="0934686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pt-BR" w:eastAsia="en-GB"/>
        </w:rPr>
        <w:lastRenderedPageBreak/>
        <w:t xml:space="preserve">    </w:t>
      </w:r>
      <w:r w:rsidRPr="009D7652">
        <w:rPr>
          <w:rFonts w:ascii="Arial" w:hAnsi="Arial" w:cs="Arial"/>
          <w:bCs/>
          <w:lang w:val="sv-SE" w:eastAsia="en-GB"/>
        </w:rPr>
        <w:t>var bitstring v_K_aut;</w:t>
      </w:r>
    </w:p>
    <w:p w14:paraId="3A95187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template (value) EAP_Message_Type v_EAP_Message;</w:t>
      </w:r>
    </w:p>
    <w:p w14:paraId="04D9900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v_Msglen := 8; // @sic R5s200400 sic@</w:t>
      </w:r>
    </w:p>
    <w:p w14:paraId="29768EB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octetstring v_NetworkName := fl_GetServingNetworkName (p_PLMN);</w:t>
      </w:r>
    </w:p>
    <w:p w14:paraId="444D00B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bitstring v_EncodedMsg;</w:t>
      </w:r>
    </w:p>
    <w:p w14:paraId="5920E28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v_Len;</w:t>
      </w:r>
    </w:p>
    <w:p w14:paraId="5D9EB5B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v_Paddinglen;</w:t>
      </w:r>
    </w:p>
    <w:p w14:paraId="2CAE56E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i;</w:t>
      </w:r>
    </w:p>
    <w:p w14:paraId="37485D1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w:t>
      </w:r>
    </w:p>
    <w:p w14:paraId="6E291E2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w:t>
      </w:r>
    </w:p>
    <w:p w14:paraId="3A76278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val="sv-SE" w:eastAsia="en-GB"/>
        </w:rPr>
        <w:t xml:space="preserve">    </w:t>
      </w:r>
      <w:r w:rsidRPr="009D7652">
        <w:rPr>
          <w:rFonts w:ascii="Arial" w:hAnsi="Arial" w:cs="Arial"/>
          <w:bCs/>
          <w:lang w:eastAsia="en-GB"/>
        </w:rPr>
        <w:t>v_RAND := cs_EAP_AT_RAND (bit2oct(p_Auth_Params.AuthParams.RandValue));</w:t>
      </w:r>
    </w:p>
    <w:p w14:paraId="61D7B8A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v_Msglen := v_Msglen + 5*4;</w:t>
      </w:r>
    </w:p>
    <w:p w14:paraId="2BD4424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0900571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v_AUTN := cs_EAP_AT_AUTN (bit2oct(p_Auth_Params.AuthParams.AUTN));</w:t>
      </w:r>
    </w:p>
    <w:p w14:paraId="6D1911D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v_Msglen := v_Msglen + 5*4;</w:t>
      </w:r>
    </w:p>
    <w:p w14:paraId="75CF8B0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36155E7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 := cs_EAP_AT_KDF;</w:t>
      </w:r>
    </w:p>
    <w:p w14:paraId="6CD6BE3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v_Msglen := v_Msglen + 4;</w:t>
      </w:r>
    </w:p>
    <w:p w14:paraId="054D52C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026C5DE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v_Len := lengthof(v_NetworkName);</w:t>
      </w:r>
    </w:p>
    <w:p w14:paraId="125B2BB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if (v_Len mod 4 &gt; 0) {</w:t>
      </w:r>
    </w:p>
    <w:p w14:paraId="4EA8687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v_Paddinglen := 4 - v_Len mod 4;</w:t>
      </w:r>
    </w:p>
    <w:p w14:paraId="2DBD7AE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for (i:=0; i &lt; v_Paddinglen; i:=i+1) {</w:t>
      </w:r>
    </w:p>
    <w:p w14:paraId="59217EB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v_NetworkName := v_NetworkName &amp; '00'O;</w:t>
      </w:r>
    </w:p>
    <w:p w14:paraId="7506D0D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21861E2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313F561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65D5C83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v_KDF_INPUT := cs_EAP_AT_KDF_INPUT (v_NetworkName, int2oct(v_Len, 2));</w:t>
      </w:r>
    </w:p>
    <w:p w14:paraId="556E60A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v_Msglen := v_Msglen + lengthof(v_NetworkName) + 4;</w:t>
      </w:r>
    </w:p>
    <w:p w14:paraId="067F113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53C3E19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v_MAC := cs_EAP_AT_MAC (v_MACValue);</w:t>
      </w:r>
    </w:p>
    <w:p w14:paraId="1CB3293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v_Msglen := v_Msglen + 5*4;</w:t>
      </w:r>
    </w:p>
    <w:p w14:paraId="203FF88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512DD73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Build the message with MAC=0</w:t>
      </w:r>
    </w:p>
    <w:p w14:paraId="66A71F9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v_EAP_Message := cs_EAP_Request_AKAChallenge(int2oct(v_Msglen, 2),</w:t>
      </w:r>
    </w:p>
    <w:p w14:paraId="3473DB4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v_RAND, v_AUTN, v_KDF,</w:t>
      </w:r>
    </w:p>
    <w:p w14:paraId="5BB0944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v_KDF_INPUT, v_MAC);</w:t>
      </w:r>
    </w:p>
    <w:p w14:paraId="20344A7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v_KDF_INPUT, v_MAC, </w:t>
      </w:r>
      <w:r w:rsidRPr="009D7652">
        <w:rPr>
          <w:rFonts w:ascii="Arial" w:hAnsi="Arial" w:cs="Arial"/>
          <w:bCs/>
          <w:highlight w:val="yellow"/>
          <w:lang w:eastAsia="en-GB"/>
        </w:rPr>
        <w:t>p_Identifier</w:t>
      </w:r>
      <w:r w:rsidRPr="009D7652">
        <w:rPr>
          <w:rFonts w:ascii="Arial" w:hAnsi="Arial" w:cs="Arial"/>
          <w:bCs/>
          <w:lang w:eastAsia="en-GB"/>
        </w:rPr>
        <w:t xml:space="preserve">);                                                 </w:t>
      </w:r>
    </w:p>
    <w:p w14:paraId="1118C02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7D9119C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429686D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Compute MAC according to RFC 5448 cl. 3.4.2</w:t>
      </w:r>
    </w:p>
    <w:p w14:paraId="23BFABB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v_EncodedMsg := encvalue(v_EAP_Message);</w:t>
      </w:r>
    </w:p>
    <w:p w14:paraId="0B2B5B8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v_K_aut := substr(p_Auth_Params.MK, 128,256); // RFC 5448 cl. 3.3 K_aut to be used for computing MAC @sic R5s200400 sic@</w:t>
      </w:r>
    </w:p>
    <w:p w14:paraId="19623D6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v_MACValue := bit2oct(substr(f_HMAC_SHA_256(v_K_aut, bit2oct(v_EncodedMsg)), 0, 128)); // @sic R5s200400 sic@</w:t>
      </w:r>
    </w:p>
    <w:p w14:paraId="68DA749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v_MAC := cs_EAP_AT_MAC (v_MACValue);</w:t>
      </w:r>
    </w:p>
    <w:p w14:paraId="1FB73BA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5377CF4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Finally return the complete EAP-AKA' challenge with correct MAC</w:t>
      </w:r>
    </w:p>
    <w:p w14:paraId="3658BD2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return (bit2oct(encvalue(cs_EAP_Request_AKAChallenge (int2oct(v_Msglen, 2),</w:t>
      </w:r>
    </w:p>
    <w:p w14:paraId="055E390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v_RAND, v_AUTN, v_KDF,</w:t>
      </w:r>
    </w:p>
    <w:p w14:paraId="0ABE4E3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v_KDF_INPUT, v_MAC))));</w:t>
      </w:r>
    </w:p>
    <w:p w14:paraId="41CB157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v_KDF_INPUT, v_MAC</w:t>
      </w:r>
      <w:r w:rsidRPr="009D7652">
        <w:rPr>
          <w:rFonts w:ascii="Arial" w:hAnsi="Arial" w:cs="Arial"/>
          <w:bCs/>
          <w:highlight w:val="yellow"/>
          <w:lang w:eastAsia="en-GB"/>
        </w:rPr>
        <w:t>, p_Identifier</w:t>
      </w:r>
      <w:r w:rsidRPr="009D7652">
        <w:rPr>
          <w:rFonts w:ascii="Arial" w:hAnsi="Arial" w:cs="Arial"/>
          <w:bCs/>
          <w:lang w:eastAsia="en-GB"/>
        </w:rPr>
        <w:t xml:space="preserve">)))); </w:t>
      </w:r>
    </w:p>
    <w:p w14:paraId="2703DB7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5A0623AA"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389311A4" w14:textId="77777777" w:rsidR="00BD352F" w:rsidRDefault="00BD352F" w:rsidP="00BD352F"/>
    <w:p w14:paraId="7D189518" w14:textId="77777777" w:rsidR="00BD352F" w:rsidRDefault="00BD352F" w:rsidP="00BD352F"/>
    <w:p w14:paraId="331CB5BA" w14:textId="77777777" w:rsidR="00BD352F" w:rsidRPr="008974D5" w:rsidRDefault="00BD352F" w:rsidP="004D5EE4">
      <w:pPr>
        <w:pStyle w:val="Heading1"/>
      </w:pPr>
      <w:bookmarkStart w:id="11" w:name="_Toc55937545"/>
      <w:r w:rsidRPr="008974D5">
        <w:lastRenderedPageBreak/>
        <w:t>2.</w:t>
      </w:r>
      <w:r w:rsidR="00E747BE">
        <w:t>5</w:t>
      </w:r>
      <w:r w:rsidRPr="008974D5">
        <w:t xml:space="preserve"> Change </w:t>
      </w:r>
      <w:r w:rsidR="00E747BE">
        <w:t>5</w:t>
      </w:r>
      <w:bookmarkEnd w:id="1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4A161BE5"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F746BB9"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055792A" w14:textId="77777777" w:rsidR="00BD352F" w:rsidRPr="008974D5" w:rsidRDefault="00BD352F" w:rsidP="008B0153">
            <w:pPr>
              <w:spacing w:after="0"/>
              <w:rPr>
                <w:rFonts w:ascii="Arial" w:hAnsi="Arial" w:cs="Arial"/>
                <w:color w:val="000000"/>
                <w:lang w:val="en-SG"/>
              </w:rPr>
            </w:pPr>
            <w:r w:rsidRPr="009D7652">
              <w:rPr>
                <w:rFonts w:ascii="Arial" w:hAnsi="Arial" w:cs="Arial"/>
                <w:bCs/>
                <w:lang w:val="en-US" w:eastAsia="en-GB"/>
              </w:rPr>
              <w:t>f_NG_EAP_SuccessfulAuthenticationResponse</w:t>
            </w:r>
            <w:r>
              <w:rPr>
                <w:rFonts w:ascii="Arial" w:hAnsi="Arial" w:cs="Arial"/>
                <w:bCs/>
                <w:lang w:val="en-US" w:eastAsia="en-GB"/>
              </w:rPr>
              <w:t>()</w:t>
            </w:r>
          </w:p>
        </w:tc>
      </w:tr>
      <w:tr w:rsidR="00E747BE" w:rsidRPr="008974D5" w14:paraId="0AC1CAF5"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4D38FFA6" w14:textId="77777777" w:rsidR="00E747BE" w:rsidRPr="008974D5" w:rsidRDefault="00E747BE" w:rsidP="00E747BE">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EB46CE2" w14:textId="77777777" w:rsidR="00E747BE" w:rsidRPr="008974D5" w:rsidRDefault="00E747BE" w:rsidP="00E747BE">
            <w:pPr>
              <w:pStyle w:val="CRCoverPage"/>
              <w:spacing w:after="0"/>
              <w:rPr>
                <w:rFonts w:eastAsia="Calibri" w:cs="Arial"/>
                <w:color w:val="000000"/>
              </w:rPr>
            </w:pPr>
            <w:r>
              <w:rPr>
                <w:rFonts w:cs="Arial"/>
                <w:lang w:val="en-US" w:eastAsia="zh-CN"/>
              </w:rPr>
              <w:t>Currently all EAP messages sent from the SS have identifier value 0. In otder for the UE t</w:t>
            </w:r>
            <w:r w:rsidRPr="002B089A">
              <w:rPr>
                <w:rFonts w:cs="Arial"/>
                <w:lang w:val="en-US" w:eastAsia="zh-CN"/>
              </w:rPr>
              <w:t xml:space="preserve">o diffferntiate between two consecutive </w:t>
            </w:r>
            <w:r>
              <w:rPr>
                <w:rFonts w:cs="Arial"/>
                <w:lang w:val="en-US" w:eastAsia="zh-CN"/>
              </w:rPr>
              <w:t xml:space="preserve">EAP-ChallengeReq messages, the should have </w:t>
            </w:r>
            <w:r w:rsidRPr="002B089A">
              <w:rPr>
                <w:rFonts w:cs="Arial"/>
                <w:lang w:val="en-US" w:eastAsia="zh-CN"/>
              </w:rPr>
              <w:t>different identifier values</w:t>
            </w:r>
            <w:r>
              <w:rPr>
                <w:rFonts w:cs="Arial"/>
                <w:lang w:val="en-US" w:eastAsia="zh-CN"/>
              </w:rPr>
              <w:t>.</w:t>
            </w:r>
          </w:p>
        </w:tc>
      </w:tr>
      <w:tr w:rsidR="00E747BE" w:rsidRPr="008974D5" w14:paraId="621EE864"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4793DCF7" w14:textId="77777777" w:rsidR="00E747BE" w:rsidRPr="008974D5" w:rsidRDefault="00E747BE" w:rsidP="00E747BE">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E90BFE8" w14:textId="77777777" w:rsidR="00E747BE" w:rsidRPr="008974D5" w:rsidRDefault="00E747BE" w:rsidP="00E747BE">
            <w:pPr>
              <w:rPr>
                <w:rFonts w:ascii="Arial" w:hAnsi="Arial" w:cs="Arial"/>
              </w:rPr>
            </w:pPr>
            <w:r>
              <w:rPr>
                <w:rFonts w:ascii="Arial" w:hAnsi="Arial" w:cs="Arial"/>
              </w:rPr>
              <w:t>Pass parameter for EAP identifier</w:t>
            </w:r>
          </w:p>
        </w:tc>
      </w:tr>
      <w:tr w:rsidR="00E747BE" w:rsidRPr="008974D5" w14:paraId="19D6164C"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56C63E9C" w14:textId="77777777" w:rsidR="00E747BE" w:rsidRPr="008974D5" w:rsidRDefault="00E747BE" w:rsidP="00E747BE">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E5CD14C" w14:textId="77777777" w:rsidR="00E747BE" w:rsidRPr="008974D5" w:rsidRDefault="00E747BE" w:rsidP="00E747BE">
            <w:pPr>
              <w:rPr>
                <w:rFonts w:ascii="Arial" w:hAnsi="Arial" w:cs="Arial"/>
                <w:color w:val="000000"/>
              </w:rPr>
            </w:pPr>
            <w:r w:rsidRPr="00D019D7">
              <w:rPr>
                <w:rFonts w:ascii="Arial" w:hAnsi="Arial" w:cs="Arial"/>
                <w:color w:val="000000"/>
              </w:rPr>
              <w:t>NG_NAS_SecurityFunctions</w:t>
            </w:r>
            <w:r>
              <w:rPr>
                <w:rFonts w:ascii="Arial" w:hAnsi="Arial" w:cs="Arial"/>
                <w:color w:val="000000"/>
              </w:rPr>
              <w:t>.ttcn</w:t>
            </w:r>
          </w:p>
        </w:tc>
      </w:tr>
      <w:tr w:rsidR="00E747BE" w:rsidRPr="008974D5" w14:paraId="121EA14E"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4522123D" w14:textId="77777777" w:rsidR="00E747BE" w:rsidRPr="008974D5" w:rsidRDefault="00E747BE" w:rsidP="00E747BE">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7228394" w14:textId="77777777" w:rsidR="00E747BE" w:rsidRPr="008974D5" w:rsidRDefault="00E747BE" w:rsidP="00E747BE">
            <w:pPr>
              <w:rPr>
                <w:rFonts w:ascii="Arial" w:hAnsi="Arial" w:cs="Arial"/>
                <w:highlight w:val="red"/>
              </w:rPr>
            </w:pPr>
          </w:p>
        </w:tc>
      </w:tr>
    </w:tbl>
    <w:p w14:paraId="3C1EED53" w14:textId="77777777" w:rsidR="00BD352F" w:rsidRPr="008974D5" w:rsidRDefault="00BD352F" w:rsidP="00BD352F">
      <w:pPr>
        <w:spacing w:after="0"/>
        <w:rPr>
          <w:rFonts w:ascii="Arial" w:hAnsi="Arial" w:cs="Arial"/>
          <w:b/>
          <w:lang w:eastAsia="en-GB"/>
        </w:rPr>
      </w:pPr>
    </w:p>
    <w:p w14:paraId="098367A4"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112BB3E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function f_NG_EAP_SuccessfulAuthenticationResponse(inout NG_NAS_SecurityParams_Type p_Auth_Params,</w:t>
      </w:r>
    </w:p>
    <w:p w14:paraId="54A2718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octetstring p_ReceivedEAP,</w:t>
      </w:r>
    </w:p>
    <w:p w14:paraId="76EA072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template EAP_AT_RESULT_IND p_ResultInd := *)</w:t>
      </w:r>
    </w:p>
    <w:p w14:paraId="0B207AF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template EAP_AT_RESULT_IND p_ResultInd := *,</w:t>
      </w:r>
    </w:p>
    <w:p w14:paraId="7819566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ab/>
      </w:r>
      <w:r w:rsidRPr="009D7652">
        <w:rPr>
          <w:rFonts w:ascii="Arial" w:hAnsi="Arial" w:cs="Arial"/>
          <w:bCs/>
          <w:lang w:val="en-US" w:eastAsia="en-GB"/>
        </w:rPr>
        <w:tab/>
      </w:r>
      <w:r w:rsidRPr="009D7652">
        <w:rPr>
          <w:rFonts w:ascii="Arial" w:hAnsi="Arial" w:cs="Arial"/>
          <w:bCs/>
          <w:lang w:val="en-US" w:eastAsia="en-GB"/>
        </w:rPr>
        <w:tab/>
      </w:r>
      <w:r w:rsidRPr="009D7652">
        <w:rPr>
          <w:rFonts w:ascii="Arial" w:hAnsi="Arial" w:cs="Arial"/>
          <w:bCs/>
          <w:lang w:val="en-US" w:eastAsia="en-GB"/>
        </w:rPr>
        <w:tab/>
      </w:r>
      <w:r w:rsidRPr="009D7652">
        <w:rPr>
          <w:rFonts w:ascii="Arial" w:hAnsi="Arial" w:cs="Arial"/>
          <w:bCs/>
          <w:lang w:val="en-US" w:eastAsia="en-GB"/>
        </w:rPr>
        <w:tab/>
      </w:r>
      <w:r w:rsidRPr="009D7652">
        <w:rPr>
          <w:rFonts w:ascii="Arial" w:hAnsi="Arial" w:cs="Arial"/>
          <w:bCs/>
          <w:lang w:val="en-US" w:eastAsia="en-GB"/>
        </w:rPr>
        <w:tab/>
        <w:t xml:space="preserve">      O1_Type p_Identifier := '00'O)</w:t>
      </w:r>
    </w:p>
    <w:p w14:paraId="7F157C7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return boolean</w:t>
      </w:r>
    </w:p>
    <w:p w14:paraId="7655F95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en-US" w:eastAsia="en-GB"/>
        </w:rPr>
        <w:t xml:space="preserve">  </w:t>
      </w:r>
      <w:r w:rsidRPr="009D7652">
        <w:rPr>
          <w:rFonts w:ascii="Arial" w:hAnsi="Arial" w:cs="Arial"/>
          <w:bCs/>
          <w:lang w:val="sv-SE" w:eastAsia="en-GB"/>
        </w:rPr>
        <w:t>{</w:t>
      </w:r>
    </w:p>
    <w:p w14:paraId="5B4C4DE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boolean v_Result := false;</w:t>
      </w:r>
    </w:p>
    <w:p w14:paraId="1955B77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sv-SE" w:eastAsia="en-GB"/>
        </w:rPr>
        <w:t xml:space="preserve">    </w:t>
      </w:r>
      <w:r w:rsidRPr="009D7652">
        <w:rPr>
          <w:rFonts w:ascii="Arial" w:hAnsi="Arial" w:cs="Arial"/>
          <w:bCs/>
          <w:lang w:val="en-US" w:eastAsia="en-GB"/>
        </w:rPr>
        <w:t>var bitstring v_ReceivedEAP := oct2bit(p_ReceivedEAP);</w:t>
      </w:r>
    </w:p>
    <w:p w14:paraId="086D1A1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val="en-US" w:eastAsia="en-GB"/>
        </w:rPr>
        <w:t xml:space="preserve">    </w:t>
      </w:r>
      <w:r w:rsidRPr="009D7652">
        <w:rPr>
          <w:rFonts w:ascii="Arial" w:hAnsi="Arial" w:cs="Arial"/>
          <w:bCs/>
          <w:lang w:val="pt-BR" w:eastAsia="en-GB"/>
        </w:rPr>
        <w:t>var O16_Type v_RxdMAC;</w:t>
      </w:r>
    </w:p>
    <w:p w14:paraId="5C8DC7F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val="pt-BR" w:eastAsia="en-GB"/>
        </w:rPr>
        <w:t xml:space="preserve">    var O16_Type v_MACValue := '00000000000000000000000000000000'O;</w:t>
      </w:r>
    </w:p>
    <w:p w14:paraId="463DBEC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pt-BR" w:eastAsia="en-GB"/>
        </w:rPr>
        <w:t xml:space="preserve">    </w:t>
      </w:r>
      <w:r w:rsidRPr="009D7652">
        <w:rPr>
          <w:rFonts w:ascii="Arial" w:hAnsi="Arial" w:cs="Arial"/>
          <w:bCs/>
          <w:lang w:val="sv-SE" w:eastAsia="en-GB"/>
        </w:rPr>
        <w:t>var bitstring v_K_aut;</w:t>
      </w:r>
    </w:p>
    <w:p w14:paraId="49CD976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EAP_Message_Type v_EAP_Message;</w:t>
      </w:r>
    </w:p>
    <w:p w14:paraId="6F36884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B32_128_Type v_RESValue;</w:t>
      </w:r>
    </w:p>
    <w:p w14:paraId="1A173D0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bitstring v_EncodedMsg;</w:t>
      </w:r>
    </w:p>
    <w:p w14:paraId="088BF2C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v_Len;</w:t>
      </w:r>
    </w:p>
    <w:p w14:paraId="7BEE9F7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v_Paddinglen;</w:t>
      </w:r>
    </w:p>
    <w:p w14:paraId="0C67FE1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sv-SE" w:eastAsia="en-GB"/>
        </w:rPr>
        <w:t xml:space="preserve">    </w:t>
      </w:r>
      <w:r w:rsidRPr="009D7652">
        <w:rPr>
          <w:rFonts w:ascii="Arial" w:hAnsi="Arial" w:cs="Arial"/>
          <w:bCs/>
          <w:lang w:val="en-US" w:eastAsia="en-GB"/>
        </w:rPr>
        <w:t>var integer i;</w:t>
      </w:r>
    </w:p>
    <w:p w14:paraId="0C8B367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53B5F82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if (decvalue(v_ReceivedEAP, v_EAP_Message) != 0) {</w:t>
      </w:r>
    </w:p>
    <w:p w14:paraId="06FCF5F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FatalError(__FILE__, __LINE__, "EAP message cannot be decoded");</w:t>
      </w:r>
    </w:p>
    <w:p w14:paraId="3174AE6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64530BD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60FB1FC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//get length in bits of received RES (as it's a variable length, need to compare the correct length)</w:t>
      </w:r>
    </w:p>
    <w:p w14:paraId="1D00321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v_Len := oct2int(v_EAP_Message.akaChallenge_Rsp.attributes.res.reslen);</w:t>
      </w:r>
    </w:p>
    <w:p w14:paraId="2B8DCFA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store this in the global info</w:t>
      </w:r>
    </w:p>
    <w:p w14:paraId="7A632D5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p_Auth_Params.AuthParams.XRESLength := v_Len / 8;</w:t>
      </w:r>
    </w:p>
    <w:p w14:paraId="49CEC13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1BD627F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Get the RES value from the global info</w:t>
      </w:r>
    </w:p>
    <w:p w14:paraId="01C87DF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v_RESValue := substr(p_Auth_Params.AuthParams.XRES, 0, v_Len);</w:t>
      </w:r>
    </w:p>
    <w:p w14:paraId="0395F01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Now pad it so that it's (hopefully) the same length of the received value</w:t>
      </w:r>
    </w:p>
    <w:p w14:paraId="2A273C2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if (v_Len mod 8 &gt; 0 or (v_Len/8) mod 4 &gt; 0) {</w:t>
      </w:r>
    </w:p>
    <w:p w14:paraId="3E3C7B2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v_Paddinglen := 8 - v_Len mod 8;   // pad to end of octet, in bits</w:t>
      </w:r>
    </w:p>
    <w:p w14:paraId="314E736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v_Paddinglen := (4 - ((v_Len + v_Paddinglen)/8) mod 4)*8; // pad to multiple of 4 octets, in bits</w:t>
      </w:r>
    </w:p>
    <w:p w14:paraId="29AF31B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for (i:=0; i &lt; v_Paddinglen; i:=i+1) {</w:t>
      </w:r>
    </w:p>
    <w:p w14:paraId="4112B21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v_RESValue := v_RESValue &amp; '0'B;</w:t>
      </w:r>
    </w:p>
    <w:p w14:paraId="0545EA5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663B5C2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0E4C050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w:t>
      </w:r>
    </w:p>
    <w:p w14:paraId="156915B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Check message is AKAChallenge, length and AT_RES is correct</w:t>
      </w:r>
    </w:p>
    <w:p w14:paraId="7B71D35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if (match (v_EAP_Message, cr_EAP_Response_AKAChallenge(int2oct(lengthof(p_ReceivedEAP), 2), cr_EAP_AT_RES (bit2oct(v_RESValue), int2oct(v_Len, 2)), ?, p_ResultInd))) { // @sic R5-201142 sic@</w:t>
      </w:r>
    </w:p>
    <w:p w14:paraId="58C642C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lastRenderedPageBreak/>
        <w:t xml:space="preserve">    if (match (v_EAP_Message, cr_EAP_Response_AKAChallenge(int2oct(lengthof(p_ReceivedEAP), 2), cr_EAP_AT_RES (bit2oct(v_RESValue), int2oct(v_Len, 2)), ?, p_ResultInd, p_Identifier))) { // @sic R5-201142 sic@</w:t>
      </w:r>
    </w:p>
    <w:p w14:paraId="48FC4B0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 Then test MAC</w:t>
      </w:r>
    </w:p>
    <w:p w14:paraId="11D6D549"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9D7652">
        <w:rPr>
          <w:rFonts w:ascii="Arial" w:hAnsi="Arial" w:cs="Arial"/>
          <w:bCs/>
          <w:lang w:val="en-US" w:eastAsia="en-GB"/>
        </w:rPr>
        <w:t xml:space="preserve">      v_RxdMAC := v_EAP_Message.akaChallenge_Rsp.attributes.mac.mac;</w:t>
      </w:r>
      <w:r>
        <w:rPr>
          <w:rFonts w:ascii="Arial" w:hAnsi="Arial" w:cs="Arial"/>
          <w:bCs/>
          <w:lang w:val="en-US" w:eastAsia="en-GB"/>
        </w:rPr>
        <w:t xml:space="preserve">  </w:t>
      </w:r>
    </w:p>
    <w:p w14:paraId="79C11C85"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Pr>
          <w:rFonts w:ascii="Arial" w:hAnsi="Arial" w:cs="Arial"/>
          <w:bCs/>
          <w:lang w:val="en-US" w:eastAsia="en-GB"/>
        </w:rPr>
        <w:t xml:space="preserve">   ….</w:t>
      </w:r>
    </w:p>
    <w:p w14:paraId="007013B4"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Pr>
          <w:rFonts w:ascii="Arial" w:hAnsi="Arial" w:cs="Arial"/>
          <w:bCs/>
          <w:lang w:val="en-US" w:eastAsia="en-GB"/>
        </w:rPr>
        <w:t xml:space="preserve">   }</w:t>
      </w:r>
    </w:p>
    <w:p w14:paraId="66B09DC1" w14:textId="77777777" w:rsidR="00BD352F" w:rsidRDefault="00BD352F" w:rsidP="00BD352F">
      <w:pPr>
        <w:spacing w:after="0"/>
        <w:rPr>
          <w:rFonts w:ascii="Arial" w:hAnsi="Arial" w:cs="Arial"/>
          <w:b/>
          <w:lang w:val="en-US" w:eastAsia="en-GB"/>
        </w:rPr>
      </w:pPr>
    </w:p>
    <w:p w14:paraId="20A0EC41" w14:textId="77777777" w:rsidR="00BD352F" w:rsidRDefault="00BD352F" w:rsidP="00BD352F">
      <w:pPr>
        <w:spacing w:after="0"/>
        <w:rPr>
          <w:rFonts w:ascii="Arial" w:hAnsi="Arial" w:cs="Arial"/>
          <w:b/>
          <w:lang w:val="en-US" w:eastAsia="en-GB"/>
        </w:rPr>
      </w:pPr>
    </w:p>
    <w:p w14:paraId="58943135"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4830B5E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9D7652">
        <w:rPr>
          <w:rFonts w:ascii="Arial" w:hAnsi="Arial" w:cs="Arial"/>
          <w:bCs/>
          <w:lang w:eastAsia="en-GB"/>
        </w:rPr>
        <w:t>function f_NG_EAP_SuccessfulAuthenticationResponse(inout NG_NAS_SecurityParams_Type p_Auth_Params,</w:t>
      </w:r>
    </w:p>
    <w:p w14:paraId="0FBFAEE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octetstring p_ReceivedEAP,</w:t>
      </w:r>
    </w:p>
    <w:p w14:paraId="47A6503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template EAP_AT_RESULT_IND p_ResultInd := *,</w:t>
      </w:r>
    </w:p>
    <w:p w14:paraId="525FA4C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ab/>
      </w:r>
      <w:r w:rsidRPr="009D7652">
        <w:rPr>
          <w:rFonts w:ascii="Arial" w:hAnsi="Arial" w:cs="Arial"/>
          <w:bCs/>
          <w:lang w:eastAsia="en-GB"/>
        </w:rPr>
        <w:tab/>
      </w:r>
      <w:r w:rsidRPr="009D7652">
        <w:rPr>
          <w:rFonts w:ascii="Arial" w:hAnsi="Arial" w:cs="Arial"/>
          <w:bCs/>
          <w:lang w:eastAsia="en-GB"/>
        </w:rPr>
        <w:tab/>
      </w:r>
      <w:r w:rsidRPr="009D7652">
        <w:rPr>
          <w:rFonts w:ascii="Arial" w:hAnsi="Arial" w:cs="Arial"/>
          <w:bCs/>
          <w:lang w:eastAsia="en-GB"/>
        </w:rPr>
        <w:tab/>
      </w:r>
      <w:r w:rsidRPr="009D7652">
        <w:rPr>
          <w:rFonts w:ascii="Arial" w:hAnsi="Arial" w:cs="Arial"/>
          <w:bCs/>
          <w:lang w:eastAsia="en-GB"/>
        </w:rPr>
        <w:tab/>
      </w:r>
      <w:r w:rsidRPr="009D7652">
        <w:rPr>
          <w:rFonts w:ascii="Arial" w:hAnsi="Arial" w:cs="Arial"/>
          <w:bCs/>
          <w:lang w:eastAsia="en-GB"/>
        </w:rPr>
        <w:tab/>
        <w:t xml:space="preserve">      </w:t>
      </w:r>
      <w:r w:rsidRPr="00810080">
        <w:rPr>
          <w:rFonts w:ascii="Arial" w:hAnsi="Arial" w:cs="Arial"/>
          <w:bCs/>
          <w:highlight w:val="yellow"/>
          <w:lang w:eastAsia="en-GB"/>
        </w:rPr>
        <w:t>O1_Type p_Identifier := '00'O</w:t>
      </w:r>
      <w:r w:rsidRPr="009D7652">
        <w:rPr>
          <w:rFonts w:ascii="Arial" w:hAnsi="Arial" w:cs="Arial"/>
          <w:bCs/>
          <w:lang w:eastAsia="en-GB"/>
        </w:rPr>
        <w:t>)</w:t>
      </w:r>
    </w:p>
    <w:p w14:paraId="3A40F72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return boolean</w:t>
      </w:r>
    </w:p>
    <w:p w14:paraId="695667FC"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eastAsia="en-GB"/>
        </w:rPr>
        <w:t xml:space="preserve">  </w:t>
      </w:r>
      <w:r w:rsidRPr="009D7652">
        <w:rPr>
          <w:rFonts w:ascii="Arial" w:hAnsi="Arial" w:cs="Arial"/>
          <w:bCs/>
          <w:lang w:val="sv-SE" w:eastAsia="en-GB"/>
        </w:rPr>
        <w:t>{</w:t>
      </w:r>
    </w:p>
    <w:p w14:paraId="32E0201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boolean v_Result := false;</w:t>
      </w:r>
    </w:p>
    <w:p w14:paraId="5B3AE6C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val="sv-SE" w:eastAsia="en-GB"/>
        </w:rPr>
        <w:t xml:space="preserve">    </w:t>
      </w:r>
      <w:r w:rsidRPr="009D7652">
        <w:rPr>
          <w:rFonts w:ascii="Arial" w:hAnsi="Arial" w:cs="Arial"/>
          <w:bCs/>
          <w:lang w:eastAsia="en-GB"/>
        </w:rPr>
        <w:t>var bitstring v_ReceivedEAP := oct2bit(p_ReceivedEAP);</w:t>
      </w:r>
    </w:p>
    <w:p w14:paraId="7DB3EF0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eastAsia="en-GB"/>
        </w:rPr>
        <w:t xml:space="preserve">    </w:t>
      </w:r>
      <w:r w:rsidRPr="009D7652">
        <w:rPr>
          <w:rFonts w:ascii="Arial" w:hAnsi="Arial" w:cs="Arial"/>
          <w:bCs/>
          <w:lang w:val="pt-BR" w:eastAsia="en-GB"/>
        </w:rPr>
        <w:t>var O16_Type v_RxdMAC;</w:t>
      </w:r>
    </w:p>
    <w:p w14:paraId="7AE6BD9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pt-BR" w:eastAsia="en-GB"/>
        </w:rPr>
      </w:pPr>
      <w:r w:rsidRPr="009D7652">
        <w:rPr>
          <w:rFonts w:ascii="Arial" w:hAnsi="Arial" w:cs="Arial"/>
          <w:bCs/>
          <w:lang w:val="pt-BR" w:eastAsia="en-GB"/>
        </w:rPr>
        <w:t xml:space="preserve">    var O16_Type v_MACValue := '00000000000000000000000000000000'O;</w:t>
      </w:r>
    </w:p>
    <w:p w14:paraId="0104D52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pt-BR" w:eastAsia="en-GB"/>
        </w:rPr>
        <w:t xml:space="preserve">    </w:t>
      </w:r>
      <w:r w:rsidRPr="009D7652">
        <w:rPr>
          <w:rFonts w:ascii="Arial" w:hAnsi="Arial" w:cs="Arial"/>
          <w:bCs/>
          <w:lang w:val="sv-SE" w:eastAsia="en-GB"/>
        </w:rPr>
        <w:t>var bitstring v_K_aut;</w:t>
      </w:r>
    </w:p>
    <w:p w14:paraId="3171032B"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EAP_Message_Type v_EAP_Message;</w:t>
      </w:r>
    </w:p>
    <w:p w14:paraId="57935A9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B32_128_Type v_RESValue;</w:t>
      </w:r>
    </w:p>
    <w:p w14:paraId="4B07539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bitstring v_EncodedMsg;</w:t>
      </w:r>
    </w:p>
    <w:p w14:paraId="731FC73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v_Len;</w:t>
      </w:r>
    </w:p>
    <w:p w14:paraId="252960C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sv-SE" w:eastAsia="en-GB"/>
        </w:rPr>
      </w:pPr>
      <w:r w:rsidRPr="009D7652">
        <w:rPr>
          <w:rFonts w:ascii="Arial" w:hAnsi="Arial" w:cs="Arial"/>
          <w:bCs/>
          <w:lang w:val="sv-SE" w:eastAsia="en-GB"/>
        </w:rPr>
        <w:t xml:space="preserve">    var integer v_Paddinglen;</w:t>
      </w:r>
    </w:p>
    <w:p w14:paraId="3F72216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val="sv-SE" w:eastAsia="en-GB"/>
        </w:rPr>
        <w:t xml:space="preserve">    </w:t>
      </w:r>
      <w:r w:rsidRPr="009D7652">
        <w:rPr>
          <w:rFonts w:ascii="Arial" w:hAnsi="Arial" w:cs="Arial"/>
          <w:bCs/>
          <w:lang w:eastAsia="en-GB"/>
        </w:rPr>
        <w:t>var integer i;</w:t>
      </w:r>
    </w:p>
    <w:p w14:paraId="18797E3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07EAA94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if (decvalue(v_ReceivedEAP, v_EAP_Message) != 0) {</w:t>
      </w:r>
    </w:p>
    <w:p w14:paraId="506C6786"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FatalError(__FILE__, __LINE__, "EAP message cannot be decoded");</w:t>
      </w:r>
    </w:p>
    <w:p w14:paraId="69CC6701"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61987DB5"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321B7B9F"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//get length in bits of received RES (as it's a variable length, need to compare the correct length)</w:t>
      </w:r>
    </w:p>
    <w:p w14:paraId="636247B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v_Len := oct2int(v_EAP_Message.akaChallenge_Rsp.attributes.res.reslen);</w:t>
      </w:r>
    </w:p>
    <w:p w14:paraId="4C6555B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store this in the global info</w:t>
      </w:r>
    </w:p>
    <w:p w14:paraId="66958C4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p_Auth_Params.AuthParams.XRESLength := v_Len / 8;</w:t>
      </w:r>
    </w:p>
    <w:p w14:paraId="1233F20A"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6DD9267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Get the RES value from the global info</w:t>
      </w:r>
    </w:p>
    <w:p w14:paraId="3EA5DCA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v_RESValue := substr(p_Auth_Params.AuthParams.XRES, 0, v_Len);</w:t>
      </w:r>
    </w:p>
    <w:p w14:paraId="7C0FC84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Now pad it so that it's (hopefully) the same length of the received value</w:t>
      </w:r>
    </w:p>
    <w:p w14:paraId="0482B65E"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if (v_Len mod 8 &gt; 0 or (v_Len/8) mod 4 &gt; 0) {</w:t>
      </w:r>
    </w:p>
    <w:p w14:paraId="259AE9B9"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v_Paddinglen := 8 - v_Len mod 8;   // pad to end of octet, in bits</w:t>
      </w:r>
    </w:p>
    <w:p w14:paraId="4305332D"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v_Paddinglen := (4 - ((v_Len + v_Paddinglen)/8) mod 4)*8; // pad to multiple of 4 octets, in bits</w:t>
      </w:r>
    </w:p>
    <w:p w14:paraId="39891E7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for (i:=0; i &lt; v_Paddinglen; i:=i+1) {</w:t>
      </w:r>
    </w:p>
    <w:p w14:paraId="5C618767"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v_RESValue := v_RESValue &amp; '0'B;</w:t>
      </w:r>
    </w:p>
    <w:p w14:paraId="249456A8"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69CD3582"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008AAB3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w:t>
      </w:r>
    </w:p>
    <w:p w14:paraId="62D67760"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Check message is AKAChallenge, length and AT_RES is correct</w:t>
      </w:r>
    </w:p>
    <w:p w14:paraId="58AE9263"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if (match (v_EAP_Message, cr_EAP_Response_AKAChallenge(int2oct(lengthof(p_ReceivedEAP), 2), cr_EAP_AT_RES (bit2oct(v_RESValue), int2oct(v_Len, 2)), ?, p_ResultInd</w:t>
      </w:r>
      <w:r w:rsidRPr="00810080">
        <w:rPr>
          <w:rFonts w:ascii="Arial" w:hAnsi="Arial" w:cs="Arial"/>
          <w:bCs/>
          <w:highlight w:val="yellow"/>
          <w:lang w:eastAsia="en-GB"/>
        </w:rPr>
        <w:t>, p_Identifier</w:t>
      </w:r>
      <w:r w:rsidRPr="009D7652">
        <w:rPr>
          <w:rFonts w:ascii="Arial" w:hAnsi="Arial" w:cs="Arial"/>
          <w:bCs/>
          <w:lang w:eastAsia="en-GB"/>
        </w:rPr>
        <w:t>))) { // @sic R5-201142 sic@</w:t>
      </w:r>
    </w:p>
    <w:p w14:paraId="3C32D694" w14:textId="77777777" w:rsidR="00BD352F" w:rsidRPr="009D765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 Then test MAC</w:t>
      </w:r>
    </w:p>
    <w:p w14:paraId="055EB3DA"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9D7652">
        <w:rPr>
          <w:rFonts w:ascii="Arial" w:hAnsi="Arial" w:cs="Arial"/>
          <w:bCs/>
          <w:lang w:eastAsia="en-GB"/>
        </w:rPr>
        <w:t xml:space="preserve">      v_RxdMAC := v_EAP_Message.akaChallenge_Rsp.attributes.mac.mac;</w:t>
      </w:r>
    </w:p>
    <w:p w14:paraId="1D265BA2"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63961A7C"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w:t>
      </w:r>
    </w:p>
    <w:p w14:paraId="1082EF93" w14:textId="77777777" w:rsidR="00BD352F" w:rsidRPr="008974D5" w:rsidRDefault="00BD352F" w:rsidP="004D5EE4">
      <w:pPr>
        <w:pStyle w:val="Heading1"/>
      </w:pPr>
      <w:bookmarkStart w:id="12" w:name="_Toc55937546"/>
      <w:r w:rsidRPr="008974D5">
        <w:lastRenderedPageBreak/>
        <w:t>2.</w:t>
      </w:r>
      <w:r w:rsidR="00E747BE">
        <w:t>6</w:t>
      </w:r>
      <w:r w:rsidRPr="008974D5">
        <w:t xml:space="preserve"> Change </w:t>
      </w:r>
      <w:r w:rsidR="00E747BE">
        <w:t>6</w:t>
      </w:r>
      <w:bookmarkEnd w:id="1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6DF35FC6"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2D9CCB"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E4C8AD" w14:textId="77777777" w:rsidR="00BD352F" w:rsidRPr="008974D5" w:rsidRDefault="00BD352F" w:rsidP="008B0153">
            <w:pPr>
              <w:spacing w:after="0"/>
              <w:rPr>
                <w:rFonts w:ascii="Arial" w:hAnsi="Arial" w:cs="Arial"/>
                <w:color w:val="000000"/>
                <w:lang w:val="en-SG"/>
              </w:rPr>
            </w:pPr>
            <w:r w:rsidRPr="00810080">
              <w:rPr>
                <w:rFonts w:ascii="Arial" w:hAnsi="Arial" w:cs="Arial"/>
                <w:bCs/>
                <w:lang w:val="en-US" w:eastAsia="en-GB"/>
              </w:rPr>
              <w:t>f_Get_EAP_AuthenticationReqMsg</w:t>
            </w:r>
            <w:r>
              <w:rPr>
                <w:rFonts w:ascii="Arial" w:hAnsi="Arial" w:cs="Arial"/>
                <w:bCs/>
                <w:lang w:val="en-US" w:eastAsia="en-GB"/>
              </w:rPr>
              <w:t>()</w:t>
            </w:r>
          </w:p>
        </w:tc>
      </w:tr>
      <w:tr w:rsidR="00E747BE" w:rsidRPr="008974D5" w14:paraId="15286C90"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2CAE2159" w14:textId="77777777" w:rsidR="00E747BE" w:rsidRPr="008974D5" w:rsidRDefault="00E747BE" w:rsidP="00E747BE">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4214E5" w14:textId="77777777" w:rsidR="00E747BE" w:rsidRPr="008974D5" w:rsidRDefault="00E747BE" w:rsidP="00E747BE">
            <w:pPr>
              <w:pStyle w:val="CRCoverPage"/>
              <w:spacing w:after="0"/>
              <w:rPr>
                <w:rFonts w:eastAsia="Calibri" w:cs="Arial"/>
                <w:color w:val="000000"/>
              </w:rPr>
            </w:pPr>
            <w:r>
              <w:rPr>
                <w:rFonts w:cs="Arial"/>
                <w:lang w:val="en-US" w:eastAsia="zh-CN"/>
              </w:rPr>
              <w:t>Currently all EAP messages sent from the SS have identifier value 0. In otder for the UE t</w:t>
            </w:r>
            <w:r w:rsidRPr="002B089A">
              <w:rPr>
                <w:rFonts w:cs="Arial"/>
                <w:lang w:val="en-US" w:eastAsia="zh-CN"/>
              </w:rPr>
              <w:t xml:space="preserve">o diffferntiate between two consecutive </w:t>
            </w:r>
            <w:r>
              <w:rPr>
                <w:rFonts w:cs="Arial"/>
                <w:lang w:val="en-US" w:eastAsia="zh-CN"/>
              </w:rPr>
              <w:t xml:space="preserve">EAP-ChallengeReq messages, the should have </w:t>
            </w:r>
            <w:r w:rsidRPr="002B089A">
              <w:rPr>
                <w:rFonts w:cs="Arial"/>
                <w:lang w:val="en-US" w:eastAsia="zh-CN"/>
              </w:rPr>
              <w:t>different identifier values</w:t>
            </w:r>
            <w:r>
              <w:rPr>
                <w:rFonts w:cs="Arial"/>
                <w:lang w:val="en-US" w:eastAsia="zh-CN"/>
              </w:rPr>
              <w:t>.</w:t>
            </w:r>
          </w:p>
        </w:tc>
      </w:tr>
      <w:tr w:rsidR="00E747BE" w:rsidRPr="008974D5" w14:paraId="4D775011"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4AD97BD8" w14:textId="77777777" w:rsidR="00E747BE" w:rsidRPr="008974D5" w:rsidRDefault="00E747BE" w:rsidP="00E747BE">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470FBC4" w14:textId="77777777" w:rsidR="00E747BE" w:rsidRPr="008974D5" w:rsidRDefault="00E747BE" w:rsidP="00E747BE">
            <w:pPr>
              <w:rPr>
                <w:rFonts w:ascii="Arial" w:hAnsi="Arial" w:cs="Arial"/>
              </w:rPr>
            </w:pPr>
            <w:r>
              <w:rPr>
                <w:rFonts w:ascii="Arial" w:hAnsi="Arial" w:cs="Arial"/>
              </w:rPr>
              <w:t>Pass parameter for EAP identifier</w:t>
            </w:r>
          </w:p>
        </w:tc>
      </w:tr>
      <w:tr w:rsidR="00E747BE" w:rsidRPr="008974D5" w14:paraId="48779B01"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7547690D" w14:textId="77777777" w:rsidR="00E747BE" w:rsidRPr="008974D5" w:rsidRDefault="00E747BE" w:rsidP="00E747BE">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95FF7F" w14:textId="77777777" w:rsidR="00E747BE" w:rsidRPr="008974D5" w:rsidRDefault="00E747BE" w:rsidP="00E747BE">
            <w:pPr>
              <w:rPr>
                <w:rFonts w:ascii="Arial" w:hAnsi="Arial" w:cs="Arial"/>
                <w:color w:val="000000"/>
              </w:rPr>
            </w:pPr>
            <w:r w:rsidRPr="00D019D7">
              <w:rPr>
                <w:rFonts w:ascii="Arial" w:hAnsi="Arial" w:cs="Arial"/>
                <w:color w:val="000000"/>
              </w:rPr>
              <w:t>NG_NASTemplateFunctions</w:t>
            </w:r>
            <w:r>
              <w:rPr>
                <w:rFonts w:ascii="Arial" w:hAnsi="Arial" w:cs="Arial"/>
                <w:color w:val="000000"/>
              </w:rPr>
              <w:t>.ttcn</w:t>
            </w:r>
          </w:p>
        </w:tc>
      </w:tr>
      <w:tr w:rsidR="00E747BE" w:rsidRPr="008974D5" w14:paraId="3C184019"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2F825679" w14:textId="77777777" w:rsidR="00E747BE" w:rsidRPr="008974D5" w:rsidRDefault="00E747BE" w:rsidP="00E747BE">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3C2305" w14:textId="77777777" w:rsidR="00E747BE" w:rsidRPr="008974D5" w:rsidRDefault="00E747BE" w:rsidP="00E747BE">
            <w:pPr>
              <w:rPr>
                <w:rFonts w:ascii="Arial" w:hAnsi="Arial" w:cs="Arial"/>
                <w:highlight w:val="red"/>
              </w:rPr>
            </w:pPr>
          </w:p>
        </w:tc>
      </w:tr>
    </w:tbl>
    <w:p w14:paraId="095FCB4A" w14:textId="77777777" w:rsidR="00BD352F" w:rsidRPr="008974D5" w:rsidRDefault="00BD352F" w:rsidP="00BD352F">
      <w:pPr>
        <w:spacing w:after="0"/>
        <w:rPr>
          <w:rFonts w:ascii="Arial" w:hAnsi="Arial" w:cs="Arial"/>
          <w:b/>
          <w:lang w:eastAsia="en-GB"/>
        </w:rPr>
      </w:pPr>
    </w:p>
    <w:p w14:paraId="3B067EF2"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0340D213"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function f_Get_EAP_AuthenticationReqMsg(inout NG_NAS_SecurityParams_Type p_SecurityParams,</w:t>
      </w:r>
    </w:p>
    <w:p w14:paraId="68C7D34E"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NAS_PlmnId p_PLMN) return template (value) NG_NAS_DL_Message_Type</w:t>
      </w:r>
    </w:p>
    <w:p w14:paraId="55023E37"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52199D85"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var template (value) NG_NAS_DL_Message_Type v_NASMsg;</w:t>
      </w:r>
    </w:p>
    <w:p w14:paraId="3BBCD37B"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var template (value) EAP_Message v_EAP;</w:t>
      </w:r>
    </w:p>
    <w:p w14:paraId="5609D931"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p>
    <w:p w14:paraId="52DE1FE4"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 Evaluate Authentication parameters and generate new keys</w:t>
      </w:r>
    </w:p>
    <w:p w14:paraId="2E7A47AB"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p_SecurityParams := f_NG_EAP_AuthenticationInit(p_SecurityParams, p_PLMN, hex2str(px_IMSI_Def)); // FFS Is this all we need for SUPI??</w:t>
      </w:r>
    </w:p>
    <w:p w14:paraId="241C3CCC"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v_EAP := cs_EAP_Message (f_NG_EAP_ChallengeReq (p_SecurityParams, p_PLMN));</w:t>
      </w:r>
    </w:p>
    <w:p w14:paraId="6A551122"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v_NASMsg := cs_NG_AUTHENTICATION_REQUEST (p_SecurityParams.KSIamf,</w:t>
      </w:r>
    </w:p>
    <w:p w14:paraId="5C7F39F0"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cs_ABBA (p_SecurityParams.ABBA, omit), // @sic R5s190109 sic@</w:t>
      </w:r>
    </w:p>
    <w:p w14:paraId="17DE9E4E"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526BE250"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0FD5F7F3"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v_EAP);</w:t>
      </w:r>
    </w:p>
    <w:p w14:paraId="1E95D36F"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return v_NASMsg;</w:t>
      </w:r>
    </w:p>
    <w:p w14:paraId="74DD1EF7"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61F9DB2C" w14:textId="77777777" w:rsidR="00BD352F" w:rsidRDefault="00BD352F" w:rsidP="00BD352F">
      <w:pPr>
        <w:spacing w:after="0"/>
        <w:rPr>
          <w:rFonts w:ascii="Arial" w:hAnsi="Arial" w:cs="Arial"/>
          <w:b/>
          <w:lang w:val="en-US" w:eastAsia="en-GB"/>
        </w:rPr>
      </w:pPr>
    </w:p>
    <w:p w14:paraId="495A011F" w14:textId="77777777" w:rsidR="00BD352F" w:rsidRDefault="00BD352F" w:rsidP="00BD352F">
      <w:pPr>
        <w:spacing w:after="0"/>
        <w:rPr>
          <w:rFonts w:ascii="Arial" w:hAnsi="Arial" w:cs="Arial"/>
          <w:b/>
          <w:lang w:val="en-US" w:eastAsia="en-GB"/>
        </w:rPr>
      </w:pPr>
    </w:p>
    <w:p w14:paraId="1CE9EFCF"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55A1A11A"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810080">
        <w:rPr>
          <w:rFonts w:ascii="Arial" w:hAnsi="Arial" w:cs="Arial"/>
          <w:bCs/>
          <w:lang w:eastAsia="en-GB"/>
        </w:rPr>
        <w:t xml:space="preserve"> function f_Get_EAP_AuthenticationReqMsg(inout NG_NAS_SecurityParams_Type p_SecurityParams,</w:t>
      </w:r>
    </w:p>
    <w:p w14:paraId="34AE5889"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NAS_PlmnId p_PLMN</w:t>
      </w:r>
      <w:r w:rsidRPr="00810080">
        <w:rPr>
          <w:rFonts w:ascii="Arial" w:hAnsi="Arial" w:cs="Arial"/>
          <w:bCs/>
          <w:highlight w:val="yellow"/>
          <w:lang w:eastAsia="en-GB"/>
        </w:rPr>
        <w:t>,</w:t>
      </w:r>
    </w:p>
    <w:p w14:paraId="1F873D70"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r w:rsidRPr="00810080">
        <w:rPr>
          <w:rFonts w:ascii="Arial" w:hAnsi="Arial" w:cs="Arial"/>
          <w:bCs/>
          <w:highlight w:val="yellow"/>
          <w:lang w:eastAsia="en-GB"/>
        </w:rPr>
        <w:t>O1_Type p_Identifier := '00'O</w:t>
      </w:r>
      <w:r w:rsidRPr="00810080">
        <w:rPr>
          <w:rFonts w:ascii="Arial" w:hAnsi="Arial" w:cs="Arial"/>
          <w:bCs/>
          <w:lang w:eastAsia="en-GB"/>
        </w:rPr>
        <w:t>) return template (value) NG_NAS_DL_Message_Type</w:t>
      </w:r>
    </w:p>
    <w:p w14:paraId="224CB7F9"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743A8D77"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var template (value) NG_NAS_DL_Message_Type v_NASMsg;</w:t>
      </w:r>
    </w:p>
    <w:p w14:paraId="05520F69"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var template (value) EAP_Message v_EAP;</w:t>
      </w:r>
    </w:p>
    <w:p w14:paraId="3825E851"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p>
    <w:p w14:paraId="214E359B"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 Evaluate Authentication parameters and generate new keys</w:t>
      </w:r>
    </w:p>
    <w:p w14:paraId="506B4E67"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p_SecurityParams := f_NG_EAP_AuthenticationInit(p_SecurityParams, p_PLMN, hex2str(px_IMSI_Def)); // FFS Is this all we need for SUPI??</w:t>
      </w:r>
    </w:p>
    <w:p w14:paraId="3FABB01E"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v_EAP := cs_EAP_Message (f_NG_EAP_ChallengeReq (p_SecurityParams, p_PLMN</w:t>
      </w:r>
      <w:r w:rsidRPr="00810080">
        <w:rPr>
          <w:rFonts w:ascii="Arial" w:hAnsi="Arial" w:cs="Arial"/>
          <w:bCs/>
          <w:highlight w:val="yellow"/>
          <w:lang w:eastAsia="en-GB"/>
        </w:rPr>
        <w:t>, p_Identifier</w:t>
      </w:r>
      <w:r w:rsidRPr="00810080">
        <w:rPr>
          <w:rFonts w:ascii="Arial" w:hAnsi="Arial" w:cs="Arial"/>
          <w:bCs/>
          <w:lang w:eastAsia="en-GB"/>
        </w:rPr>
        <w:t>));</w:t>
      </w:r>
    </w:p>
    <w:p w14:paraId="38903B8D"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v_NASMsg := cs_NG_AUTHENTICATION_REQUEST (p_SecurityParams.KSIamf,</w:t>
      </w:r>
    </w:p>
    <w:p w14:paraId="10496319"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cs_ABBA (p_SecurityParams.ABBA, omit), // @sic R5s190109 sic@</w:t>
      </w:r>
    </w:p>
    <w:p w14:paraId="6A6B6582"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35222B9B"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7AEFAB0D"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v_EAP);</w:t>
      </w:r>
    </w:p>
    <w:p w14:paraId="57821871"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return v_NASMsg;</w:t>
      </w:r>
    </w:p>
    <w:p w14:paraId="34F097AB"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0CF75530" w14:textId="77777777" w:rsidR="00BD352F" w:rsidRDefault="00BD352F" w:rsidP="00BD352F"/>
    <w:p w14:paraId="078BD2A8" w14:textId="77777777" w:rsidR="00BD352F" w:rsidRPr="008974D5" w:rsidRDefault="00BD352F" w:rsidP="004D5EE4">
      <w:pPr>
        <w:pStyle w:val="Heading1"/>
      </w:pPr>
      <w:bookmarkStart w:id="13" w:name="_Toc55937547"/>
      <w:r w:rsidRPr="008974D5">
        <w:lastRenderedPageBreak/>
        <w:t>2.</w:t>
      </w:r>
      <w:r w:rsidR="00E747BE">
        <w:t>7</w:t>
      </w:r>
      <w:r w:rsidRPr="008974D5">
        <w:t xml:space="preserve"> Change </w:t>
      </w:r>
      <w:r w:rsidR="00E747BE">
        <w:t>7</w:t>
      </w:r>
      <w:bookmarkEnd w:id="13"/>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77122BA3"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1A1D1DB2"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A090503" w14:textId="77777777" w:rsidR="00BD352F" w:rsidRPr="008974D5" w:rsidRDefault="00BD352F" w:rsidP="008B0153">
            <w:pPr>
              <w:spacing w:after="0"/>
              <w:rPr>
                <w:rFonts w:ascii="Arial" w:hAnsi="Arial" w:cs="Arial"/>
                <w:color w:val="000000"/>
                <w:lang w:val="en-SG"/>
              </w:rPr>
            </w:pPr>
            <w:r w:rsidRPr="00810080">
              <w:rPr>
                <w:rFonts w:ascii="Arial" w:hAnsi="Arial" w:cs="Arial"/>
                <w:bCs/>
                <w:lang w:val="en-US" w:eastAsia="en-GB"/>
              </w:rPr>
              <w:t>f_Check_EAPAKA_AuthenticationResponse</w:t>
            </w:r>
            <w:r>
              <w:rPr>
                <w:rFonts w:ascii="Arial" w:hAnsi="Arial" w:cs="Arial"/>
                <w:bCs/>
                <w:lang w:val="en-US" w:eastAsia="en-GB"/>
              </w:rPr>
              <w:t>()</w:t>
            </w:r>
          </w:p>
        </w:tc>
      </w:tr>
      <w:tr w:rsidR="00E747BE" w:rsidRPr="008974D5" w14:paraId="7FA3F639"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0F210D78" w14:textId="77777777" w:rsidR="00E747BE" w:rsidRPr="008974D5" w:rsidRDefault="00E747BE" w:rsidP="00E747BE">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20E74D0" w14:textId="77777777" w:rsidR="00E747BE" w:rsidRPr="008974D5" w:rsidRDefault="00E747BE" w:rsidP="00E747BE">
            <w:pPr>
              <w:pStyle w:val="CRCoverPage"/>
              <w:spacing w:after="0"/>
              <w:rPr>
                <w:rFonts w:eastAsia="Calibri" w:cs="Arial"/>
                <w:color w:val="000000"/>
              </w:rPr>
            </w:pPr>
            <w:r>
              <w:rPr>
                <w:rFonts w:cs="Arial"/>
                <w:lang w:val="en-US" w:eastAsia="zh-CN"/>
              </w:rPr>
              <w:t>Currently all EAP messages sent from the SS have identifier value 0. In otder for the UE t</w:t>
            </w:r>
            <w:r w:rsidRPr="002B089A">
              <w:rPr>
                <w:rFonts w:cs="Arial"/>
                <w:lang w:val="en-US" w:eastAsia="zh-CN"/>
              </w:rPr>
              <w:t xml:space="preserve">o diffferntiate between two consecutive </w:t>
            </w:r>
            <w:r>
              <w:rPr>
                <w:rFonts w:cs="Arial"/>
                <w:lang w:val="en-US" w:eastAsia="zh-CN"/>
              </w:rPr>
              <w:t xml:space="preserve">EAP-ChallengeReq messages, the should have </w:t>
            </w:r>
            <w:r w:rsidRPr="002B089A">
              <w:rPr>
                <w:rFonts w:cs="Arial"/>
                <w:lang w:val="en-US" w:eastAsia="zh-CN"/>
              </w:rPr>
              <w:t>different identifier values</w:t>
            </w:r>
            <w:r>
              <w:rPr>
                <w:rFonts w:cs="Arial"/>
                <w:lang w:val="en-US" w:eastAsia="zh-CN"/>
              </w:rPr>
              <w:t>.</w:t>
            </w:r>
          </w:p>
        </w:tc>
      </w:tr>
      <w:tr w:rsidR="00E747BE" w:rsidRPr="008974D5" w14:paraId="3F78006B"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5029DE6C" w14:textId="77777777" w:rsidR="00E747BE" w:rsidRPr="008974D5" w:rsidRDefault="00E747BE" w:rsidP="00E747BE">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46AD6C" w14:textId="77777777" w:rsidR="00E747BE" w:rsidRPr="008974D5" w:rsidRDefault="00E747BE" w:rsidP="00E747BE">
            <w:pPr>
              <w:rPr>
                <w:rFonts w:ascii="Arial" w:hAnsi="Arial" w:cs="Arial"/>
              </w:rPr>
            </w:pPr>
            <w:r>
              <w:rPr>
                <w:rFonts w:ascii="Arial" w:hAnsi="Arial" w:cs="Arial"/>
              </w:rPr>
              <w:t>Pass parameter for EAP identifier</w:t>
            </w:r>
          </w:p>
        </w:tc>
      </w:tr>
      <w:tr w:rsidR="00E747BE" w:rsidRPr="008974D5" w14:paraId="2D87603E"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79B4F032" w14:textId="77777777" w:rsidR="00E747BE" w:rsidRPr="008974D5" w:rsidRDefault="00E747BE" w:rsidP="00E747BE">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D6F9A83" w14:textId="77777777" w:rsidR="00E747BE" w:rsidRPr="008974D5" w:rsidRDefault="00E747BE" w:rsidP="00E747BE">
            <w:pPr>
              <w:rPr>
                <w:rFonts w:ascii="Arial" w:hAnsi="Arial" w:cs="Arial"/>
                <w:color w:val="000000"/>
              </w:rPr>
            </w:pPr>
            <w:r w:rsidRPr="00D019D7">
              <w:rPr>
                <w:rFonts w:ascii="Arial" w:hAnsi="Arial" w:cs="Arial"/>
                <w:color w:val="000000"/>
              </w:rPr>
              <w:t>NG_NASTemplateFunctions</w:t>
            </w:r>
            <w:r>
              <w:rPr>
                <w:rFonts w:ascii="Arial" w:hAnsi="Arial" w:cs="Arial"/>
                <w:color w:val="000000"/>
              </w:rPr>
              <w:t>.ttcn</w:t>
            </w:r>
          </w:p>
        </w:tc>
      </w:tr>
      <w:tr w:rsidR="00E747BE" w:rsidRPr="008974D5" w14:paraId="1C832B10"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3D83FD65" w14:textId="77777777" w:rsidR="00E747BE" w:rsidRPr="008974D5" w:rsidRDefault="00E747BE" w:rsidP="00E747BE">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B9CE17D" w14:textId="77777777" w:rsidR="00E747BE" w:rsidRPr="008974D5" w:rsidRDefault="00E747BE" w:rsidP="00E747BE">
            <w:pPr>
              <w:rPr>
                <w:rFonts w:ascii="Arial" w:hAnsi="Arial" w:cs="Arial"/>
                <w:highlight w:val="red"/>
              </w:rPr>
            </w:pPr>
          </w:p>
        </w:tc>
      </w:tr>
    </w:tbl>
    <w:p w14:paraId="6F17D68F" w14:textId="77777777" w:rsidR="00BD352F" w:rsidRPr="008974D5" w:rsidRDefault="00BD352F" w:rsidP="00BD352F">
      <w:pPr>
        <w:spacing w:after="0"/>
        <w:rPr>
          <w:rFonts w:ascii="Arial" w:hAnsi="Arial" w:cs="Arial"/>
          <w:b/>
          <w:lang w:eastAsia="en-GB"/>
        </w:rPr>
      </w:pPr>
    </w:p>
    <w:p w14:paraId="008F0C50"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t>Before change:</w:t>
      </w:r>
    </w:p>
    <w:p w14:paraId="0AD7FCF5"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function f_Check_EAPAKA_AuthenticationResponse (inout NG_NAS_SecurityParams_Type p_SecurityParams,</w:t>
      </w:r>
    </w:p>
    <w:p w14:paraId="1B0FF6B5"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NG_NAS_UL_Message_Type p_ReceivedMsg,</w:t>
      </w:r>
    </w:p>
    <w:p w14:paraId="4E784978"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template EAP_AT_RESULT_IND p_ResultInd := *) return boolean</w:t>
      </w:r>
    </w:p>
    <w:p w14:paraId="77A75C44"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6A8B92CA"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if (not match (p_ReceivedMsg, cr_NG_AUTHENTICATION_RESPONSE (omit, cr_EAP_Message()))) { // @sic R5-201142 sic@</w:t>
      </w:r>
    </w:p>
    <w:p w14:paraId="078B336A"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return false;</w:t>
      </w:r>
    </w:p>
    <w:p w14:paraId="02402FCB"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737640C1"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return f_NG_EAP_SuccessfulAuthenticationResponse(p_SecurityParams, p_ReceivedMsg.authentication_Response.eapMessage.eapMsg, p_ResultInd); // @sic R5-201142 sic@</w:t>
      </w:r>
    </w:p>
    <w:p w14:paraId="1A9F2D4B"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810080">
        <w:rPr>
          <w:rFonts w:ascii="Arial" w:hAnsi="Arial" w:cs="Arial"/>
          <w:bCs/>
          <w:lang w:val="en-US" w:eastAsia="en-GB"/>
        </w:rPr>
        <w:t xml:space="preserve">  }</w:t>
      </w:r>
    </w:p>
    <w:p w14:paraId="6799667E" w14:textId="77777777" w:rsidR="00BD352F" w:rsidRDefault="00BD352F" w:rsidP="00BD352F">
      <w:pPr>
        <w:spacing w:after="0"/>
        <w:rPr>
          <w:rFonts w:ascii="Arial" w:hAnsi="Arial" w:cs="Arial"/>
          <w:b/>
          <w:lang w:val="en-US" w:eastAsia="en-GB"/>
        </w:rPr>
      </w:pPr>
    </w:p>
    <w:p w14:paraId="02FDDE39" w14:textId="77777777" w:rsidR="00BD352F" w:rsidRDefault="00BD352F" w:rsidP="00BD352F">
      <w:pPr>
        <w:spacing w:after="0"/>
        <w:rPr>
          <w:rFonts w:ascii="Arial" w:hAnsi="Arial" w:cs="Arial"/>
          <w:b/>
          <w:lang w:val="en-US" w:eastAsia="en-GB"/>
        </w:rPr>
      </w:pPr>
    </w:p>
    <w:p w14:paraId="6042DA24"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7FB78213"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810080">
        <w:rPr>
          <w:rFonts w:ascii="Arial" w:hAnsi="Arial" w:cs="Arial"/>
          <w:bCs/>
          <w:lang w:eastAsia="en-GB"/>
        </w:rPr>
        <w:t>function f_Check_EAPAKA_AuthenticationResponse (inout NG_NAS_SecurityParams_Type p_SecurityParams,</w:t>
      </w:r>
    </w:p>
    <w:p w14:paraId="3E06126E"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NG_NAS_UL_Message_Type p_ReceivedMsg,</w:t>
      </w:r>
    </w:p>
    <w:p w14:paraId="09FDE5CC"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template EAP_AT_RESULT_IND p_ResultInd := *</w:t>
      </w:r>
      <w:r w:rsidRPr="00810080">
        <w:rPr>
          <w:rFonts w:ascii="Arial" w:hAnsi="Arial" w:cs="Arial"/>
          <w:bCs/>
          <w:highlight w:val="yellow"/>
          <w:lang w:eastAsia="en-GB"/>
        </w:rPr>
        <w:t>,</w:t>
      </w:r>
    </w:p>
    <w:p w14:paraId="6C6582CC"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ab/>
      </w:r>
      <w:r w:rsidRPr="00810080">
        <w:rPr>
          <w:rFonts w:ascii="Arial" w:hAnsi="Arial" w:cs="Arial"/>
          <w:bCs/>
          <w:lang w:eastAsia="en-GB"/>
        </w:rPr>
        <w:tab/>
      </w:r>
      <w:r w:rsidRPr="00810080">
        <w:rPr>
          <w:rFonts w:ascii="Arial" w:hAnsi="Arial" w:cs="Arial"/>
          <w:bCs/>
          <w:lang w:eastAsia="en-GB"/>
        </w:rPr>
        <w:tab/>
      </w:r>
      <w:r w:rsidRPr="00810080">
        <w:rPr>
          <w:rFonts w:ascii="Arial" w:hAnsi="Arial" w:cs="Arial"/>
          <w:bCs/>
          <w:lang w:eastAsia="en-GB"/>
        </w:rPr>
        <w:tab/>
      </w:r>
      <w:r w:rsidRPr="00810080">
        <w:rPr>
          <w:rFonts w:ascii="Arial" w:hAnsi="Arial" w:cs="Arial"/>
          <w:bCs/>
          <w:lang w:eastAsia="en-GB"/>
        </w:rPr>
        <w:tab/>
      </w:r>
      <w:r w:rsidRPr="00810080">
        <w:rPr>
          <w:rFonts w:ascii="Arial" w:hAnsi="Arial" w:cs="Arial"/>
          <w:bCs/>
          <w:lang w:eastAsia="en-GB"/>
        </w:rPr>
        <w:tab/>
        <w:t xml:space="preserve">  </w:t>
      </w:r>
      <w:r w:rsidRPr="00810080">
        <w:rPr>
          <w:rFonts w:ascii="Arial" w:hAnsi="Arial" w:cs="Arial"/>
          <w:bCs/>
          <w:highlight w:val="yellow"/>
          <w:lang w:eastAsia="en-GB"/>
        </w:rPr>
        <w:t>O1_Type p_Identifier := '00'O</w:t>
      </w:r>
      <w:r w:rsidRPr="00810080">
        <w:rPr>
          <w:rFonts w:ascii="Arial" w:hAnsi="Arial" w:cs="Arial"/>
          <w:bCs/>
          <w:lang w:eastAsia="en-GB"/>
        </w:rPr>
        <w:t>) return boolean</w:t>
      </w:r>
    </w:p>
    <w:p w14:paraId="0D57B516"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78CAD2E6"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if (not match (p_ReceivedMsg, cr_NG_AUTHENTICATION_RESPONSE (omit, cr_EAP_Message()))) { // @sic R5-201142 sic@</w:t>
      </w:r>
    </w:p>
    <w:p w14:paraId="1809AD74"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return false;</w:t>
      </w:r>
    </w:p>
    <w:p w14:paraId="46500432"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06BDCFD4" w14:textId="77777777" w:rsidR="00BD352F" w:rsidRPr="00810080"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return f_NG_EAP_SuccessfulAuthenticationResponse(p_SecurityParams, p_ReceivedMsg.authentication_Response.eapMessage.eapMsg, p_ResultInd</w:t>
      </w:r>
      <w:r w:rsidRPr="00810080">
        <w:rPr>
          <w:rFonts w:ascii="Arial" w:hAnsi="Arial" w:cs="Arial"/>
          <w:bCs/>
          <w:highlight w:val="yellow"/>
          <w:lang w:eastAsia="en-GB"/>
        </w:rPr>
        <w:t>, p_Identifier</w:t>
      </w:r>
      <w:r w:rsidRPr="00810080">
        <w:rPr>
          <w:rFonts w:ascii="Arial" w:hAnsi="Arial" w:cs="Arial"/>
          <w:bCs/>
          <w:lang w:eastAsia="en-GB"/>
        </w:rPr>
        <w:t>); // @sic R5-201142 sic@</w:t>
      </w:r>
    </w:p>
    <w:p w14:paraId="3ADAAD71" w14:textId="77777777" w:rsidR="00BD352F" w:rsidRPr="00EE5CD7"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10080">
        <w:rPr>
          <w:rFonts w:ascii="Arial" w:hAnsi="Arial" w:cs="Arial"/>
          <w:bCs/>
          <w:lang w:eastAsia="en-GB"/>
        </w:rPr>
        <w:t xml:space="preserve">  }</w:t>
      </w:r>
    </w:p>
    <w:p w14:paraId="723C8F14" w14:textId="77777777" w:rsidR="00BD352F" w:rsidRDefault="00BD352F" w:rsidP="00BD352F"/>
    <w:p w14:paraId="1849F9F7" w14:textId="77777777" w:rsidR="00BD352F" w:rsidRPr="008974D5" w:rsidRDefault="00BD352F" w:rsidP="004D5EE4">
      <w:pPr>
        <w:pStyle w:val="Heading1"/>
      </w:pPr>
      <w:bookmarkStart w:id="14" w:name="_Toc55937548"/>
      <w:r w:rsidRPr="008974D5">
        <w:t>2.</w:t>
      </w:r>
      <w:r w:rsidR="00E747BE">
        <w:t>8</w:t>
      </w:r>
      <w:r w:rsidRPr="008974D5">
        <w:t xml:space="preserve"> Change </w:t>
      </w:r>
      <w:r w:rsidR="00E747BE">
        <w:t>8</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D352F" w:rsidRPr="008974D5" w14:paraId="460A761C" w14:textId="77777777" w:rsidTr="008B015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9072A68" w14:textId="77777777" w:rsidR="00BD352F" w:rsidRPr="008974D5" w:rsidRDefault="00BD352F" w:rsidP="008B0153">
            <w:pPr>
              <w:spacing w:before="40" w:after="40"/>
              <w:rPr>
                <w:rFonts w:ascii="Arial" w:hAnsi="Arial" w:cs="Arial"/>
                <w:b/>
              </w:rPr>
            </w:pPr>
            <w:r w:rsidRPr="008974D5">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2F2C207" w14:textId="77777777" w:rsidR="00BD352F" w:rsidRPr="008974D5" w:rsidRDefault="00BD352F" w:rsidP="008B0153">
            <w:pPr>
              <w:spacing w:after="0"/>
              <w:rPr>
                <w:rFonts w:ascii="Arial" w:hAnsi="Arial" w:cs="Arial"/>
                <w:color w:val="000000"/>
                <w:lang w:val="en-SG"/>
              </w:rPr>
            </w:pPr>
            <w:r w:rsidRPr="00584710">
              <w:rPr>
                <w:rFonts w:ascii="Arial" w:hAnsi="Arial" w:cs="Arial"/>
                <w:bCs/>
                <w:lang w:val="en-US" w:eastAsia="en-GB"/>
              </w:rPr>
              <w:t>f_Get_NG_AuthenticationResultWithEAPFailureMsg()</w:t>
            </w:r>
          </w:p>
        </w:tc>
      </w:tr>
      <w:tr w:rsidR="00BD352F" w:rsidRPr="008974D5" w14:paraId="14E68852" w14:textId="77777777" w:rsidTr="008B0153">
        <w:trPr>
          <w:trHeight w:val="452"/>
        </w:trPr>
        <w:tc>
          <w:tcPr>
            <w:tcW w:w="1985" w:type="dxa"/>
            <w:tcBorders>
              <w:top w:val="single" w:sz="4" w:space="0" w:color="auto"/>
              <w:left w:val="single" w:sz="4" w:space="0" w:color="auto"/>
              <w:bottom w:val="single" w:sz="4" w:space="0" w:color="auto"/>
              <w:right w:val="single" w:sz="4" w:space="0" w:color="auto"/>
            </w:tcBorders>
            <w:hideMark/>
          </w:tcPr>
          <w:p w14:paraId="1A61FBC6" w14:textId="77777777" w:rsidR="00BD352F" w:rsidRPr="008974D5" w:rsidRDefault="00BD352F" w:rsidP="008B0153">
            <w:pPr>
              <w:spacing w:before="40" w:after="40"/>
              <w:rPr>
                <w:rFonts w:ascii="Arial" w:hAnsi="Arial" w:cs="Arial"/>
                <w:b/>
              </w:rPr>
            </w:pPr>
            <w:r w:rsidRPr="008974D5">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C04881D" w14:textId="77777777" w:rsidR="00BD352F" w:rsidRPr="008974D5" w:rsidRDefault="00E747BE" w:rsidP="008B0153">
            <w:pPr>
              <w:pStyle w:val="CRCoverPage"/>
              <w:spacing w:after="0"/>
              <w:rPr>
                <w:rFonts w:eastAsia="Calibri" w:cs="Arial"/>
                <w:color w:val="000000"/>
              </w:rPr>
            </w:pPr>
            <w:r>
              <w:rPr>
                <w:lang w:eastAsia="zh-CN"/>
              </w:rPr>
              <w:t>UE will not accept a new EAP AKA challenge request until it has received EAP-failure to conclude the previous attempt.</w:t>
            </w:r>
          </w:p>
        </w:tc>
      </w:tr>
      <w:tr w:rsidR="00BD352F" w:rsidRPr="008974D5" w14:paraId="0991BE9D"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6B0865B6" w14:textId="77777777" w:rsidR="00BD352F" w:rsidRPr="008974D5" w:rsidRDefault="00BD352F" w:rsidP="008B0153">
            <w:pPr>
              <w:spacing w:before="40" w:after="40"/>
              <w:rPr>
                <w:rFonts w:ascii="Arial" w:hAnsi="Arial" w:cs="Arial"/>
                <w:b/>
              </w:rPr>
            </w:pPr>
            <w:r w:rsidRPr="008974D5">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C32F299" w14:textId="77777777" w:rsidR="00BD352F" w:rsidRPr="008974D5" w:rsidRDefault="00BD352F" w:rsidP="008B0153">
            <w:pPr>
              <w:rPr>
                <w:rFonts w:ascii="Arial" w:hAnsi="Arial" w:cs="Arial"/>
              </w:rPr>
            </w:pPr>
            <w:r>
              <w:rPr>
                <w:rFonts w:ascii="Arial" w:hAnsi="Arial" w:cs="Arial"/>
              </w:rPr>
              <w:t xml:space="preserve">Pass a </w:t>
            </w:r>
            <w:r w:rsidR="00E747BE">
              <w:rPr>
                <w:rFonts w:ascii="Arial" w:hAnsi="Arial" w:cs="Arial"/>
              </w:rPr>
              <w:t>parameter to include EAP message in AUTHENTICATION RESULT</w:t>
            </w:r>
          </w:p>
        </w:tc>
      </w:tr>
      <w:tr w:rsidR="00BD352F" w:rsidRPr="008974D5" w14:paraId="691D3665"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374A3725" w14:textId="77777777" w:rsidR="00BD352F" w:rsidRPr="008974D5" w:rsidRDefault="00BD352F" w:rsidP="008B0153">
            <w:pPr>
              <w:spacing w:before="40" w:after="40"/>
              <w:rPr>
                <w:rFonts w:ascii="Arial" w:hAnsi="Arial" w:cs="Arial"/>
                <w:b/>
              </w:rPr>
            </w:pPr>
            <w:r w:rsidRPr="008974D5">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532636E" w14:textId="77777777" w:rsidR="00BD352F" w:rsidRPr="008974D5" w:rsidRDefault="00BD352F" w:rsidP="008B0153">
            <w:pPr>
              <w:rPr>
                <w:rFonts w:ascii="Arial" w:hAnsi="Arial" w:cs="Arial"/>
                <w:color w:val="000000"/>
              </w:rPr>
            </w:pPr>
            <w:r w:rsidRPr="00D019D7">
              <w:rPr>
                <w:rFonts w:ascii="Arial" w:hAnsi="Arial" w:cs="Arial"/>
                <w:color w:val="000000"/>
              </w:rPr>
              <w:t>NG_NASTemplateFunctions</w:t>
            </w:r>
            <w:r>
              <w:rPr>
                <w:rFonts w:ascii="Arial" w:hAnsi="Arial" w:cs="Arial"/>
                <w:color w:val="000000"/>
              </w:rPr>
              <w:t>.ttcn</w:t>
            </w:r>
          </w:p>
        </w:tc>
      </w:tr>
      <w:tr w:rsidR="00BD352F" w:rsidRPr="008974D5" w14:paraId="569536FA" w14:textId="77777777" w:rsidTr="008B0153">
        <w:tc>
          <w:tcPr>
            <w:tcW w:w="1985" w:type="dxa"/>
            <w:tcBorders>
              <w:top w:val="single" w:sz="4" w:space="0" w:color="auto"/>
              <w:left w:val="single" w:sz="4" w:space="0" w:color="auto"/>
              <w:bottom w:val="single" w:sz="4" w:space="0" w:color="auto"/>
              <w:right w:val="single" w:sz="4" w:space="0" w:color="auto"/>
            </w:tcBorders>
            <w:hideMark/>
          </w:tcPr>
          <w:p w14:paraId="20BCACD1" w14:textId="77777777" w:rsidR="00BD352F" w:rsidRPr="008974D5" w:rsidRDefault="00BD352F" w:rsidP="008B0153">
            <w:pPr>
              <w:spacing w:before="40" w:after="40"/>
              <w:rPr>
                <w:rFonts w:ascii="Arial" w:hAnsi="Arial" w:cs="Arial"/>
                <w:b/>
                <w:highlight w:val="red"/>
              </w:rPr>
            </w:pPr>
            <w:r w:rsidRPr="008974D5">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13E8587" w14:textId="77777777" w:rsidR="00BD352F" w:rsidRPr="008974D5" w:rsidRDefault="00BD352F" w:rsidP="008B0153">
            <w:pPr>
              <w:rPr>
                <w:rFonts w:ascii="Arial" w:hAnsi="Arial" w:cs="Arial"/>
                <w:highlight w:val="red"/>
              </w:rPr>
            </w:pPr>
          </w:p>
        </w:tc>
      </w:tr>
    </w:tbl>
    <w:p w14:paraId="356AF1BC" w14:textId="77777777" w:rsidR="00BD352F" w:rsidRPr="008974D5" w:rsidRDefault="00BD352F" w:rsidP="00BD352F">
      <w:pPr>
        <w:spacing w:after="0"/>
        <w:rPr>
          <w:rFonts w:ascii="Arial" w:hAnsi="Arial" w:cs="Arial"/>
          <w:b/>
          <w:lang w:eastAsia="en-GB"/>
        </w:rPr>
      </w:pPr>
    </w:p>
    <w:p w14:paraId="62C8813A" w14:textId="77777777" w:rsidR="00BD352F" w:rsidRPr="008974D5" w:rsidRDefault="00BD352F" w:rsidP="00BD352F">
      <w:pPr>
        <w:spacing w:after="0"/>
        <w:rPr>
          <w:rFonts w:ascii="Arial" w:hAnsi="Arial" w:cs="Arial"/>
          <w:b/>
          <w:lang w:eastAsia="en-GB"/>
        </w:rPr>
      </w:pPr>
      <w:r w:rsidRPr="008974D5">
        <w:rPr>
          <w:rFonts w:ascii="Arial" w:hAnsi="Arial" w:cs="Arial"/>
          <w:b/>
          <w:lang w:eastAsia="en-GB"/>
        </w:rPr>
        <w:lastRenderedPageBreak/>
        <w:t>Before change:</w:t>
      </w:r>
    </w:p>
    <w:p w14:paraId="4112764C"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function f_Get_NG_AuthenticationResultMsg(NG_NAS_SecurityParams_Type p_SecurityParams) return template (value) NG_NAS_DL_Message_Type</w:t>
      </w:r>
    </w:p>
    <w:p w14:paraId="7C510E7C"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 xml:space="preserve">  {</w:t>
      </w:r>
    </w:p>
    <w:p w14:paraId="4CA592D2"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 xml:space="preserve">    return cs_NG_AUTHENTICATION_RESULT(p_SecurityParams.KSIamf,</w:t>
      </w:r>
    </w:p>
    <w:p w14:paraId="06FE7229"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 xml:space="preserve">                                       cs_EAP_Message(bit2oct(encvalue(cs_EAP_Success)), omit), // @sic R5s201223 sic@</w:t>
      </w:r>
    </w:p>
    <w:p w14:paraId="6A6E49A3"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 xml:space="preserve">                                       cs_ABBA (p_SecurityParams.ABBA));</w:t>
      </w:r>
    </w:p>
    <w:p w14:paraId="240BDBA4" w14:textId="77777777" w:rsidR="00BD352F" w:rsidRPr="008974D5"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sidRPr="00006ED2">
        <w:rPr>
          <w:rFonts w:ascii="Arial" w:hAnsi="Arial" w:cs="Arial"/>
          <w:bCs/>
          <w:lang w:val="en-US" w:eastAsia="en-GB"/>
        </w:rPr>
        <w:t xml:space="preserve">  }</w:t>
      </w:r>
    </w:p>
    <w:p w14:paraId="75F5EBDB" w14:textId="77777777" w:rsidR="00BD352F" w:rsidRDefault="00BD352F" w:rsidP="00BD352F">
      <w:pPr>
        <w:spacing w:after="0"/>
        <w:rPr>
          <w:rFonts w:ascii="Arial" w:hAnsi="Arial" w:cs="Arial"/>
          <w:b/>
          <w:lang w:val="en-US" w:eastAsia="en-GB"/>
        </w:rPr>
      </w:pPr>
    </w:p>
    <w:p w14:paraId="7666231F" w14:textId="77777777" w:rsidR="00BD352F" w:rsidRDefault="00BD352F" w:rsidP="00BD352F">
      <w:pPr>
        <w:spacing w:after="0"/>
        <w:rPr>
          <w:rFonts w:ascii="Arial" w:hAnsi="Arial" w:cs="Arial"/>
          <w:b/>
          <w:lang w:val="en-US" w:eastAsia="en-GB"/>
        </w:rPr>
      </w:pPr>
    </w:p>
    <w:p w14:paraId="475E5220" w14:textId="77777777" w:rsidR="00BD352F" w:rsidRPr="008974D5" w:rsidRDefault="00BD352F" w:rsidP="00BD352F">
      <w:pPr>
        <w:spacing w:after="0"/>
        <w:rPr>
          <w:rFonts w:ascii="Arial" w:hAnsi="Arial" w:cs="Arial"/>
          <w:b/>
          <w:lang w:val="en-US" w:eastAsia="en-GB"/>
        </w:rPr>
      </w:pPr>
      <w:r w:rsidRPr="008974D5">
        <w:rPr>
          <w:rFonts w:ascii="Arial" w:hAnsi="Arial" w:cs="Arial"/>
          <w:b/>
          <w:lang w:val="en-US" w:eastAsia="en-GB"/>
        </w:rPr>
        <w:t>After change:</w:t>
      </w:r>
    </w:p>
    <w:p w14:paraId="088164D4"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8974D5">
        <w:rPr>
          <w:rFonts w:ascii="Arial" w:hAnsi="Arial" w:cs="Arial"/>
          <w:bCs/>
          <w:lang w:eastAsia="en-GB"/>
        </w:rPr>
        <w:t xml:space="preserve">  </w:t>
      </w:r>
      <w:r w:rsidRPr="00006ED2">
        <w:rPr>
          <w:rFonts w:ascii="Arial" w:hAnsi="Arial" w:cs="Arial"/>
          <w:bCs/>
          <w:lang w:eastAsia="en-GB"/>
        </w:rPr>
        <w:t>function f_Get_NG_AuthenticationResultMsg(NG_NAS_SecurityParams_Type p_SecurityParams,</w:t>
      </w:r>
    </w:p>
    <w:p w14:paraId="6705CC44"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006ED2">
        <w:rPr>
          <w:rFonts w:ascii="Arial" w:hAnsi="Arial" w:cs="Arial"/>
          <w:bCs/>
          <w:lang w:eastAsia="en-GB"/>
        </w:rPr>
        <w:t xml:space="preserve">                                            </w:t>
      </w:r>
      <w:r w:rsidRPr="00006ED2">
        <w:rPr>
          <w:rFonts w:ascii="Arial" w:hAnsi="Arial" w:cs="Arial"/>
          <w:bCs/>
          <w:highlight w:val="yellow"/>
          <w:lang w:eastAsia="en-GB"/>
        </w:rPr>
        <w:t>EAP_Message_Type p_Message := cs_EAP_Success</w:t>
      </w:r>
      <w:r w:rsidRPr="00006ED2">
        <w:rPr>
          <w:rFonts w:ascii="Arial" w:hAnsi="Arial" w:cs="Arial"/>
          <w:bCs/>
          <w:lang w:eastAsia="en-GB"/>
        </w:rPr>
        <w:t xml:space="preserve"> ) return template (value) NG_NAS_DL_Message_Type</w:t>
      </w:r>
    </w:p>
    <w:p w14:paraId="647A2FD5"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006ED2">
        <w:rPr>
          <w:rFonts w:ascii="Arial" w:hAnsi="Arial" w:cs="Arial"/>
          <w:bCs/>
          <w:lang w:eastAsia="en-GB"/>
        </w:rPr>
        <w:t xml:space="preserve">  {</w:t>
      </w:r>
    </w:p>
    <w:p w14:paraId="3E89E422"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006ED2">
        <w:rPr>
          <w:rFonts w:ascii="Arial" w:hAnsi="Arial" w:cs="Arial"/>
          <w:bCs/>
          <w:lang w:eastAsia="en-GB"/>
        </w:rPr>
        <w:t xml:space="preserve">    return cs_NG_AUTHENTICATION_RESULT(p_SecurityParams.KSIamf,</w:t>
      </w:r>
    </w:p>
    <w:p w14:paraId="4B01B974"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006ED2">
        <w:rPr>
          <w:rFonts w:ascii="Arial" w:hAnsi="Arial" w:cs="Arial"/>
          <w:bCs/>
          <w:lang w:eastAsia="en-GB"/>
        </w:rPr>
        <w:t xml:space="preserve">                                       cs_EAP_Message(bit2oct(encvalue(</w:t>
      </w:r>
      <w:r w:rsidRPr="00006ED2">
        <w:rPr>
          <w:rFonts w:ascii="Arial" w:hAnsi="Arial" w:cs="Arial"/>
          <w:bCs/>
          <w:highlight w:val="yellow"/>
          <w:lang w:eastAsia="en-GB"/>
        </w:rPr>
        <w:t>p_Message</w:t>
      </w:r>
      <w:r w:rsidRPr="00006ED2">
        <w:rPr>
          <w:rFonts w:ascii="Arial" w:hAnsi="Arial" w:cs="Arial"/>
          <w:bCs/>
          <w:lang w:eastAsia="en-GB"/>
        </w:rPr>
        <w:t xml:space="preserve">)),omit), </w:t>
      </w:r>
      <w:r w:rsidRPr="00006ED2">
        <w:rPr>
          <w:rFonts w:ascii="Arial" w:hAnsi="Arial" w:cs="Arial"/>
          <w:bCs/>
          <w:lang w:val="en-US" w:eastAsia="en-GB"/>
        </w:rPr>
        <w:t>// @sic R5s201223 sic@</w:t>
      </w:r>
    </w:p>
    <w:p w14:paraId="1C346D76" w14:textId="77777777" w:rsidR="00BD352F"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sidRPr="00006ED2">
        <w:rPr>
          <w:rFonts w:ascii="Arial" w:hAnsi="Arial" w:cs="Arial"/>
          <w:bCs/>
          <w:lang w:eastAsia="en-GB"/>
        </w:rPr>
        <w:t xml:space="preserve">                                       cs_ABBA (p_SecurityParams.ABBA));</w:t>
      </w:r>
    </w:p>
    <w:p w14:paraId="225804F0" w14:textId="77777777" w:rsidR="00BD352F" w:rsidRPr="00006ED2" w:rsidRDefault="00BD352F" w:rsidP="00BD352F">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w:t>
      </w:r>
    </w:p>
    <w:p w14:paraId="25C22017" w14:textId="77777777" w:rsidR="00BD352F" w:rsidRDefault="00BD352F" w:rsidP="00BD352F">
      <w:pPr>
        <w:pBdr>
          <w:top w:val="single" w:sz="4" w:space="1" w:color="auto"/>
          <w:left w:val="single" w:sz="4" w:space="1" w:color="auto"/>
          <w:bottom w:val="single" w:sz="4" w:space="1" w:color="auto"/>
          <w:right w:val="single" w:sz="4" w:space="1" w:color="auto"/>
        </w:pBdr>
        <w:spacing w:after="0"/>
      </w:pPr>
      <w:r w:rsidRPr="00006ED2">
        <w:rPr>
          <w:rFonts w:ascii="Arial" w:hAnsi="Arial" w:cs="Arial"/>
          <w:bCs/>
          <w:lang w:eastAsia="en-GB"/>
        </w:rPr>
        <w:t xml:space="preserve">  </w:t>
      </w:r>
    </w:p>
    <w:p w14:paraId="2355CEF9" w14:textId="77777777" w:rsidR="00DC457A" w:rsidRPr="00DC457A" w:rsidRDefault="00DC457A" w:rsidP="00BD352F">
      <w:pPr>
        <w:pStyle w:val="Heading2"/>
        <w:overflowPunct w:val="0"/>
        <w:autoSpaceDE w:val="0"/>
        <w:autoSpaceDN w:val="0"/>
        <w:adjustRightInd w:val="0"/>
        <w:spacing w:before="480"/>
        <w:ind w:left="576" w:firstLine="0"/>
      </w:pPr>
    </w:p>
    <w:sectPr w:rsidR="00DC457A" w:rsidRPr="00DC45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E69C9" w14:textId="77777777" w:rsidR="008B0153" w:rsidRDefault="008B0153">
      <w:r>
        <w:separator/>
      </w:r>
    </w:p>
  </w:endnote>
  <w:endnote w:type="continuationSeparator" w:id="0">
    <w:p w14:paraId="04FE8B80" w14:textId="77777777" w:rsidR="008B0153" w:rsidRDefault="008B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1FE46" w14:textId="77777777" w:rsidR="008B0153" w:rsidRDefault="008B0153">
      <w:r>
        <w:separator/>
      </w:r>
    </w:p>
  </w:footnote>
  <w:footnote w:type="continuationSeparator" w:id="0">
    <w:p w14:paraId="2655B980" w14:textId="77777777" w:rsidR="008B0153" w:rsidRDefault="008B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297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BCB3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5D4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C71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3788C"/>
    <w:multiLevelType w:val="hybridMultilevel"/>
    <w:tmpl w:val="C824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E386E"/>
    <w:multiLevelType w:val="hybridMultilevel"/>
    <w:tmpl w:val="C06A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70A03"/>
    <w:multiLevelType w:val="hybridMultilevel"/>
    <w:tmpl w:val="4A645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040A9"/>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BB62FF"/>
    <w:multiLevelType w:val="hybridMultilevel"/>
    <w:tmpl w:val="A950F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45994"/>
    <w:multiLevelType w:val="hybridMultilevel"/>
    <w:tmpl w:val="5AD4D9E6"/>
    <w:lvl w:ilvl="0" w:tplc="19D68C1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22D13"/>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7863D8"/>
    <w:multiLevelType w:val="hybridMultilevel"/>
    <w:tmpl w:val="13806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043A"/>
    <w:multiLevelType w:val="hybridMultilevel"/>
    <w:tmpl w:val="B2363F20"/>
    <w:lvl w:ilvl="0" w:tplc="05CA6478">
      <w:start w:val="1"/>
      <w:numFmt w:val="decimal"/>
      <w:lvlText w:val="%1."/>
      <w:lvlJc w:val="left"/>
      <w:pPr>
        <w:ind w:left="720" w:hanging="36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9521C"/>
    <w:multiLevelType w:val="hybridMultilevel"/>
    <w:tmpl w:val="D6028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95EA5"/>
    <w:multiLevelType w:val="hybridMultilevel"/>
    <w:tmpl w:val="15BA0272"/>
    <w:lvl w:ilvl="0" w:tplc="9D8EF4D4">
      <w:start w:val="1"/>
      <w:numFmt w:val="decimal"/>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F79B1"/>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1A0443"/>
    <w:multiLevelType w:val="hybridMultilevel"/>
    <w:tmpl w:val="85BCF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720A8"/>
    <w:multiLevelType w:val="hybridMultilevel"/>
    <w:tmpl w:val="EFA40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D1D36"/>
    <w:multiLevelType w:val="hybridMultilevel"/>
    <w:tmpl w:val="EA0A0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177BA"/>
    <w:multiLevelType w:val="hybridMultilevel"/>
    <w:tmpl w:val="D7E61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71101"/>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E8633C"/>
    <w:multiLevelType w:val="hybridMultilevel"/>
    <w:tmpl w:val="5CF46882"/>
    <w:lvl w:ilvl="0" w:tplc="092A0CFC">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D43B46"/>
    <w:multiLevelType w:val="hybridMultilevel"/>
    <w:tmpl w:val="76BA5620"/>
    <w:lvl w:ilvl="0" w:tplc="9D541E9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A00DB"/>
    <w:multiLevelType w:val="hybridMultilevel"/>
    <w:tmpl w:val="5E60E106"/>
    <w:lvl w:ilvl="0" w:tplc="4BC63B82">
      <w:start w:val="1"/>
      <w:numFmt w:val="decimal"/>
      <w:lvlText w:val="%1."/>
      <w:lvlJc w:val="left"/>
      <w:pPr>
        <w:ind w:left="1080" w:hanging="360"/>
      </w:pPr>
      <w:rPr>
        <w:rFonts w:eastAsia="Calibr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FC57A5"/>
    <w:multiLevelType w:val="hybridMultilevel"/>
    <w:tmpl w:val="4184B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521EAC"/>
    <w:multiLevelType w:val="hybridMultilevel"/>
    <w:tmpl w:val="5E60E106"/>
    <w:lvl w:ilvl="0" w:tplc="4BC63B82">
      <w:start w:val="1"/>
      <w:numFmt w:val="decimal"/>
      <w:lvlText w:val="%1."/>
      <w:lvlJc w:val="left"/>
      <w:pPr>
        <w:ind w:left="644" w:hanging="360"/>
      </w:pPr>
      <w:rPr>
        <w:rFonts w:eastAsia="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2"/>
  </w:num>
  <w:num w:numId="6">
    <w:abstractNumId w:val="22"/>
  </w:num>
  <w:num w:numId="7">
    <w:abstractNumId w:val="16"/>
  </w:num>
  <w:num w:numId="8">
    <w:abstractNumId w:val="20"/>
  </w:num>
  <w:num w:numId="9">
    <w:abstractNumId w:val="19"/>
  </w:num>
  <w:num w:numId="10">
    <w:abstractNumId w:val="10"/>
  </w:num>
  <w:num w:numId="11">
    <w:abstractNumId w:val="7"/>
  </w:num>
  <w:num w:numId="12">
    <w:abstractNumId w:val="12"/>
  </w:num>
  <w:num w:numId="13">
    <w:abstractNumId w:val="21"/>
  </w:num>
  <w:num w:numId="14">
    <w:abstractNumId w:val="13"/>
  </w:num>
  <w:num w:numId="15">
    <w:abstractNumId w:val="18"/>
  </w:num>
  <w:num w:numId="16">
    <w:abstractNumId w:val="17"/>
  </w:num>
  <w:num w:numId="17">
    <w:abstractNumId w:val="3"/>
  </w:num>
  <w:num w:numId="18">
    <w:abstractNumId w:val="23"/>
  </w:num>
  <w:num w:numId="19">
    <w:abstractNumId w:val="15"/>
  </w:num>
  <w:num w:numId="20">
    <w:abstractNumId w:val="14"/>
  </w:num>
  <w:num w:numId="21">
    <w:abstractNumId w:val="1"/>
  </w:num>
  <w:num w:numId="22">
    <w:abstractNumId w:val="11"/>
  </w:num>
  <w:num w:numId="23">
    <w:abstractNumId w:val="0"/>
  </w:num>
  <w:num w:numId="24">
    <w:abstractNumId w:val="9"/>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170"/>
    <w:rsid w:val="00002FC7"/>
    <w:rsid w:val="0001341C"/>
    <w:rsid w:val="00022E4A"/>
    <w:rsid w:val="00042EB3"/>
    <w:rsid w:val="000A6394"/>
    <w:rsid w:val="000B7FED"/>
    <w:rsid w:val="000C038A"/>
    <w:rsid w:val="000C6598"/>
    <w:rsid w:val="000D44B3"/>
    <w:rsid w:val="000F2859"/>
    <w:rsid w:val="00143BB3"/>
    <w:rsid w:val="00145D43"/>
    <w:rsid w:val="00192C46"/>
    <w:rsid w:val="001A08B3"/>
    <w:rsid w:val="001A09A3"/>
    <w:rsid w:val="001A433F"/>
    <w:rsid w:val="001A7B60"/>
    <w:rsid w:val="001B52F0"/>
    <w:rsid w:val="001B7A65"/>
    <w:rsid w:val="001C0F9B"/>
    <w:rsid w:val="001E41F3"/>
    <w:rsid w:val="002118AB"/>
    <w:rsid w:val="002160BA"/>
    <w:rsid w:val="00247F82"/>
    <w:rsid w:val="0026004D"/>
    <w:rsid w:val="002640DD"/>
    <w:rsid w:val="00275D12"/>
    <w:rsid w:val="00284FEB"/>
    <w:rsid w:val="002860C4"/>
    <w:rsid w:val="002B5741"/>
    <w:rsid w:val="002B61F1"/>
    <w:rsid w:val="002D362B"/>
    <w:rsid w:val="002D5B27"/>
    <w:rsid w:val="002E472E"/>
    <w:rsid w:val="002E59F1"/>
    <w:rsid w:val="00305409"/>
    <w:rsid w:val="00317F09"/>
    <w:rsid w:val="00344D50"/>
    <w:rsid w:val="003474E9"/>
    <w:rsid w:val="003609EF"/>
    <w:rsid w:val="0036231A"/>
    <w:rsid w:val="00374DD4"/>
    <w:rsid w:val="003A22C0"/>
    <w:rsid w:val="003A3CA7"/>
    <w:rsid w:val="003E1A36"/>
    <w:rsid w:val="003F4970"/>
    <w:rsid w:val="00410371"/>
    <w:rsid w:val="004242F1"/>
    <w:rsid w:val="00447986"/>
    <w:rsid w:val="004B75B7"/>
    <w:rsid w:val="004D5EE4"/>
    <w:rsid w:val="00500AE7"/>
    <w:rsid w:val="0051580D"/>
    <w:rsid w:val="00547111"/>
    <w:rsid w:val="00570359"/>
    <w:rsid w:val="00592D74"/>
    <w:rsid w:val="005C3390"/>
    <w:rsid w:val="005E2C44"/>
    <w:rsid w:val="00621188"/>
    <w:rsid w:val="006257ED"/>
    <w:rsid w:val="00665C47"/>
    <w:rsid w:val="00686F70"/>
    <w:rsid w:val="00695808"/>
    <w:rsid w:val="006A74D9"/>
    <w:rsid w:val="006B3C17"/>
    <w:rsid w:val="006B46FB"/>
    <w:rsid w:val="006E0519"/>
    <w:rsid w:val="006E21FB"/>
    <w:rsid w:val="006E6808"/>
    <w:rsid w:val="00792342"/>
    <w:rsid w:val="00793996"/>
    <w:rsid w:val="007977A8"/>
    <w:rsid w:val="007B1521"/>
    <w:rsid w:val="007B1CF9"/>
    <w:rsid w:val="007B512A"/>
    <w:rsid w:val="007C2097"/>
    <w:rsid w:val="007C4A14"/>
    <w:rsid w:val="007D6A07"/>
    <w:rsid w:val="007F7259"/>
    <w:rsid w:val="008040A8"/>
    <w:rsid w:val="008279FA"/>
    <w:rsid w:val="008626E7"/>
    <w:rsid w:val="00870EE7"/>
    <w:rsid w:val="008863B9"/>
    <w:rsid w:val="008A45A6"/>
    <w:rsid w:val="008B0153"/>
    <w:rsid w:val="008E2179"/>
    <w:rsid w:val="008F3789"/>
    <w:rsid w:val="008F686C"/>
    <w:rsid w:val="00906431"/>
    <w:rsid w:val="009148DE"/>
    <w:rsid w:val="00937A5E"/>
    <w:rsid w:val="00941E30"/>
    <w:rsid w:val="00942420"/>
    <w:rsid w:val="009777D9"/>
    <w:rsid w:val="00991B88"/>
    <w:rsid w:val="009A5753"/>
    <w:rsid w:val="009A579D"/>
    <w:rsid w:val="009D4906"/>
    <w:rsid w:val="009E3297"/>
    <w:rsid w:val="009F6F94"/>
    <w:rsid w:val="009F734F"/>
    <w:rsid w:val="00A06B16"/>
    <w:rsid w:val="00A1055C"/>
    <w:rsid w:val="00A246B6"/>
    <w:rsid w:val="00A47E70"/>
    <w:rsid w:val="00A50CF0"/>
    <w:rsid w:val="00A7671C"/>
    <w:rsid w:val="00A76791"/>
    <w:rsid w:val="00AA2CBC"/>
    <w:rsid w:val="00AC5820"/>
    <w:rsid w:val="00AD1CD8"/>
    <w:rsid w:val="00AF43D1"/>
    <w:rsid w:val="00B258BB"/>
    <w:rsid w:val="00B41B47"/>
    <w:rsid w:val="00B50EF6"/>
    <w:rsid w:val="00B67B97"/>
    <w:rsid w:val="00B76ECF"/>
    <w:rsid w:val="00B968C8"/>
    <w:rsid w:val="00BA3EC5"/>
    <w:rsid w:val="00BA51D9"/>
    <w:rsid w:val="00BB5DFC"/>
    <w:rsid w:val="00BD279D"/>
    <w:rsid w:val="00BD352F"/>
    <w:rsid w:val="00BD6BB8"/>
    <w:rsid w:val="00C13CC4"/>
    <w:rsid w:val="00C462F9"/>
    <w:rsid w:val="00C63651"/>
    <w:rsid w:val="00C66BA2"/>
    <w:rsid w:val="00C95985"/>
    <w:rsid w:val="00CB7870"/>
    <w:rsid w:val="00CC5026"/>
    <w:rsid w:val="00CC68D0"/>
    <w:rsid w:val="00CD11BB"/>
    <w:rsid w:val="00D03794"/>
    <w:rsid w:val="00D03F9A"/>
    <w:rsid w:val="00D06D51"/>
    <w:rsid w:val="00D24991"/>
    <w:rsid w:val="00D46055"/>
    <w:rsid w:val="00D50255"/>
    <w:rsid w:val="00D60302"/>
    <w:rsid w:val="00D66520"/>
    <w:rsid w:val="00DC457A"/>
    <w:rsid w:val="00DE0C97"/>
    <w:rsid w:val="00DE34CF"/>
    <w:rsid w:val="00DE7626"/>
    <w:rsid w:val="00E13F3D"/>
    <w:rsid w:val="00E259B2"/>
    <w:rsid w:val="00E34898"/>
    <w:rsid w:val="00E747BE"/>
    <w:rsid w:val="00E769B0"/>
    <w:rsid w:val="00EA489A"/>
    <w:rsid w:val="00EB09B7"/>
    <w:rsid w:val="00EE7D7C"/>
    <w:rsid w:val="00F25D98"/>
    <w:rsid w:val="00F300FB"/>
    <w:rsid w:val="00F536A3"/>
    <w:rsid w:val="00FA3E45"/>
    <w:rsid w:val="00FB6386"/>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720B35D"/>
  <w15:docId w15:val="{2CBEFE2C-0BEB-4823-929E-D5F2DF5CD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CF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BD352F"/>
    <w:pPr>
      <w:ind w:left="720"/>
    </w:pPr>
  </w:style>
  <w:style w:type="character" w:customStyle="1" w:styleId="NOChar">
    <w:name w:val="NO Char"/>
    <w:link w:val="NO"/>
    <w:qFormat/>
    <w:locked/>
    <w:rsid w:val="00BD352F"/>
    <w:rPr>
      <w:rFonts w:ascii="Times New Roman" w:hAnsi="Times New Roman"/>
      <w:lang w:val="en-GB"/>
    </w:rPr>
  </w:style>
  <w:style w:type="character" w:customStyle="1" w:styleId="B1Char1">
    <w:name w:val="B1 Char1"/>
    <w:link w:val="B1"/>
    <w:locked/>
    <w:rsid w:val="00BD352F"/>
    <w:rPr>
      <w:rFonts w:ascii="Times New Roman" w:hAnsi="Times New Roman"/>
      <w:lang w:val="en-GB"/>
    </w:rPr>
  </w:style>
  <w:style w:type="character" w:customStyle="1" w:styleId="B2Char">
    <w:name w:val="B2 Char"/>
    <w:link w:val="B2"/>
    <w:locked/>
    <w:rsid w:val="00BD352F"/>
    <w:rPr>
      <w:rFonts w:ascii="Times New Roman" w:hAnsi="Times New Roman"/>
      <w:lang w:val="en-GB"/>
    </w:rPr>
  </w:style>
  <w:style w:type="paragraph" w:styleId="NormalWeb">
    <w:name w:val="Normal (Web)"/>
    <w:basedOn w:val="Normal"/>
    <w:uiPriority w:val="99"/>
    <w:unhideWhenUsed/>
    <w:rsid w:val="00BD352F"/>
    <w:pPr>
      <w:spacing w:before="100" w:beforeAutospacing="1" w:after="100" w:afterAutospacing="1"/>
    </w:pPr>
    <w:rPr>
      <w:sz w:val="24"/>
      <w:szCs w:val="24"/>
      <w:lang w:val="en-US"/>
    </w:rPr>
  </w:style>
  <w:style w:type="paragraph" w:customStyle="1" w:styleId="xmsonormal">
    <w:name w:val="x_msonormal"/>
    <w:basedOn w:val="Normal"/>
    <w:uiPriority w:val="99"/>
    <w:rsid w:val="00B41B47"/>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633284">
      <w:bodyDiv w:val="1"/>
      <w:marLeft w:val="0"/>
      <w:marRight w:val="0"/>
      <w:marTop w:val="0"/>
      <w:marBottom w:val="0"/>
      <w:divBdr>
        <w:top w:val="none" w:sz="0" w:space="0" w:color="auto"/>
        <w:left w:val="none" w:sz="0" w:space="0" w:color="auto"/>
        <w:bottom w:val="none" w:sz="0" w:space="0" w:color="auto"/>
        <w:right w:val="none" w:sz="0" w:space="0" w:color="auto"/>
      </w:divBdr>
    </w:div>
    <w:div w:id="1852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E042C-FCCC-4E27-8E84-474C878B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6116</Words>
  <Characters>34866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40901</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2021-02-08T12:00:00Z</dcterms:created>
  <dcterms:modified xsi:type="dcterms:W3CDTF">2021-02-08T12:00:00Z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