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7BE30" w14:textId="77777777" w:rsidR="00185AC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R5s210130</w:t>
      </w:r>
      <w:r>
        <w:rPr>
          <w:b/>
          <w:i/>
          <w:noProof/>
          <w:sz w:val="28"/>
        </w:rPr>
        <w:fldChar w:fldCharType="end"/>
      </w:r>
    </w:p>
    <w:p w14:paraId="55280942" w14:textId="77777777" w:rsidR="00185AC5" w:rsidRDefault="00185AC5" w:rsidP="00185A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14:paraId="76964651" w14:textId="77777777" w:rsidTr="00747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5AC5" w14:paraId="7429B5FE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5AC5" w14:paraId="1BDF01E6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7477A8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410371" w:rsidRDefault="00185AC5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77777777" w:rsidR="00185AC5" w:rsidRPr="00410371" w:rsidRDefault="00185AC5" w:rsidP="007477A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20BD9E" w14:textId="77777777" w:rsidR="00185AC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410371" w:rsidRDefault="00185AC5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7777777" w:rsidR="00185AC5" w:rsidRPr="00410371" w:rsidRDefault="00185AC5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747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7477A8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77777777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function f_NG_GetDNN</w:t>
            </w:r>
            <w:r>
              <w:fldChar w:fldCharType="end"/>
            </w:r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77777777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77777777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2021-01-12</w:t>
            </w:r>
            <w:r>
              <w:rPr>
                <w:noProof/>
              </w:rPr>
              <w:fldChar w:fldCharType="end"/>
            </w:r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85AC5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3A8F9" w14:textId="0075762A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DNN is an optional parameter in UL_NAS_transport message (for PDU ESTABLISHMENT REQUEST). Current implementation of function </w:t>
            </w:r>
            <w:r w:rsidRPr="007A6714">
              <w:rPr>
                <w:rFonts w:cs="Arial"/>
                <w:lang w:eastAsia="en-GB"/>
              </w:rPr>
              <w:t>f_NG_GetDNN</w:t>
            </w:r>
            <w:r>
              <w:rPr>
                <w:rFonts w:cs="Arial"/>
                <w:lang w:eastAsia="en-GB"/>
              </w:rPr>
              <w:t xml:space="preserve"> cause a run-time error when UEs don’t include IE DNN in UL_NAS_Transport. For such situation, TTCN should use value from PICS pc_APN_ID_Internet.</w:t>
            </w:r>
          </w:p>
        </w:tc>
      </w:tr>
      <w:tr w:rsidR="00185AC5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3542D6F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Update TTCN to use DNN value from </w:t>
            </w:r>
            <w:r>
              <w:rPr>
                <w:rFonts w:cs="Arial"/>
                <w:lang w:eastAsia="en-GB"/>
              </w:rPr>
              <w:t>PICS pc_APN_ID_Internet if UE does not include IE DNN  in UL_NAS_transport message</w:t>
            </w:r>
          </w:p>
        </w:tc>
      </w:tr>
      <w:tr w:rsidR="00185AC5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603D93ED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185AC5" w14:paraId="0E6021D0" w14:textId="77777777" w:rsidTr="007477A8">
        <w:tc>
          <w:tcPr>
            <w:tcW w:w="2694" w:type="dxa"/>
            <w:gridSpan w:val="2"/>
          </w:tcPr>
          <w:p w14:paraId="0451B47A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3560DA68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NR5GC testcases</w:t>
            </w:r>
          </w:p>
        </w:tc>
      </w:tr>
      <w:tr w:rsidR="00185AC5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676C245A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5AC5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185AC5" w:rsidRPr="008863B9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185AC5" w:rsidRPr="008863B9" w:rsidRDefault="00185AC5" w:rsidP="00185A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5AC5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  <w:bookmarkStart w:id="0" w:name="_GoBack"/>
      <w:bookmarkEnd w:id="0"/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36341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34327D1" w14:textId="101C48CC" w:rsidR="00780A62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80A62" w:rsidRPr="00F92FA8">
        <w:rPr>
          <w:rFonts w:cs="Arial"/>
          <w:iCs/>
        </w:rPr>
        <w:t>Table of Contents</w:t>
      </w:r>
      <w:r w:rsidR="00780A62">
        <w:tab/>
      </w:r>
      <w:r w:rsidR="00780A62">
        <w:fldChar w:fldCharType="begin"/>
      </w:r>
      <w:r w:rsidR="00780A62">
        <w:instrText xml:space="preserve"> PAGEREF _Toc61363416 \h </w:instrText>
      </w:r>
      <w:r w:rsidR="00780A62">
        <w:fldChar w:fldCharType="separate"/>
      </w:r>
      <w:r w:rsidR="00780A62">
        <w:t>2</w:t>
      </w:r>
      <w:r w:rsidR="00780A62">
        <w:fldChar w:fldCharType="end"/>
      </w:r>
    </w:p>
    <w:p w14:paraId="325B3B31" w14:textId="114D0B27" w:rsidR="00780A62" w:rsidRDefault="00780A6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92FA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92FA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_Toc61363417 \h </w:instrText>
      </w:r>
      <w:r>
        <w:fldChar w:fldCharType="separate"/>
      </w:r>
      <w:r>
        <w:t>3</w:t>
      </w:r>
      <w:r>
        <w:fldChar w:fldCharType="end"/>
      </w:r>
    </w:p>
    <w:p w14:paraId="70FA9E77" w14:textId="4915A7E4" w:rsidR="00780A62" w:rsidRDefault="00780A6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92FA8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92FA8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_Toc61363418 \h </w:instrText>
      </w:r>
      <w:r>
        <w:fldChar w:fldCharType="separate"/>
      </w:r>
      <w:r>
        <w:t>3</w:t>
      </w:r>
      <w:r>
        <w:fldChar w:fldCharType="end"/>
      </w:r>
    </w:p>
    <w:p w14:paraId="2E4D4796" w14:textId="1094B07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1363417"/>
      <w:r w:rsidRPr="00854C55">
        <w:rPr>
          <w:b/>
        </w:rPr>
        <w:t>Corrections required</w:t>
      </w:r>
      <w:bookmarkEnd w:id="2"/>
      <w:bookmarkEnd w:id="3"/>
      <w:bookmarkEnd w:id="4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5" w:name="_Toc54186269"/>
      <w:bookmarkStart w:id="6" w:name="OLE_LINK12"/>
      <w:bookmarkStart w:id="7" w:name="OLE_LINK13"/>
      <w:bookmarkStart w:id="8" w:name="OLE_LINK2"/>
      <w:bookmarkStart w:id="9" w:name="OLE_LINK3"/>
      <w:bookmarkStart w:id="10" w:name="OLE_LINK10"/>
      <w:bookmarkStart w:id="11" w:name="OLE_LINK11"/>
      <w:bookmarkStart w:id="12" w:name="_Toc61363418"/>
      <w:r>
        <w:rPr>
          <w:rFonts w:cs="Arial"/>
          <w:color w:val="000000"/>
          <w:lang w:eastAsia="en-GB"/>
        </w:rPr>
        <w:t>Change 1</w:t>
      </w:r>
      <w:bookmarkEnd w:id="5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6"/>
          <w:bookmarkEnd w:id="7"/>
          <w:bookmarkEnd w:id="8"/>
          <w:bookmarkEnd w:id="9"/>
          <w:bookmarkEnd w:id="10"/>
          <w:bookmarkEnd w:id="11"/>
          <w:p w14:paraId="5110C573" w14:textId="77777777" w:rsidR="00235975" w:rsidRPr="002F3E79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7AFCDC7E" w:rsidR="00235975" w:rsidRPr="00CF18A2" w:rsidRDefault="002F3E79" w:rsidP="005939F7">
            <w:pPr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f_NG_GetDNN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7A17A056" w:rsidR="00235975" w:rsidRPr="00C91E2F" w:rsidRDefault="005939CC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 xml:space="preserve">DNN is an optional parameter in UL_NAS_transport message (for PDU ESTABLISHMENT REQUEST). Current implementation of function </w:t>
            </w:r>
            <w:r w:rsidRPr="007A6714">
              <w:rPr>
                <w:rFonts w:cs="Arial"/>
                <w:lang w:eastAsia="en-GB"/>
              </w:rPr>
              <w:t>f_NG_GetDNN</w:t>
            </w:r>
            <w:r>
              <w:rPr>
                <w:rFonts w:cs="Arial"/>
                <w:lang w:eastAsia="en-GB"/>
              </w:rPr>
              <w:t xml:space="preserve"> cause a run-time error when UEs don’t include IE DNN in UL_NAS_Transport. For such situation, TTCN should use value from PICS pc_APN_ID_Internet.</w:t>
            </w:r>
          </w:p>
        </w:tc>
      </w:tr>
      <w:tr w:rsidR="005939C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1C8D343C" w:rsidR="005939CC" w:rsidRPr="00C91E2F" w:rsidRDefault="005939CC" w:rsidP="005939C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Update TTCN to use DNN value from </w:t>
            </w:r>
            <w:r>
              <w:rPr>
                <w:rFonts w:cs="Arial"/>
                <w:lang w:eastAsia="en-GB"/>
              </w:rPr>
              <w:t>PICS pc_APN_ID_Internet if UE does not include IE DNN  in UL_NAS_transport message</w:t>
            </w:r>
          </w:p>
        </w:tc>
      </w:tr>
      <w:tr w:rsidR="005939C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7C7D5986" w:rsidR="005939CC" w:rsidRPr="00C91E2F" w:rsidRDefault="005939CC" w:rsidP="005939CC">
            <w:pPr>
              <w:spacing w:after="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NG_NASTemplateFunctions.ttcn</w:t>
            </w:r>
          </w:p>
        </w:tc>
      </w:tr>
      <w:tr w:rsidR="005939C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5939CC" w:rsidRPr="00EE1104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5939CC" w:rsidRPr="00EE1104" w:rsidRDefault="005939CC" w:rsidP="005939CC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ED9" w14:textId="77777777" w:rsidR="00235975" w:rsidRPr="002A025C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8F927C2" w14:textId="77777777" w:rsidR="004E518C" w:rsidRPr="004E518C" w:rsidRDefault="00F47884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4E518C" w:rsidRPr="004E518C">
              <w:rPr>
                <w:rFonts w:ascii="Courier New" w:hAnsi="Courier New" w:cs="Courier New"/>
                <w:lang w:eastAsia="de-DE"/>
              </w:rPr>
              <w:t xml:space="preserve">  function f_NG_GetDNN(NAS_PlmnId p_PLMN,</w:t>
            </w:r>
          </w:p>
          <w:p w14:paraId="497707F4" w14:textId="77777777" w:rsidR="004E518C" w:rsidRPr="00E1190D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                 </w:t>
            </w:r>
            <w:r w:rsidRPr="00E1190D">
              <w:rPr>
                <w:rFonts w:ascii="Courier New" w:hAnsi="Courier New" w:cs="Courier New"/>
                <w:lang w:val="de-DE" w:eastAsia="de-DE"/>
              </w:rPr>
              <w:t>PDU_PDN_DNN_Type p_PDUType,</w:t>
            </w:r>
          </w:p>
          <w:p w14:paraId="76790A9B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90D">
              <w:rPr>
                <w:rFonts w:ascii="Courier New" w:hAnsi="Courier New" w:cs="Courier New"/>
                <w:lang w:val="de-DE" w:eastAsia="de-DE"/>
              </w:rPr>
              <w:t xml:space="preserve">                       </w:t>
            </w:r>
            <w:r w:rsidRPr="004E518C">
              <w:rPr>
                <w:rFonts w:ascii="Courier New" w:hAnsi="Courier New" w:cs="Courier New"/>
                <w:lang w:eastAsia="de-DE"/>
              </w:rPr>
              <w:t>template (omit) DNN p_DNN) return template (value) DNN</w:t>
            </w:r>
          </w:p>
          <w:p w14:paraId="1C98DCE3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F5EBE9E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var octetstring v_DNNValue := ''O;</w:t>
            </w:r>
          </w:p>
          <w:p w14:paraId="60C3782E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E6732C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select (p_PDUType) {</w:t>
            </w:r>
          </w:p>
          <w:p w14:paraId="34DD3F7E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case(Internet_DNN) {</w:t>
            </w:r>
          </w:p>
          <w:p w14:paraId="26D99CD1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  // This must have been equal to the value sent, so just return this value</w:t>
            </w:r>
          </w:p>
          <w:p w14:paraId="0561C1D1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 xml:space="preserve">        v_DNNValue := valueof(p_DNN.dnnValue);</w:t>
            </w:r>
          </w:p>
          <w:p w14:paraId="125511C5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49777CC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case(IMS_DNN) {</w:t>
            </w:r>
          </w:p>
          <w:p w14:paraId="21DBC705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  v_DNNValue := f_NG_GetDNNForIMS(p_PLMN);</w:t>
            </w:r>
          </w:p>
          <w:p w14:paraId="076ED29A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19211DF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BC46D22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return cs_DNN(-, v_DNNValue);</w:t>
            </w:r>
          </w:p>
          <w:p w14:paraId="13252FD7" w14:textId="599B7203" w:rsidR="004E518C" w:rsidRPr="00CA4CF2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205BF3D" w14:textId="28FDEB9E" w:rsidR="00F47884" w:rsidRPr="00CA4CF2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3" w:name="OLE_LINK5"/>
      <w:bookmarkStart w:id="14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3"/>
          <w:bookmarkEnd w:id="14"/>
          <w:p w14:paraId="3612733E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>function f_NG_GetDNN(NAS_PlmnId p_PLMN,</w:t>
            </w:r>
          </w:p>
          <w:p w14:paraId="7CDBEAE9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                   </w:t>
            </w:r>
            <w:r w:rsidRPr="00AD3E21">
              <w:rPr>
                <w:rFonts w:ascii="Courier New" w:hAnsi="Courier New" w:cs="Courier New"/>
                <w:lang w:val="de-DE" w:eastAsia="en-GB"/>
              </w:rPr>
              <w:t>PDU_PDN_DNN_Type p_PDUType,</w:t>
            </w:r>
          </w:p>
          <w:p w14:paraId="1BCFE13C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val="de-DE" w:eastAsia="en-GB"/>
              </w:rPr>
              <w:t xml:space="preserve">                       </w:t>
            </w:r>
            <w:r w:rsidRPr="00AD3E21">
              <w:rPr>
                <w:rFonts w:ascii="Courier New" w:hAnsi="Courier New" w:cs="Courier New"/>
                <w:lang w:eastAsia="en-GB"/>
              </w:rPr>
              <w:t>template (omit) DNN p_DNN) return template (value) DNN</w:t>
            </w:r>
          </w:p>
          <w:p w14:paraId="1100868D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5C369B33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var octetstring v_DNNValue := ''O;</w:t>
            </w:r>
          </w:p>
          <w:p w14:paraId="35ECD469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99D94AA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select (p_PDUType) {</w:t>
            </w:r>
          </w:p>
          <w:p w14:paraId="0D5D1367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  </w:t>
            </w:r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case(Internet_DNN) {</w:t>
            </w:r>
          </w:p>
          <w:p w14:paraId="46BE217F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// This must have been equal to the value sent, so just return this value</w:t>
            </w:r>
          </w:p>
          <w:p w14:paraId="0717DF21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v_DNNValue := f_DomainName_Encode(pc_APN_ID_Internet);//WA#R&amp;S</w:t>
            </w:r>
          </w:p>
          <w:p w14:paraId="39D7AE3C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 xml:space="preserve">      }</w:t>
            </w:r>
          </w:p>
          <w:p w14:paraId="224404F2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  case(IMS_DNN) {</w:t>
            </w:r>
          </w:p>
          <w:p w14:paraId="267E86E4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    v_DNNValue := f_NG_GetDNNForIMS(p_PLMN);</w:t>
            </w:r>
          </w:p>
          <w:p w14:paraId="5F099D89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0EED8044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485E6EF8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return cs_DNN(-, v_DNNValue);</w:t>
            </w:r>
          </w:p>
          <w:p w14:paraId="4D63D09F" w14:textId="69D3F7C2" w:rsidR="00F47884" w:rsidRPr="00CA4CF2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A123F4" w14:textId="77777777" w:rsidR="00194045" w:rsidRDefault="00194045">
      <w:r>
        <w:separator/>
      </w:r>
    </w:p>
  </w:endnote>
  <w:endnote w:type="continuationSeparator" w:id="0">
    <w:p w14:paraId="0E49DBF0" w14:textId="77777777" w:rsidR="00194045" w:rsidRDefault="00194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686A3" w14:textId="77777777" w:rsidR="00194045" w:rsidRDefault="00194045">
      <w:r>
        <w:separator/>
      </w:r>
    </w:p>
  </w:footnote>
  <w:footnote w:type="continuationSeparator" w:id="0">
    <w:p w14:paraId="7165A22F" w14:textId="77777777" w:rsidR="00194045" w:rsidRDefault="00194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56413"/>
    <w:rsid w:val="00185AC5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B5741"/>
    <w:rsid w:val="002D362B"/>
    <w:rsid w:val="002E472E"/>
    <w:rsid w:val="002F3E79"/>
    <w:rsid w:val="00305409"/>
    <w:rsid w:val="00312075"/>
    <w:rsid w:val="00317F09"/>
    <w:rsid w:val="00344D50"/>
    <w:rsid w:val="003609EF"/>
    <w:rsid w:val="0036231A"/>
    <w:rsid w:val="00374DD4"/>
    <w:rsid w:val="003A22C0"/>
    <w:rsid w:val="003A3CA7"/>
    <w:rsid w:val="003E1A36"/>
    <w:rsid w:val="003E6E1E"/>
    <w:rsid w:val="00410371"/>
    <w:rsid w:val="004242F1"/>
    <w:rsid w:val="004B75B7"/>
    <w:rsid w:val="004E518C"/>
    <w:rsid w:val="0051580D"/>
    <w:rsid w:val="00547111"/>
    <w:rsid w:val="00592D74"/>
    <w:rsid w:val="005939CC"/>
    <w:rsid w:val="005E2C44"/>
    <w:rsid w:val="00621188"/>
    <w:rsid w:val="006257ED"/>
    <w:rsid w:val="00665C47"/>
    <w:rsid w:val="00676581"/>
    <w:rsid w:val="00695808"/>
    <w:rsid w:val="006B3C17"/>
    <w:rsid w:val="006B46FB"/>
    <w:rsid w:val="006E21FB"/>
    <w:rsid w:val="007255FD"/>
    <w:rsid w:val="00780A62"/>
    <w:rsid w:val="00792342"/>
    <w:rsid w:val="007977A8"/>
    <w:rsid w:val="007A6714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9659C"/>
    <w:rsid w:val="008A45A6"/>
    <w:rsid w:val="008C3555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AD3E21"/>
    <w:rsid w:val="00B258BB"/>
    <w:rsid w:val="00B67B97"/>
    <w:rsid w:val="00B72442"/>
    <w:rsid w:val="00B968C8"/>
    <w:rsid w:val="00BA3EC5"/>
    <w:rsid w:val="00BA51D9"/>
    <w:rsid w:val="00BB5DFC"/>
    <w:rsid w:val="00BD279D"/>
    <w:rsid w:val="00BD6BB8"/>
    <w:rsid w:val="00C350C5"/>
    <w:rsid w:val="00C462F9"/>
    <w:rsid w:val="00C66BA2"/>
    <w:rsid w:val="00C74064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6520"/>
    <w:rsid w:val="00DA5F2B"/>
    <w:rsid w:val="00DE34CF"/>
    <w:rsid w:val="00DE7626"/>
    <w:rsid w:val="00E1190D"/>
    <w:rsid w:val="00E13F3D"/>
    <w:rsid w:val="00E252E0"/>
    <w:rsid w:val="00E259B2"/>
    <w:rsid w:val="00E34898"/>
    <w:rsid w:val="00E8004F"/>
    <w:rsid w:val="00EA388B"/>
    <w:rsid w:val="00EB09B7"/>
    <w:rsid w:val="00EE7D7C"/>
    <w:rsid w:val="00F25D98"/>
    <w:rsid w:val="00F300FB"/>
    <w:rsid w:val="00F4788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A94FE-755A-49E3-84B1-9C8181ACB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689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2021-01-12T17:11:00Z</dcterms:created>
  <dcterms:modified xsi:type="dcterms:W3CDTF">2021-01-12T17:11:00Z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