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47974A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C733E4">
        <w:fldChar w:fldCharType="begin"/>
      </w:r>
      <w:r w:rsidR="00C733E4">
        <w:instrText xml:space="preserve"> DOCPROPERTY  Tdoc#  \* MERGEFORMAT </w:instrText>
      </w:r>
      <w:r w:rsidR="00C733E4">
        <w:fldChar w:fldCharType="separate"/>
      </w:r>
      <w:r w:rsidR="00A1055C">
        <w:rPr>
          <w:b/>
          <w:i/>
          <w:noProof/>
          <w:sz w:val="28"/>
        </w:rPr>
        <w:t>R5s2</w:t>
      </w:r>
      <w:r w:rsidR="0025709B">
        <w:rPr>
          <w:b/>
          <w:i/>
          <w:noProof/>
          <w:sz w:val="28"/>
        </w:rPr>
        <w:t>1</w:t>
      </w:r>
      <w:r w:rsidR="00A37C31">
        <w:rPr>
          <w:b/>
          <w:i/>
          <w:noProof/>
          <w:sz w:val="28"/>
        </w:rPr>
        <w:t>00</w:t>
      </w:r>
      <w:r w:rsidR="002F2B50">
        <w:rPr>
          <w:b/>
          <w:i/>
          <w:noProof/>
          <w:sz w:val="28"/>
        </w:rPr>
        <w:t>43</w:t>
      </w:r>
      <w:r w:rsidR="00C733E4">
        <w:rPr>
          <w:b/>
          <w:i/>
          <w:noProof/>
          <w:sz w:val="28"/>
        </w:rPr>
        <w:fldChar w:fldCharType="end"/>
      </w:r>
    </w:p>
    <w:p w14:paraId="5D6FC58C" w14:textId="307A0302" w:rsidR="001A09A3" w:rsidRDefault="00C733E4" w:rsidP="001A09A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5709B">
        <w:rPr>
          <w:b/>
          <w:noProof/>
          <w:sz w:val="24"/>
        </w:rPr>
        <w:t>7</w:t>
      </w:r>
      <w:r w:rsidR="001A09A3" w:rsidRPr="00BA51D9">
        <w:rPr>
          <w:b/>
          <w:noProof/>
          <w:sz w:val="24"/>
        </w:rPr>
        <w:t>th Dec 20</w:t>
      </w:r>
      <w:r w:rsidR="0025709B">
        <w:rPr>
          <w:b/>
          <w:noProof/>
          <w:sz w:val="24"/>
        </w:rPr>
        <w:t>20</w:t>
      </w:r>
      <w:r>
        <w:rPr>
          <w:b/>
          <w:noProof/>
          <w:sz w:val="24"/>
        </w:rPr>
        <w:fldChar w:fldCharType="end"/>
      </w:r>
      <w:r w:rsidR="001A09A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1A09A3" w:rsidRPr="00BA51D9">
        <w:rPr>
          <w:b/>
          <w:noProof/>
          <w:sz w:val="24"/>
        </w:rPr>
        <w:t>31st Dec 202</w:t>
      </w:r>
      <w:r w:rsidR="0025709B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DD64EEE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</w:t>
            </w:r>
            <w:r w:rsidR="002F2B50">
              <w:rPr>
                <w:b/>
                <w:noProof/>
                <w:sz w:val="28"/>
              </w:rPr>
              <w:t>8</w:t>
            </w:r>
            <w:r w:rsidR="00BB3C88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E732C73" w:rsidR="001E41F3" w:rsidRPr="00410371" w:rsidRDefault="00E31D96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3EAA8B26" w:rsidR="001E41F3" w:rsidRDefault="002F2B50" w:rsidP="00715499">
            <w:pPr>
              <w:pStyle w:val="CRCoverPage"/>
              <w:spacing w:after="0"/>
            </w:pPr>
            <w:r w:rsidRPr="002F2B50">
              <w:t>Correction for NR5GC IRAT test cases 6.2.2.1 and 6.2.3.3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22F73CEF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F2B50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2F2B50">
              <w:rPr>
                <w:noProof/>
              </w:rPr>
              <w:t>07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0D530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31D96">
              <w:t>6</w:t>
            </w:r>
            <w:bookmarkStart w:id="1" w:name="_GoBack"/>
            <w:bookmarkEnd w:id="1"/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63285971" w:rsidR="001E41F3" w:rsidRDefault="002F2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for 2</w:t>
            </w:r>
            <w:r w:rsidRPr="002F2B50">
              <w:rPr>
                <w:noProof/>
                <w:vertAlign w:val="superscript"/>
              </w:rPr>
              <w:t>nd</w:t>
            </w:r>
            <w:r>
              <w:rPr>
                <w:noProof/>
              </w:rPr>
              <w:t xml:space="preserve"> S1-&gt;N1 transition in these test cases</w:t>
            </w: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16BDC72E" w:rsidR="001E41F3" w:rsidRDefault="002F2B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paramters passed to </w:t>
            </w:r>
            <w:r w:rsidRPr="002F2B50">
              <w:rPr>
                <w:noProof/>
              </w:rPr>
              <w:t>f_NR5GC_IRAT_S1ToN1_IdleMode</w:t>
            </w:r>
            <w:r>
              <w:rPr>
                <w:noProof/>
              </w:rPr>
              <w:t>()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465EF784" w:rsidR="001E41F3" w:rsidRDefault="00952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fail </w:t>
            </w:r>
            <w:r w:rsidR="002F2B50">
              <w:rPr>
                <w:noProof/>
              </w:rPr>
              <w:t>these test cases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4A0C6EAC" w:rsidR="001E41F3" w:rsidRDefault="00D87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2F2B50">
              <w:rPr>
                <w:noProof/>
              </w:rPr>
              <w:t>2.2.1</w:t>
            </w:r>
            <w:r>
              <w:rPr>
                <w:noProof/>
              </w:rPr>
              <w:t>.NR5GC</w:t>
            </w:r>
            <w:r w:rsidR="002F2B50">
              <w:rPr>
                <w:noProof/>
              </w:rPr>
              <w:t>, 6.2.3.3.NR5GC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C4D1BE0" w:rsidR="001E41F3" w:rsidRDefault="00A37C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093203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A33D47B" w14:textId="396EC977" w:rsidR="002F2B5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2F2B50" w:rsidRPr="00AE0977">
        <w:rPr>
          <w:rFonts w:cs="Arial"/>
          <w:iCs/>
        </w:rPr>
        <w:t>Table of Contents</w:t>
      </w:r>
      <w:r w:rsidR="002F2B50">
        <w:tab/>
      </w:r>
      <w:r w:rsidR="002F2B50">
        <w:fldChar w:fldCharType="begin"/>
      </w:r>
      <w:r w:rsidR="002F2B50">
        <w:instrText xml:space="preserve"> PAGEREF _Toc60932030 \h </w:instrText>
      </w:r>
      <w:r w:rsidR="002F2B50">
        <w:fldChar w:fldCharType="separate"/>
      </w:r>
      <w:r w:rsidR="002F2B50">
        <w:t>2</w:t>
      </w:r>
      <w:r w:rsidR="002F2B50">
        <w:fldChar w:fldCharType="end"/>
      </w:r>
    </w:p>
    <w:p w14:paraId="216B2A5C" w14:textId="516254FF" w:rsidR="002F2B50" w:rsidRDefault="002F2B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097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097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_Toc60932031 \h </w:instrText>
      </w:r>
      <w:r>
        <w:fldChar w:fldCharType="separate"/>
      </w:r>
      <w:r>
        <w:t>3</w:t>
      </w:r>
      <w:r>
        <w:fldChar w:fldCharType="end"/>
      </w:r>
    </w:p>
    <w:p w14:paraId="2744BD53" w14:textId="376FF99F" w:rsidR="002F2B50" w:rsidRDefault="002F2B5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E0977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E097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_Toc60932032 \h </w:instrText>
      </w:r>
      <w:r>
        <w:fldChar w:fldCharType="separate"/>
      </w:r>
      <w:r>
        <w:t>3</w:t>
      </w:r>
      <w:r>
        <w:fldChar w:fldCharType="end"/>
      </w:r>
    </w:p>
    <w:p w14:paraId="131FF1F2" w14:textId="43DA6780" w:rsidR="002F2B50" w:rsidRDefault="002F2B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E0977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E0977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_Toc60932033 \h </w:instrText>
      </w:r>
      <w:r>
        <w:fldChar w:fldCharType="separate"/>
      </w:r>
      <w:r>
        <w:t>3</w:t>
      </w:r>
      <w:r>
        <w:fldChar w:fldCharType="end"/>
      </w:r>
    </w:p>
    <w:p w14:paraId="4B918DC1" w14:textId="7702BEBA" w:rsidR="002F2B50" w:rsidRDefault="002F2B5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E0977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E0977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_Toc60932034 \h </w:instrText>
      </w:r>
      <w:r>
        <w:fldChar w:fldCharType="separate"/>
      </w:r>
      <w:r>
        <w:t>5</w:t>
      </w:r>
      <w:r>
        <w:fldChar w:fldCharType="end"/>
      </w:r>
    </w:p>
    <w:p w14:paraId="2E4D4796" w14:textId="29F811D6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0932031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017C246C" w14:textId="596B8717" w:rsidR="003A22C0" w:rsidRDefault="003A22C0" w:rsidP="003A22C0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0932032"/>
      <w:r w:rsidRPr="00854C55">
        <w:rPr>
          <w:b/>
        </w:rPr>
        <w:t>Corrections required</w:t>
      </w:r>
      <w:bookmarkEnd w:id="5"/>
      <w:bookmarkEnd w:id="6"/>
      <w:bookmarkEnd w:id="7"/>
    </w:p>
    <w:p w14:paraId="0D2A5FD1" w14:textId="5C184217" w:rsidR="00D878CE" w:rsidRDefault="00D878CE" w:rsidP="00D878CE"/>
    <w:p w14:paraId="64004728" w14:textId="77777777" w:rsidR="002F2B50" w:rsidRPr="00F04BE5" w:rsidRDefault="002F2B50" w:rsidP="002F2B50"/>
    <w:p w14:paraId="79B6BFC4" w14:textId="77777777" w:rsidR="002F2B50" w:rsidRDefault="002F2B50" w:rsidP="002F2B5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bookmarkStart w:id="9" w:name="_Toc60932033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F2B50" w14:paraId="63AB413F" w14:textId="77777777" w:rsidTr="0002507A">
        <w:trPr>
          <w:trHeight w:val="447"/>
        </w:trPr>
        <w:tc>
          <w:tcPr>
            <w:tcW w:w="1985" w:type="dxa"/>
          </w:tcPr>
          <w:p w14:paraId="72E7B42B" w14:textId="77777777" w:rsidR="002F2B50" w:rsidRDefault="002F2B50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3DF7BA1A" w14:textId="77777777" w:rsidR="002F2B50" w:rsidRDefault="002F2B50" w:rsidP="0002507A">
            <w:pPr>
              <w:spacing w:after="0"/>
            </w:pPr>
            <w:r w:rsidRPr="00F04BE5">
              <w:t>fl_TC_6_2_2_1_TestBody</w:t>
            </w:r>
          </w:p>
        </w:tc>
      </w:tr>
      <w:tr w:rsidR="002F2B50" w14:paraId="4966CEA2" w14:textId="77777777" w:rsidTr="0002507A">
        <w:trPr>
          <w:trHeight w:val="452"/>
        </w:trPr>
        <w:tc>
          <w:tcPr>
            <w:tcW w:w="1985" w:type="dxa"/>
          </w:tcPr>
          <w:p w14:paraId="3BF30ADE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75F4BF96" w14:textId="3BA40373" w:rsidR="002F2B50" w:rsidRDefault="002F2B50" w:rsidP="0002507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4, this is not the 1</w:t>
            </w:r>
            <w:r w:rsidRPr="00F04BE5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time transitioning from S1 to N1, so the 3</w:t>
            </w:r>
            <w:r w:rsidRPr="00F04BE5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parameter of f</w:t>
            </w:r>
            <w:r w:rsidRPr="002F2B50">
              <w:rPr>
                <w:rFonts w:ascii="Arial" w:hAnsi="Arial" w:cs="Arial"/>
              </w:rPr>
              <w:t>_NR5GC_IRAT_S1ToN1_IdleMode</w:t>
            </w:r>
            <w:r>
              <w:rPr>
                <w:rFonts w:ascii="Arial" w:hAnsi="Arial" w:cs="Arial"/>
              </w:rPr>
              <w:t>()  should be set to false</w:t>
            </w:r>
          </w:p>
        </w:tc>
      </w:tr>
      <w:tr w:rsidR="002F2B50" w14:paraId="79BA7B19" w14:textId="77777777" w:rsidTr="0002507A">
        <w:tc>
          <w:tcPr>
            <w:tcW w:w="1985" w:type="dxa"/>
          </w:tcPr>
          <w:p w14:paraId="0812017C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5CFA35A" w14:textId="4D0BC6BF" w:rsidR="002F2B50" w:rsidRDefault="002F2B50" w:rsidP="0002507A">
            <w:pPr>
              <w:pStyle w:val="CRCoverPage"/>
              <w:spacing w:after="0"/>
              <w:rPr>
                <w:lang w:val="en-SG"/>
              </w:rPr>
            </w:pPr>
            <w:r w:rsidRPr="002F2B50">
              <w:rPr>
                <w:lang w:val="en-SG"/>
              </w:rPr>
              <w:t>Set the 3</w:t>
            </w:r>
            <w:r w:rsidRPr="002F2B50">
              <w:rPr>
                <w:vertAlign w:val="superscript"/>
                <w:lang w:val="en-SG"/>
              </w:rPr>
              <w:t>rd</w:t>
            </w:r>
            <w:r w:rsidRPr="002F2B50">
              <w:rPr>
                <w:lang w:val="en-SG"/>
              </w:rPr>
              <w:t xml:space="preserve"> </w:t>
            </w:r>
            <w:r>
              <w:rPr>
                <w:lang w:val="en-SG"/>
              </w:rPr>
              <w:t>parameter of</w:t>
            </w:r>
            <w:r w:rsidRPr="002F2B50">
              <w:rPr>
                <w:lang w:val="en-SG"/>
              </w:rPr>
              <w:t xml:space="preserve"> f_NR5GC_IRAT_S1ToN1_IdleMode() </w:t>
            </w:r>
            <w:r>
              <w:rPr>
                <w:lang w:val="en-SG"/>
              </w:rPr>
              <w:t>t</w:t>
            </w:r>
            <w:r w:rsidRPr="002F2B50">
              <w:rPr>
                <w:lang w:val="en-SG"/>
              </w:rPr>
              <w:t>o false</w:t>
            </w:r>
          </w:p>
        </w:tc>
      </w:tr>
      <w:tr w:rsidR="002F2B50" w14:paraId="5DFAF565" w14:textId="77777777" w:rsidTr="0002507A">
        <w:tc>
          <w:tcPr>
            <w:tcW w:w="1985" w:type="dxa"/>
          </w:tcPr>
          <w:p w14:paraId="02117242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2591156" w14:textId="77777777" w:rsidR="002F2B50" w:rsidRDefault="002F2B50" w:rsidP="0002507A">
            <w:pPr>
              <w:spacing w:after="0"/>
              <w:rPr>
                <w:rFonts w:ascii="Arial" w:hAnsi="Arial" w:cs="Arial"/>
                <w:lang w:val="en-US"/>
              </w:rPr>
            </w:pPr>
            <w:r w:rsidRPr="00F04BE5">
              <w:rPr>
                <w:rFonts w:ascii="Arial" w:hAnsi="Arial" w:cs="Arial"/>
                <w:lang w:val="en-US"/>
              </w:rPr>
              <w:t>Idle_CellSelection_NR5GC_NR</w:t>
            </w:r>
          </w:p>
        </w:tc>
      </w:tr>
      <w:tr w:rsidR="002F2B50" w14:paraId="3CFDEAF4" w14:textId="77777777" w:rsidTr="0002507A">
        <w:tc>
          <w:tcPr>
            <w:tcW w:w="1985" w:type="dxa"/>
          </w:tcPr>
          <w:p w14:paraId="7FA51CD9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7C50A604" w14:textId="77777777" w:rsidR="002F2B50" w:rsidRDefault="002F2B50" w:rsidP="0002507A">
            <w:pPr>
              <w:rPr>
                <w:rFonts w:ascii="Arial" w:hAnsi="Arial"/>
                <w:highlight w:val="cyan"/>
              </w:rPr>
            </w:pPr>
          </w:p>
        </w:tc>
      </w:tr>
    </w:tbl>
    <w:p w14:paraId="742B6416" w14:textId="77777777" w:rsidR="002F2B50" w:rsidRDefault="002F2B50" w:rsidP="002F2B50">
      <w:pPr>
        <w:rPr>
          <w:lang w:val="en-US"/>
        </w:rPr>
      </w:pPr>
    </w:p>
    <w:p w14:paraId="3FAB8AD7" w14:textId="77777777" w:rsidR="002F2B50" w:rsidRPr="002F2B50" w:rsidRDefault="002F2B50" w:rsidP="002F2B50">
      <w:pPr>
        <w:rPr>
          <w:b/>
          <w:bCs/>
          <w:lang w:val="en-US"/>
        </w:rPr>
      </w:pPr>
      <w:r w:rsidRPr="002F2B50">
        <w:rPr>
          <w:b/>
          <w:bCs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F2B50" w14:paraId="175ED275" w14:textId="77777777" w:rsidTr="0002507A">
        <w:tc>
          <w:tcPr>
            <w:tcW w:w="9855" w:type="dxa"/>
          </w:tcPr>
          <w:p w14:paraId="32FA34D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>function fl_TC_6_2_2_1_TestBody() runs on NR5GC_PTC</w:t>
            </w:r>
          </w:p>
          <w:p w14:paraId="43CA1B09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{</w:t>
            </w:r>
          </w:p>
          <w:p w14:paraId="3B7BF692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1"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1DAF11C3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"T1" in table 6.2.2.1.3.2-1/2</w:t>
            </w:r>
          </w:p>
          <w:p w14:paraId="60492DB2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f_NR_SetCellPower</w:t>
            </w:r>
            <w:proofErr w:type="spellEnd"/>
            <w:r w:rsidRPr="00F04BE5">
              <w:rPr>
                <w:lang w:val="en-US"/>
              </w:rPr>
              <w:t xml:space="preserve"> (nr_Cell1, -115, -115); // FR2 FFS</w:t>
            </w:r>
          </w:p>
          <w:p w14:paraId="726AE6EB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0A29BCB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2"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7E3A396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Send both authentication and NR </w:t>
            </w:r>
            <w:proofErr w:type="spellStart"/>
            <w:r w:rsidRPr="00F04BE5">
              <w:rPr>
                <w:lang w:val="en-US"/>
              </w:rPr>
              <w:t>sysinfo</w:t>
            </w:r>
            <w:proofErr w:type="spellEnd"/>
            <w:r w:rsidRPr="00F04BE5">
              <w:rPr>
                <w:lang w:val="en-US"/>
              </w:rPr>
              <w:t xml:space="preserve"> parameters to EUTRA that will be used throughout the test</w:t>
            </w:r>
          </w:p>
          <w:p w14:paraId="1AB9451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f_NR5GC_TrackingAreaUpdateFromN1(nr_Cell1);</w:t>
            </w:r>
          </w:p>
          <w:p w14:paraId="509B616F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73F5CB5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f_EUTRA_NR_WaitForCoOrd_Trigger</w:t>
            </w:r>
            <w:proofErr w:type="spellEnd"/>
            <w:r w:rsidRPr="00F04BE5">
              <w:rPr>
                <w:lang w:val="en-US"/>
              </w:rPr>
              <w:t>(EUTRA);</w:t>
            </w:r>
          </w:p>
          <w:p w14:paraId="3787D28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3"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70A3745B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"T2" in table 6.2.2.1.3.2-1/2</w:t>
            </w:r>
          </w:p>
          <w:p w14:paraId="49B3AA90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f_NR_SetCellPower</w:t>
            </w:r>
            <w:proofErr w:type="spellEnd"/>
            <w:r w:rsidRPr="00F04BE5">
              <w:rPr>
                <w:lang w:val="en-US"/>
              </w:rPr>
              <w:t>(nr_Cell1, -85, -85); // FR2 FFS</w:t>
            </w:r>
          </w:p>
          <w:p w14:paraId="0CA3388C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6CBD0B5A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lastRenderedPageBreak/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4"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2B697A40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Generic test procedure in TS 38.508-1 Table 4.9.9.2.2-1 take place and UE is camped on NR Cell 1</w:t>
            </w:r>
          </w:p>
          <w:p w14:paraId="0883BB26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transmits </w:t>
            </w:r>
            <w:proofErr w:type="spellStart"/>
            <w:r w:rsidRPr="00F04BE5">
              <w:rPr>
                <w:lang w:val="en-US"/>
              </w:rPr>
              <w:t>RRCRelease</w:t>
            </w:r>
            <w:proofErr w:type="spellEnd"/>
            <w:r w:rsidRPr="00F04BE5">
              <w:rPr>
                <w:lang w:val="en-US"/>
              </w:rPr>
              <w:t xml:space="preserve"> message on NR Cell 1</w:t>
            </w:r>
          </w:p>
          <w:p w14:paraId="40AF68B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f_NR5GC_IRAT_S1ToN1_IdleMode(</w:t>
            </w:r>
            <w:r w:rsidRPr="002F2B50">
              <w:rPr>
                <w:lang w:val="en-US"/>
              </w:rPr>
              <w:t>nr_Cell1);</w:t>
            </w:r>
          </w:p>
          <w:p w14:paraId="2451DC86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7385CD8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5"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6F2BA85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changes SIB1 of NR Cell 1 according to table 6.2.2.1.3.3-3 and notifies the UE of change of System Information on NR Cell 1 by sending Short Message on PDCCH using P-RNTI.</w:t>
            </w:r>
          </w:p>
          <w:p w14:paraId="78E6C149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Table 6.2.2.1.3.3-3: SIB1 for NR Cell 1</w:t>
            </w:r>
          </w:p>
          <w:p w14:paraId="4792151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f_NR_CellInfo_SetSIB1_cellReservedForOtherUse(nr_Cell1, true_);</w:t>
            </w:r>
          </w:p>
          <w:p w14:paraId="4A3EF74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f_NR_ModifySysinfo</w:t>
            </w:r>
            <w:proofErr w:type="spellEnd"/>
            <w:r w:rsidRPr="00F04BE5">
              <w:rPr>
                <w:lang w:val="en-US"/>
              </w:rPr>
              <w:t xml:space="preserve">(nr_Cell1); //Modify </w:t>
            </w:r>
            <w:proofErr w:type="spellStart"/>
            <w:r w:rsidRPr="00F04BE5">
              <w:rPr>
                <w:lang w:val="en-US"/>
              </w:rPr>
              <w:t>Sysinfo</w:t>
            </w:r>
            <w:proofErr w:type="spellEnd"/>
            <w:r w:rsidRPr="00F04BE5">
              <w:rPr>
                <w:lang w:val="en-US"/>
              </w:rPr>
              <w:t xml:space="preserve"> in SS</w:t>
            </w:r>
          </w:p>
          <w:p w14:paraId="6CA1514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03B825FB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6"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4A95B42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Wait for 2.1* modification period to allow the new system information to take effect</w:t>
            </w:r>
          </w:p>
          <w:p w14:paraId="6C2DD95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f_NR_WaitModificationPeriods</w:t>
            </w:r>
            <w:proofErr w:type="spellEnd"/>
            <w:r w:rsidRPr="00F04BE5">
              <w:rPr>
                <w:lang w:val="en-US"/>
              </w:rPr>
              <w:t>(nr_Cell1);</w:t>
            </w:r>
          </w:p>
          <w:p w14:paraId="35F7EB3F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0308A77B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7"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7E0DDA1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"T3" in table 6.2.3.3.3.2-1/2</w:t>
            </w:r>
          </w:p>
          <w:p w14:paraId="7475B93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f_EUTRA_NR_SendCoOrd</w:t>
            </w:r>
            <w:proofErr w:type="spellEnd"/>
            <w:r w:rsidRPr="00F04BE5">
              <w:rPr>
                <w:lang w:val="en-US"/>
              </w:rPr>
              <w:t xml:space="preserve">(EUTRA, </w:t>
            </w:r>
            <w:proofErr w:type="spellStart"/>
            <w:r w:rsidRPr="00F04BE5">
              <w:rPr>
                <w:lang w:val="en-US"/>
              </w:rPr>
              <w:t>cms_EUTRA_NR_Trigger</w:t>
            </w:r>
            <w:proofErr w:type="spellEnd"/>
            <w:r w:rsidRPr="00F04BE5">
              <w:rPr>
                <w:lang w:val="en-US"/>
              </w:rPr>
              <w:t>); // send coordination to move context to EUTRA</w:t>
            </w:r>
          </w:p>
          <w:p w14:paraId="634E8D27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5789F0DA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8"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61E9B34F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f_NR5GC_TrackingAreaUpdateFromN1(nr_Cell1);</w:t>
            </w:r>
          </w:p>
          <w:p w14:paraId="5D90CEEA" w14:textId="77777777" w:rsidR="002F2B50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}</w:t>
            </w:r>
          </w:p>
        </w:tc>
      </w:tr>
    </w:tbl>
    <w:p w14:paraId="2BBC981D" w14:textId="77777777" w:rsidR="002F2B50" w:rsidRDefault="002F2B50" w:rsidP="002F2B50">
      <w:pPr>
        <w:rPr>
          <w:lang w:val="en-US"/>
        </w:rPr>
      </w:pPr>
    </w:p>
    <w:p w14:paraId="7D24608E" w14:textId="77777777" w:rsidR="002F2B50" w:rsidRDefault="002F2B50" w:rsidP="002F2B5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F2B50" w14:paraId="4A7F8ECE" w14:textId="77777777" w:rsidTr="0002507A">
        <w:tc>
          <w:tcPr>
            <w:tcW w:w="9855" w:type="dxa"/>
          </w:tcPr>
          <w:p w14:paraId="7799277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>function fl_TC_6_2_2_1_TestBody() runs on NR5GC_PTC</w:t>
            </w:r>
          </w:p>
          <w:p w14:paraId="498CC2A6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{</w:t>
            </w:r>
          </w:p>
          <w:p w14:paraId="381424D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1"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77D6DB7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"T1" in table 6.2.2.1.3.2-1/2</w:t>
            </w:r>
          </w:p>
          <w:p w14:paraId="08AF6D3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f_NR_SetCellPower</w:t>
            </w:r>
            <w:proofErr w:type="spellEnd"/>
            <w:r w:rsidRPr="00F04BE5">
              <w:rPr>
                <w:lang w:val="en-US"/>
              </w:rPr>
              <w:t xml:space="preserve"> (nr_Cell1, -115, -115); // FR2 FFS</w:t>
            </w:r>
          </w:p>
          <w:p w14:paraId="4CFE3F08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50C50480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2"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314A803D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Send both authentication and NR </w:t>
            </w:r>
            <w:proofErr w:type="spellStart"/>
            <w:r w:rsidRPr="00F04BE5">
              <w:rPr>
                <w:lang w:val="en-US"/>
              </w:rPr>
              <w:t>sysinfo</w:t>
            </w:r>
            <w:proofErr w:type="spellEnd"/>
            <w:r w:rsidRPr="00F04BE5">
              <w:rPr>
                <w:lang w:val="en-US"/>
              </w:rPr>
              <w:t xml:space="preserve"> parameters to EUTRA that will be used throughout the test</w:t>
            </w:r>
          </w:p>
          <w:p w14:paraId="1226608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f_NR5GC_TrackingAreaUpdateFromN1(nr_Cell1);</w:t>
            </w:r>
          </w:p>
          <w:p w14:paraId="6552EA7F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38FAEBD8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f_EUTRA_NR_WaitForCoOrd_Trigger</w:t>
            </w:r>
            <w:proofErr w:type="spellEnd"/>
            <w:r w:rsidRPr="00F04BE5">
              <w:rPr>
                <w:lang w:val="en-US"/>
              </w:rPr>
              <w:t>(EUTRA);</w:t>
            </w:r>
          </w:p>
          <w:p w14:paraId="0D3691EB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3"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01888CB0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"T2" in table 6.2.2.1.3.2-1/2</w:t>
            </w:r>
          </w:p>
          <w:p w14:paraId="6E89E4C5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f_NR_SetCellPower</w:t>
            </w:r>
            <w:proofErr w:type="spellEnd"/>
            <w:r w:rsidRPr="00F04BE5">
              <w:rPr>
                <w:lang w:val="en-US"/>
              </w:rPr>
              <w:t>(nr_Cell1, -85, -85); // FR2 FFS</w:t>
            </w:r>
          </w:p>
          <w:p w14:paraId="3B1A598C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7CEA1829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4"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3BADE7F6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Generic test procedure in TS 38.508-1 Table 4.9.9.2.2-1 take place and UE is camped on NR Cell 1</w:t>
            </w:r>
          </w:p>
          <w:p w14:paraId="19A8A70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transmits </w:t>
            </w:r>
            <w:proofErr w:type="spellStart"/>
            <w:r w:rsidRPr="00F04BE5">
              <w:rPr>
                <w:lang w:val="en-US"/>
              </w:rPr>
              <w:t>RRCRelease</w:t>
            </w:r>
            <w:proofErr w:type="spellEnd"/>
            <w:r w:rsidRPr="00F04BE5">
              <w:rPr>
                <w:lang w:val="en-US"/>
              </w:rPr>
              <w:t xml:space="preserve"> message on NR Cell 1</w:t>
            </w:r>
          </w:p>
          <w:p w14:paraId="761B94A5" w14:textId="55B5E596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f_NR5GC_IRAT_S1ToN1_IdleMode(</w:t>
            </w:r>
            <w:r w:rsidRPr="002F2B50">
              <w:rPr>
                <w:lang w:val="en-US"/>
              </w:rPr>
              <w:t>nr_Cell1</w:t>
            </w:r>
            <w:r w:rsidRPr="00F04BE5">
              <w:rPr>
                <w:highlight w:val="green"/>
                <w:lang w:val="en-US"/>
              </w:rPr>
              <w:t>, -, false</w:t>
            </w:r>
            <w:r w:rsidRPr="00F04BE5">
              <w:rPr>
                <w:lang w:val="en-US"/>
              </w:rPr>
              <w:t>);</w:t>
            </w:r>
          </w:p>
          <w:p w14:paraId="1B22827E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15F4DBB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5"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6D9CC674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changes SIB1 of NR Cell 1 according to table 6.2.2.1.3.3-3 and notifies the UE of change of System Information on NR Cell 1 by sending Short Message on PDCCH using P-RNTI.</w:t>
            </w:r>
          </w:p>
          <w:p w14:paraId="32762FFA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Table 6.2.2.1.3.3-3: SIB1 for NR Cell 1</w:t>
            </w:r>
          </w:p>
          <w:p w14:paraId="7B1B4995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f_NR_CellInfo_SetSIB1_cellReservedForOtherUse(nr_Cell1, true_);</w:t>
            </w:r>
          </w:p>
          <w:p w14:paraId="60E2C912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f_NR_ModifySysinfo</w:t>
            </w:r>
            <w:proofErr w:type="spellEnd"/>
            <w:r w:rsidRPr="00F04BE5">
              <w:rPr>
                <w:lang w:val="en-US"/>
              </w:rPr>
              <w:t xml:space="preserve">(nr_Cell1); //Modify </w:t>
            </w:r>
            <w:proofErr w:type="spellStart"/>
            <w:r w:rsidRPr="00F04BE5">
              <w:rPr>
                <w:lang w:val="en-US"/>
              </w:rPr>
              <w:t>Sysinfo</w:t>
            </w:r>
            <w:proofErr w:type="spellEnd"/>
            <w:r w:rsidRPr="00F04BE5">
              <w:rPr>
                <w:lang w:val="en-US"/>
              </w:rPr>
              <w:t xml:space="preserve"> in SS</w:t>
            </w:r>
          </w:p>
          <w:p w14:paraId="77489FC3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3825EF15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6"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2251BA31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Wait for 2.1* modification period to allow the new system information to take effect</w:t>
            </w:r>
          </w:p>
          <w:p w14:paraId="3460C12B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f_NR_WaitModificationPeriods</w:t>
            </w:r>
            <w:proofErr w:type="spellEnd"/>
            <w:r w:rsidRPr="00F04BE5">
              <w:rPr>
                <w:lang w:val="en-US"/>
              </w:rPr>
              <w:t>(nr_Cell1);</w:t>
            </w:r>
          </w:p>
          <w:p w14:paraId="7EDF6084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</w:p>
          <w:p w14:paraId="5A86963F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7"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783ED71C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The SS adjusts the NR and E-UTRAN Cell power levels according to row "T3" in table 6.2.3.3.3.2-1/2</w:t>
            </w:r>
          </w:p>
          <w:p w14:paraId="1DCF406A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</w:t>
            </w:r>
            <w:proofErr w:type="spellStart"/>
            <w:r w:rsidRPr="00F04BE5">
              <w:rPr>
                <w:lang w:val="en-US"/>
              </w:rPr>
              <w:t>f_EUTRA_NR_SendCoOrd</w:t>
            </w:r>
            <w:proofErr w:type="spellEnd"/>
            <w:r w:rsidRPr="00F04BE5">
              <w:rPr>
                <w:lang w:val="en-US"/>
              </w:rPr>
              <w:t xml:space="preserve">(EUTRA, </w:t>
            </w:r>
            <w:proofErr w:type="spellStart"/>
            <w:r w:rsidRPr="00F04BE5">
              <w:rPr>
                <w:lang w:val="en-US"/>
              </w:rPr>
              <w:t>cms_EUTRA_NR_Trigger</w:t>
            </w:r>
            <w:proofErr w:type="spellEnd"/>
            <w:r w:rsidRPr="00F04BE5">
              <w:rPr>
                <w:lang w:val="en-US"/>
              </w:rPr>
              <w:t>); // send coordination to move context to EUTRA</w:t>
            </w:r>
          </w:p>
          <w:p w14:paraId="32E6E412" w14:textId="77777777" w:rsidR="002F2B50" w:rsidRPr="00F04BE5" w:rsidRDefault="002F2B50" w:rsidP="0002507A">
            <w:pPr>
              <w:rPr>
                <w:lang w:val="en-US"/>
              </w:rPr>
            </w:pPr>
          </w:p>
          <w:p w14:paraId="5EC85DE7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// @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 xml:space="preserve"> "Step 8" </w:t>
            </w:r>
            <w:proofErr w:type="spellStart"/>
            <w:r w:rsidRPr="00F04BE5">
              <w:rPr>
                <w:lang w:val="en-US"/>
              </w:rPr>
              <w:t>siclog</w:t>
            </w:r>
            <w:proofErr w:type="spellEnd"/>
            <w:r w:rsidRPr="00F04BE5">
              <w:rPr>
                <w:lang w:val="en-US"/>
              </w:rPr>
              <w:t>@</w:t>
            </w:r>
          </w:p>
          <w:p w14:paraId="47C75F2D" w14:textId="77777777" w:rsidR="002F2B50" w:rsidRPr="00F04BE5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 f_NR5GC_TrackingAreaUpdateFromN1(nr_Cell1);</w:t>
            </w:r>
          </w:p>
          <w:p w14:paraId="469B2FA4" w14:textId="77777777" w:rsidR="002F2B50" w:rsidRDefault="002F2B50" w:rsidP="0002507A">
            <w:pPr>
              <w:rPr>
                <w:lang w:val="en-US"/>
              </w:rPr>
            </w:pPr>
            <w:r w:rsidRPr="00F04BE5">
              <w:rPr>
                <w:lang w:val="en-US"/>
              </w:rPr>
              <w:t xml:space="preserve">   }</w:t>
            </w:r>
          </w:p>
        </w:tc>
      </w:tr>
    </w:tbl>
    <w:p w14:paraId="1A9641B7" w14:textId="77777777" w:rsidR="002F2B50" w:rsidRDefault="002F2B50" w:rsidP="002F2B50">
      <w:pPr>
        <w:rPr>
          <w:lang w:val="en-US"/>
        </w:rPr>
      </w:pPr>
    </w:p>
    <w:p w14:paraId="43A7DA02" w14:textId="3298CBA1" w:rsidR="002F2B50" w:rsidRDefault="002F2B50" w:rsidP="002F2B5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60932034"/>
      <w:r>
        <w:rPr>
          <w:b/>
          <w:lang w:val="pt-BR"/>
        </w:rPr>
        <w:t>Change 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F2B50" w14:paraId="4535777A" w14:textId="77777777" w:rsidTr="0002507A">
        <w:trPr>
          <w:trHeight w:val="447"/>
        </w:trPr>
        <w:tc>
          <w:tcPr>
            <w:tcW w:w="1985" w:type="dxa"/>
          </w:tcPr>
          <w:p w14:paraId="196360F6" w14:textId="77777777" w:rsidR="002F2B50" w:rsidRDefault="002F2B50" w:rsidP="0002507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48B75DE" w14:textId="77777777" w:rsidR="002F2B50" w:rsidRDefault="002F2B50" w:rsidP="0002507A">
            <w:pPr>
              <w:spacing w:after="0"/>
            </w:pPr>
            <w:r w:rsidRPr="00353E16">
              <w:t>fl_TC_6_2_3_3_TestBody</w:t>
            </w:r>
          </w:p>
        </w:tc>
      </w:tr>
      <w:tr w:rsidR="002F2B50" w14:paraId="03AAB4C5" w14:textId="77777777" w:rsidTr="0002507A">
        <w:trPr>
          <w:trHeight w:val="452"/>
        </w:trPr>
        <w:tc>
          <w:tcPr>
            <w:tcW w:w="1985" w:type="dxa"/>
          </w:tcPr>
          <w:p w14:paraId="2F355525" w14:textId="77777777" w:rsidR="002F2B50" w:rsidRDefault="002F2B50" w:rsidP="002F2B5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2C102D68" w14:textId="6DF76641" w:rsidR="002F2B50" w:rsidRDefault="002F2B50" w:rsidP="002F2B5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AT step 6, this is not the 1</w:t>
            </w:r>
            <w:r w:rsidRPr="00F04BE5">
              <w:rPr>
                <w:rFonts w:ascii="Arial" w:hAnsi="Arial" w:cs="Arial"/>
                <w:vertAlign w:val="superscript"/>
              </w:rPr>
              <w:t>st</w:t>
            </w:r>
            <w:r>
              <w:rPr>
                <w:rFonts w:ascii="Arial" w:hAnsi="Arial" w:cs="Arial"/>
              </w:rPr>
              <w:t xml:space="preserve"> time transitioning from S1 to N1, so the 3</w:t>
            </w:r>
            <w:r w:rsidRPr="00F04BE5">
              <w:rPr>
                <w:rFonts w:ascii="Arial" w:hAnsi="Arial" w:cs="Arial"/>
                <w:vertAlign w:val="superscript"/>
              </w:rPr>
              <w:t>rd</w:t>
            </w:r>
            <w:r>
              <w:rPr>
                <w:rFonts w:ascii="Arial" w:hAnsi="Arial" w:cs="Arial"/>
              </w:rPr>
              <w:t xml:space="preserve"> parameter of f</w:t>
            </w:r>
            <w:r w:rsidRPr="002F2B50">
              <w:rPr>
                <w:rFonts w:ascii="Arial" w:hAnsi="Arial" w:cs="Arial"/>
              </w:rPr>
              <w:t>_NR5GC_IRAT_S1ToN1_IdleMode</w:t>
            </w:r>
            <w:r>
              <w:rPr>
                <w:rFonts w:ascii="Arial" w:hAnsi="Arial" w:cs="Arial"/>
              </w:rPr>
              <w:t>()  should be set to false</w:t>
            </w:r>
          </w:p>
        </w:tc>
      </w:tr>
      <w:tr w:rsidR="002F2B50" w14:paraId="3A4D58F9" w14:textId="77777777" w:rsidTr="0002507A">
        <w:tc>
          <w:tcPr>
            <w:tcW w:w="1985" w:type="dxa"/>
          </w:tcPr>
          <w:p w14:paraId="46E58FB4" w14:textId="77777777" w:rsidR="002F2B50" w:rsidRDefault="002F2B50" w:rsidP="002F2B5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FC6D7AF" w14:textId="6B1AC77A" w:rsidR="002F2B50" w:rsidRDefault="002F2B50" w:rsidP="002F2B50">
            <w:pPr>
              <w:pStyle w:val="CRCoverPage"/>
              <w:spacing w:after="0"/>
              <w:rPr>
                <w:lang w:val="en-SG"/>
              </w:rPr>
            </w:pPr>
            <w:r w:rsidRPr="002F2B50">
              <w:rPr>
                <w:lang w:val="en-SG"/>
              </w:rPr>
              <w:t>Set the 3</w:t>
            </w:r>
            <w:r w:rsidRPr="002F2B50">
              <w:rPr>
                <w:vertAlign w:val="superscript"/>
                <w:lang w:val="en-SG"/>
              </w:rPr>
              <w:t>rd</w:t>
            </w:r>
            <w:r w:rsidRPr="002F2B50">
              <w:rPr>
                <w:lang w:val="en-SG"/>
              </w:rPr>
              <w:t xml:space="preserve"> </w:t>
            </w:r>
            <w:r>
              <w:rPr>
                <w:lang w:val="en-SG"/>
              </w:rPr>
              <w:t>parameter of</w:t>
            </w:r>
            <w:r w:rsidRPr="002F2B50">
              <w:rPr>
                <w:lang w:val="en-SG"/>
              </w:rPr>
              <w:t xml:space="preserve"> f_NR5GC_IRAT_S1ToN1_IdleMode() </w:t>
            </w:r>
            <w:r>
              <w:rPr>
                <w:lang w:val="en-SG"/>
              </w:rPr>
              <w:t>t</w:t>
            </w:r>
            <w:r w:rsidRPr="002F2B50">
              <w:rPr>
                <w:lang w:val="en-SG"/>
              </w:rPr>
              <w:t>o false</w:t>
            </w:r>
          </w:p>
        </w:tc>
      </w:tr>
      <w:tr w:rsidR="002F2B50" w14:paraId="3EE850BC" w14:textId="77777777" w:rsidTr="0002507A">
        <w:tc>
          <w:tcPr>
            <w:tcW w:w="1985" w:type="dxa"/>
          </w:tcPr>
          <w:p w14:paraId="445B20CC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70611DD" w14:textId="77777777" w:rsidR="002F2B50" w:rsidRDefault="002F2B50" w:rsidP="0002507A">
            <w:pPr>
              <w:spacing w:after="0"/>
              <w:rPr>
                <w:rFonts w:ascii="Arial" w:hAnsi="Arial" w:cs="Arial"/>
                <w:lang w:val="en-US"/>
              </w:rPr>
            </w:pPr>
            <w:r w:rsidRPr="00353E16">
              <w:rPr>
                <w:rFonts w:ascii="Arial" w:hAnsi="Arial" w:cs="Arial"/>
                <w:lang w:val="en-US"/>
              </w:rPr>
              <w:t>Idle_CellReSelection_NR5GC_NR</w:t>
            </w:r>
          </w:p>
        </w:tc>
      </w:tr>
      <w:tr w:rsidR="002F2B50" w14:paraId="74DBB51F" w14:textId="77777777" w:rsidTr="0002507A">
        <w:tc>
          <w:tcPr>
            <w:tcW w:w="1985" w:type="dxa"/>
          </w:tcPr>
          <w:p w14:paraId="716E031A" w14:textId="77777777" w:rsidR="002F2B50" w:rsidRDefault="002F2B50" w:rsidP="0002507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479EF3D" w14:textId="77777777" w:rsidR="002F2B50" w:rsidRDefault="002F2B50" w:rsidP="0002507A">
            <w:pPr>
              <w:rPr>
                <w:rFonts w:ascii="Arial" w:hAnsi="Arial"/>
                <w:highlight w:val="cyan"/>
              </w:rPr>
            </w:pPr>
          </w:p>
        </w:tc>
      </w:tr>
    </w:tbl>
    <w:p w14:paraId="2BC06EC8" w14:textId="77777777" w:rsidR="002F2B50" w:rsidRDefault="002F2B50" w:rsidP="002F2B50">
      <w:pPr>
        <w:rPr>
          <w:lang w:val="en-US"/>
        </w:rPr>
      </w:pPr>
    </w:p>
    <w:p w14:paraId="1066C6B3" w14:textId="77777777" w:rsidR="002F2B50" w:rsidRDefault="002F2B50" w:rsidP="002F2B5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F2B50" w14:paraId="5CD23144" w14:textId="77777777" w:rsidTr="0002507A">
        <w:tc>
          <w:tcPr>
            <w:tcW w:w="9855" w:type="dxa"/>
          </w:tcPr>
          <w:p w14:paraId="51E184E9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>function fl_TC_6_2_3_3_TestBody() runs on NR5GC_PTC</w:t>
            </w:r>
          </w:p>
          <w:p w14:paraId="53B4CE3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{</w:t>
            </w:r>
          </w:p>
          <w:p w14:paraId="5A57D93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var integer </w:t>
            </w:r>
            <w:proofErr w:type="spellStart"/>
            <w:r w:rsidRPr="00353E16">
              <w:rPr>
                <w:lang w:val="en-US"/>
              </w:rPr>
              <w:t>v_ModificationPeriodFrames</w:t>
            </w:r>
            <w:proofErr w:type="spellEnd"/>
            <w:r w:rsidRPr="00353E16">
              <w:rPr>
                <w:lang w:val="en-US"/>
              </w:rPr>
              <w:t>;</w:t>
            </w:r>
          </w:p>
          <w:p w14:paraId="7734E68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var float </w:t>
            </w:r>
            <w:proofErr w:type="spellStart"/>
            <w:r w:rsidRPr="00353E16">
              <w:rPr>
                <w:lang w:val="en-US"/>
              </w:rPr>
              <w:t>v_ModificationPeriod_s</w:t>
            </w:r>
            <w:proofErr w:type="spellEnd"/>
            <w:r w:rsidRPr="00353E16">
              <w:rPr>
                <w:lang w:val="en-US"/>
              </w:rPr>
              <w:t>;</w:t>
            </w:r>
          </w:p>
          <w:p w14:paraId="437C90D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1CCCC91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1"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774B5A6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//The SS adjusts the NR and E-UTRAN Cell power levels according to row "T1" in table 6.2.3.3.3.2-1/2</w:t>
            </w:r>
          </w:p>
          <w:p w14:paraId="20D84CE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-95, -95); // FR2 FFS</w:t>
            </w:r>
          </w:p>
          <w:p w14:paraId="250C17C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5BF84A6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Send both authentication and NR </w:t>
            </w:r>
            <w:proofErr w:type="spellStart"/>
            <w:r w:rsidRPr="00353E16">
              <w:rPr>
                <w:lang w:val="en-US"/>
              </w:rPr>
              <w:t>sysinfo</w:t>
            </w:r>
            <w:proofErr w:type="spellEnd"/>
            <w:r w:rsidRPr="00353E16">
              <w:rPr>
                <w:lang w:val="en-US"/>
              </w:rPr>
              <w:t xml:space="preserve"> parameters to EUTRA that will be used throughout the test</w:t>
            </w:r>
          </w:p>
          <w:p w14:paraId="5F4A9ACB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f_NR5GC_TrackingAreaUpdateFromN1(nr_Cell1);</w:t>
            </w:r>
          </w:p>
          <w:p w14:paraId="4C214DFD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34B9C07F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f_EUTRA_NR_WaitForCoOrd_Trigger</w:t>
            </w:r>
            <w:proofErr w:type="spellEnd"/>
            <w:r w:rsidRPr="00353E16">
              <w:rPr>
                <w:lang w:val="en-US"/>
              </w:rPr>
              <w:t xml:space="preserve"> (EUTRA);</w:t>
            </w:r>
          </w:p>
          <w:p w14:paraId="551A9CF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4"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79042E2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adjusts the NR and E-UTRAN Cell power levels according to row "T2" in table 6.2.3.3.3.2-1/2</w:t>
            </w:r>
          </w:p>
          <w:p w14:paraId="306B957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-78, -78); // FR2 FFS</w:t>
            </w:r>
          </w:p>
          <w:p w14:paraId="2A52B80D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426B83D1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5 - Void 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31ACD280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6"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4E144FB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Generic test procedure in TS 38.508-1 Table 4.9.9.2.2-1 take place and UE is camped on NR Cell 1</w:t>
            </w:r>
          </w:p>
          <w:p w14:paraId="7C4309C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transmits </w:t>
            </w:r>
            <w:proofErr w:type="spellStart"/>
            <w:r w:rsidRPr="00353E16">
              <w:rPr>
                <w:lang w:val="en-US"/>
              </w:rPr>
              <w:t>RRCRelease</w:t>
            </w:r>
            <w:proofErr w:type="spellEnd"/>
            <w:r w:rsidRPr="00353E16">
              <w:rPr>
                <w:lang w:val="en-US"/>
              </w:rPr>
              <w:t xml:space="preserve"> message on NR Cell 1</w:t>
            </w:r>
          </w:p>
          <w:p w14:paraId="32DBF40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f_NR5GC_IRAT_S1ToN1_IdleMode(</w:t>
            </w:r>
            <w:r w:rsidRPr="002F2B50">
              <w:rPr>
                <w:lang w:val="en-US"/>
              </w:rPr>
              <w:t>nr_Cell1</w:t>
            </w:r>
            <w:r w:rsidRPr="00353E16">
              <w:rPr>
                <w:lang w:val="en-US"/>
              </w:rPr>
              <w:t>);</w:t>
            </w:r>
          </w:p>
          <w:p w14:paraId="3B2CD85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4274D68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8"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1757C19B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notifies the UE of change of System Information on NR Cell 1 by send Short Message on PDCCH using P-RNTI.</w:t>
            </w:r>
          </w:p>
          <w:p w14:paraId="1CAB1DB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9"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6BA0D1F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lastRenderedPageBreak/>
              <w:t xml:space="preserve">    // The SS changes Priority of E-UTRA cell 1 in the SIB5 of NR Cell 1, The </w:t>
            </w:r>
            <w:proofErr w:type="spellStart"/>
            <w:r w:rsidRPr="00353E16">
              <w:rPr>
                <w:lang w:val="en-US"/>
              </w:rPr>
              <w:t>ValueTag</w:t>
            </w:r>
            <w:proofErr w:type="spellEnd"/>
            <w:r w:rsidRPr="00353E16">
              <w:rPr>
                <w:lang w:val="en-US"/>
              </w:rPr>
              <w:t xml:space="preserve"> of SIB5 in the SIB1 is increased on NR Cell 1.</w:t>
            </w:r>
          </w:p>
          <w:p w14:paraId="13A4100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Table 6.2.3.3.3.3-5: SIB5 of NR Cell 1</w:t>
            </w:r>
          </w:p>
          <w:p w14:paraId="1807BCF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f_NR5GC_CellInfo_SetSIB5_cellReselectionPriority(nr_Cell1, 0, 3);</w:t>
            </w:r>
          </w:p>
          <w:p w14:paraId="7BE993E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f_NR5GC_CellInfo_SetSIB5_threshXHigh(nr_Cell1, 0, 20);</w:t>
            </w:r>
          </w:p>
          <w:p w14:paraId="4ADB8032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f_NR5GC_CellInfo_SetSIB5_threshXLow(nr_Cell1, 0, 10);</w:t>
            </w:r>
          </w:p>
          <w:p w14:paraId="61D1ED6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Table 6.2.3.3.3.3-6: SIB1 of NR Cell 1</w:t>
            </w:r>
          </w:p>
          <w:p w14:paraId="4D8E8B0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f_NR_IncrementValueTag</w:t>
            </w:r>
            <w:proofErr w:type="spellEnd"/>
            <w:r w:rsidRPr="00353E16">
              <w:rPr>
                <w:lang w:val="en-US"/>
              </w:rPr>
              <w:t>(nr_Cell1, sibType5);</w:t>
            </w:r>
          </w:p>
          <w:p w14:paraId="70792F6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f_NR_ModifySysinfo</w:t>
            </w:r>
            <w:proofErr w:type="spellEnd"/>
            <w:r w:rsidRPr="00353E16">
              <w:rPr>
                <w:lang w:val="en-US"/>
              </w:rPr>
              <w:t xml:space="preserve">(nr_Cell1); //Modify </w:t>
            </w:r>
            <w:proofErr w:type="spellStart"/>
            <w:r w:rsidRPr="00353E16">
              <w:rPr>
                <w:lang w:val="en-US"/>
              </w:rPr>
              <w:t>Sysinfo</w:t>
            </w:r>
            <w:proofErr w:type="spellEnd"/>
            <w:r w:rsidRPr="00353E16">
              <w:rPr>
                <w:lang w:val="en-US"/>
              </w:rPr>
              <w:t xml:space="preserve"> in SS</w:t>
            </w:r>
          </w:p>
          <w:p w14:paraId="741BD59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6ADEAA32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10"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7B3428F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Wait for 2.1* modification period to allow the new system information to take effect</w:t>
            </w:r>
          </w:p>
          <w:p w14:paraId="1B15503F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v_ModificationPeriodFrames</w:t>
            </w:r>
            <w:proofErr w:type="spellEnd"/>
            <w:r w:rsidRPr="00353E16">
              <w:rPr>
                <w:lang w:val="en-US"/>
              </w:rPr>
              <w:t xml:space="preserve"> := </w:t>
            </w:r>
            <w:proofErr w:type="spellStart"/>
            <w:r w:rsidRPr="00353E16">
              <w:rPr>
                <w:lang w:val="en-US"/>
              </w:rPr>
              <w:t>f_NR_CalculateModificationPeriod</w:t>
            </w:r>
            <w:proofErr w:type="spellEnd"/>
            <w:r w:rsidRPr="00353E16">
              <w:rPr>
                <w:lang w:val="en-US"/>
              </w:rPr>
              <w:t xml:space="preserve"> (nr_Cell1);</w:t>
            </w:r>
          </w:p>
          <w:p w14:paraId="1BB44EB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v_ModificationPeriod_s</w:t>
            </w:r>
            <w:proofErr w:type="spellEnd"/>
            <w:r w:rsidRPr="00353E16">
              <w:rPr>
                <w:lang w:val="en-US"/>
              </w:rPr>
              <w:t xml:space="preserve"> := int2float( </w:t>
            </w:r>
            <w:proofErr w:type="spellStart"/>
            <w:r w:rsidRPr="00353E16">
              <w:rPr>
                <w:lang w:val="en-US"/>
              </w:rPr>
              <w:t>v_ModificationPeriodFrames</w:t>
            </w:r>
            <w:proofErr w:type="spellEnd"/>
            <w:r w:rsidRPr="00353E16">
              <w:rPr>
                <w:lang w:val="en-US"/>
              </w:rPr>
              <w:t>)/100.0; //Modification period in seconds</w:t>
            </w:r>
          </w:p>
          <w:p w14:paraId="6F3D77EF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f_Delay</w:t>
            </w:r>
            <w:proofErr w:type="spellEnd"/>
            <w:r w:rsidRPr="00353E16">
              <w:rPr>
                <w:lang w:val="en-US"/>
              </w:rPr>
              <w:t xml:space="preserve">(2.1 * </w:t>
            </w:r>
            <w:proofErr w:type="spellStart"/>
            <w:r w:rsidRPr="00353E16">
              <w:rPr>
                <w:lang w:val="en-US"/>
              </w:rPr>
              <w:t>v_ModificationPeriod_s</w:t>
            </w:r>
            <w:proofErr w:type="spellEnd"/>
            <w:r w:rsidRPr="00353E16">
              <w:rPr>
                <w:lang w:val="en-US"/>
              </w:rPr>
              <w:t>);</w:t>
            </w:r>
          </w:p>
          <w:p w14:paraId="242EEC69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373030D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11"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4ECF7B61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adjusts the NR and E-UTRAN Cell power levels according to row "T3" in table 6.2.3.3.3.2-1/2</w:t>
            </w:r>
          </w:p>
          <w:p w14:paraId="08BD2410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-95, -95); // FR2 FFS</w:t>
            </w:r>
          </w:p>
          <w:p w14:paraId="5B1D3BE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f_EUTRA_NR_SendCoOrd</w:t>
            </w:r>
            <w:proofErr w:type="spellEnd"/>
            <w:r w:rsidRPr="00353E16">
              <w:rPr>
                <w:lang w:val="en-US"/>
              </w:rPr>
              <w:t xml:space="preserve"> (EUTRA, </w:t>
            </w:r>
            <w:proofErr w:type="spellStart"/>
            <w:r w:rsidRPr="00353E16">
              <w:rPr>
                <w:lang w:val="en-US"/>
              </w:rPr>
              <w:t>cms_EUTRA_NR_Trigger</w:t>
            </w:r>
            <w:proofErr w:type="spellEnd"/>
            <w:r w:rsidRPr="00353E16">
              <w:rPr>
                <w:lang w:val="en-US"/>
              </w:rPr>
              <w:t>); // send coordination to move context to EUTRA</w:t>
            </w:r>
          </w:p>
          <w:p w14:paraId="0B8FC857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260566A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f_NR5GC_TrackingAreaUpdateFromN1(nr_Cell1); // @sic R5s191181 Ch.11 sic@</w:t>
            </w:r>
          </w:p>
          <w:p w14:paraId="3840059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12 - Void 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0B231B12" w14:textId="77777777" w:rsidR="002F2B50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}</w:t>
            </w:r>
          </w:p>
        </w:tc>
      </w:tr>
    </w:tbl>
    <w:p w14:paraId="06B8F298" w14:textId="77777777" w:rsidR="002F2B50" w:rsidRDefault="002F2B50" w:rsidP="002F2B50">
      <w:pPr>
        <w:rPr>
          <w:lang w:val="en-US"/>
        </w:rPr>
      </w:pPr>
    </w:p>
    <w:p w14:paraId="003F727C" w14:textId="77777777" w:rsidR="002F2B50" w:rsidRDefault="002F2B50" w:rsidP="002F2B5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F2B50" w14:paraId="713BCE2B" w14:textId="77777777" w:rsidTr="0002507A">
        <w:tc>
          <w:tcPr>
            <w:tcW w:w="9855" w:type="dxa"/>
          </w:tcPr>
          <w:p w14:paraId="1D17BA8B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>function fl_TC_6_2_3_3_TestBody() runs on NR5GC_PTC</w:t>
            </w:r>
          </w:p>
          <w:p w14:paraId="325C228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{</w:t>
            </w:r>
          </w:p>
          <w:p w14:paraId="13A4F6C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var integer </w:t>
            </w:r>
            <w:proofErr w:type="spellStart"/>
            <w:r w:rsidRPr="00353E16">
              <w:rPr>
                <w:lang w:val="en-US"/>
              </w:rPr>
              <w:t>v_ModificationPeriodFrames</w:t>
            </w:r>
            <w:proofErr w:type="spellEnd"/>
            <w:r w:rsidRPr="00353E16">
              <w:rPr>
                <w:lang w:val="en-US"/>
              </w:rPr>
              <w:t>;</w:t>
            </w:r>
          </w:p>
          <w:p w14:paraId="3A9BD515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var float </w:t>
            </w:r>
            <w:proofErr w:type="spellStart"/>
            <w:r w:rsidRPr="00353E16">
              <w:rPr>
                <w:lang w:val="en-US"/>
              </w:rPr>
              <w:t>v_ModificationPeriod_s</w:t>
            </w:r>
            <w:proofErr w:type="spellEnd"/>
            <w:r w:rsidRPr="00353E16">
              <w:rPr>
                <w:lang w:val="en-US"/>
              </w:rPr>
              <w:t>;</w:t>
            </w:r>
          </w:p>
          <w:p w14:paraId="074A679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4C74C0FB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1"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361C2EB5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//The SS adjusts the NR and E-UTRAN Cell power levels according to row "T1" in table 6.2.3.3.3.2-1/2</w:t>
            </w:r>
          </w:p>
          <w:p w14:paraId="7238A13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-95, -95); // FR2 FFS</w:t>
            </w:r>
          </w:p>
          <w:p w14:paraId="018D44B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lastRenderedPageBreak/>
              <w:t xml:space="preserve">    </w:t>
            </w:r>
          </w:p>
          <w:p w14:paraId="2392385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Send both authentication and NR </w:t>
            </w:r>
            <w:proofErr w:type="spellStart"/>
            <w:r w:rsidRPr="00353E16">
              <w:rPr>
                <w:lang w:val="en-US"/>
              </w:rPr>
              <w:t>sysinfo</w:t>
            </w:r>
            <w:proofErr w:type="spellEnd"/>
            <w:r w:rsidRPr="00353E16">
              <w:rPr>
                <w:lang w:val="en-US"/>
              </w:rPr>
              <w:t xml:space="preserve"> parameters to EUTRA that will be used throughout the test</w:t>
            </w:r>
          </w:p>
          <w:p w14:paraId="3B890261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f_NR5GC_TrackingAreaUpdateFromN1(nr_Cell1);</w:t>
            </w:r>
          </w:p>
          <w:p w14:paraId="122D2A3B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69B9D34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f_EUTRA_NR_WaitForCoOrd_Trigger</w:t>
            </w:r>
            <w:proofErr w:type="spellEnd"/>
            <w:r w:rsidRPr="00353E16">
              <w:rPr>
                <w:lang w:val="en-US"/>
              </w:rPr>
              <w:t xml:space="preserve"> (EUTRA);</w:t>
            </w:r>
          </w:p>
          <w:p w14:paraId="18EB2D5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4"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11369D8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adjusts the NR and E-UTRAN Cell power levels according to row "T2" in table 6.2.3.3.3.2-1/2</w:t>
            </w:r>
          </w:p>
          <w:p w14:paraId="7745E562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-78, -78); // FR2 FFS</w:t>
            </w:r>
          </w:p>
          <w:p w14:paraId="4F7DDA49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2A2BFBC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5 - Void 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74662820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6"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0E1E4DF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Generic test procedure in TS 38.508-1 Table 4.9.9.2.2-1 take place and UE is camped on NR Cell 1</w:t>
            </w:r>
          </w:p>
          <w:p w14:paraId="3BA287D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transmits </w:t>
            </w:r>
            <w:proofErr w:type="spellStart"/>
            <w:r w:rsidRPr="00353E16">
              <w:rPr>
                <w:lang w:val="en-US"/>
              </w:rPr>
              <w:t>RRCRelease</w:t>
            </w:r>
            <w:proofErr w:type="spellEnd"/>
            <w:r w:rsidRPr="00353E16">
              <w:rPr>
                <w:lang w:val="en-US"/>
              </w:rPr>
              <w:t xml:space="preserve"> message on NR Cell 1</w:t>
            </w:r>
          </w:p>
          <w:p w14:paraId="65427EB9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f_NR5GC_IRAT_S1ToN1_IdleMode(</w:t>
            </w:r>
            <w:r w:rsidRPr="002F2B50">
              <w:rPr>
                <w:lang w:val="en-US"/>
              </w:rPr>
              <w:t>nr_Cell1</w:t>
            </w:r>
            <w:r w:rsidRPr="00353E16">
              <w:rPr>
                <w:highlight w:val="green"/>
                <w:lang w:val="en-US"/>
              </w:rPr>
              <w:t>, -, false</w:t>
            </w:r>
            <w:r w:rsidRPr="00353E16">
              <w:rPr>
                <w:lang w:val="en-US"/>
              </w:rPr>
              <w:t>);//KS R5sxxx change_6233</w:t>
            </w:r>
          </w:p>
          <w:p w14:paraId="430478D1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1D9BBC3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8"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7A8FB4EF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notifies the UE of change of System Information on NR Cell 1 by send Short Message on PDCCH using P-RNTI.</w:t>
            </w:r>
          </w:p>
          <w:p w14:paraId="761D2EC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9"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589989F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changes Priority of E-UTRA cell 1 in the SIB5 of NR Cell 1, The </w:t>
            </w:r>
            <w:proofErr w:type="spellStart"/>
            <w:r w:rsidRPr="00353E16">
              <w:rPr>
                <w:lang w:val="en-US"/>
              </w:rPr>
              <w:t>ValueTag</w:t>
            </w:r>
            <w:proofErr w:type="spellEnd"/>
            <w:r w:rsidRPr="00353E16">
              <w:rPr>
                <w:lang w:val="en-US"/>
              </w:rPr>
              <w:t xml:space="preserve"> of SIB5 in the SIB1 is increased on NR Cell 1.</w:t>
            </w:r>
          </w:p>
          <w:p w14:paraId="154E058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Table 6.2.3.3.3.3-5: SIB5 of NR Cell 1</w:t>
            </w:r>
          </w:p>
          <w:p w14:paraId="6D369BC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f_NR5GC_CellInfo_SetSIB5_cellReselectionPriority(nr_Cell1, 0, 3);</w:t>
            </w:r>
          </w:p>
          <w:p w14:paraId="630300A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f_NR5GC_CellInfo_SetSIB5_threshXHigh(nr_Cell1, 0, 20);</w:t>
            </w:r>
          </w:p>
          <w:p w14:paraId="053DCF88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f_NR5GC_CellInfo_SetSIB5_threshXLow(nr_Cell1, 0, 10);</w:t>
            </w:r>
          </w:p>
          <w:p w14:paraId="2F4F505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Table 6.2.3.3.3.3-6: SIB1 of NR Cell 1</w:t>
            </w:r>
          </w:p>
          <w:p w14:paraId="10CA4C2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f_NR_IncrementValueTag</w:t>
            </w:r>
            <w:proofErr w:type="spellEnd"/>
            <w:r w:rsidRPr="00353E16">
              <w:rPr>
                <w:lang w:val="en-US"/>
              </w:rPr>
              <w:t>(nr_Cell1, sibType5);</w:t>
            </w:r>
          </w:p>
          <w:p w14:paraId="3BD894F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f_NR_ModifySysinfo</w:t>
            </w:r>
            <w:proofErr w:type="spellEnd"/>
            <w:r w:rsidRPr="00353E16">
              <w:rPr>
                <w:lang w:val="en-US"/>
              </w:rPr>
              <w:t xml:space="preserve">(nr_Cell1); //Modify </w:t>
            </w:r>
            <w:proofErr w:type="spellStart"/>
            <w:r w:rsidRPr="00353E16">
              <w:rPr>
                <w:lang w:val="en-US"/>
              </w:rPr>
              <w:t>Sysinfo</w:t>
            </w:r>
            <w:proofErr w:type="spellEnd"/>
            <w:r w:rsidRPr="00353E16">
              <w:rPr>
                <w:lang w:val="en-US"/>
              </w:rPr>
              <w:t xml:space="preserve"> in SS</w:t>
            </w:r>
          </w:p>
          <w:p w14:paraId="7ED799E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3038FCE7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10"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154B01A9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Wait for 2.1* modification period to allow the new system information to take effect</w:t>
            </w:r>
          </w:p>
          <w:p w14:paraId="798B7EC4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v_ModificationPeriodFrames</w:t>
            </w:r>
            <w:proofErr w:type="spellEnd"/>
            <w:r w:rsidRPr="00353E16">
              <w:rPr>
                <w:lang w:val="en-US"/>
              </w:rPr>
              <w:t xml:space="preserve"> := </w:t>
            </w:r>
            <w:proofErr w:type="spellStart"/>
            <w:r w:rsidRPr="00353E16">
              <w:rPr>
                <w:lang w:val="en-US"/>
              </w:rPr>
              <w:t>f_NR_CalculateModificationPeriod</w:t>
            </w:r>
            <w:proofErr w:type="spellEnd"/>
            <w:r w:rsidRPr="00353E16">
              <w:rPr>
                <w:lang w:val="en-US"/>
              </w:rPr>
              <w:t xml:space="preserve"> (nr_Cell1);</w:t>
            </w:r>
          </w:p>
          <w:p w14:paraId="778B2541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v_ModificationPeriod_s</w:t>
            </w:r>
            <w:proofErr w:type="spellEnd"/>
            <w:r w:rsidRPr="00353E16">
              <w:rPr>
                <w:lang w:val="en-US"/>
              </w:rPr>
              <w:t xml:space="preserve"> := int2float( </w:t>
            </w:r>
            <w:proofErr w:type="spellStart"/>
            <w:r w:rsidRPr="00353E16">
              <w:rPr>
                <w:lang w:val="en-US"/>
              </w:rPr>
              <w:t>v_ModificationPeriodFrames</w:t>
            </w:r>
            <w:proofErr w:type="spellEnd"/>
            <w:r w:rsidRPr="00353E16">
              <w:rPr>
                <w:lang w:val="en-US"/>
              </w:rPr>
              <w:t>)/100.0; //Modification period in seconds</w:t>
            </w:r>
          </w:p>
          <w:p w14:paraId="302118C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f_Delay</w:t>
            </w:r>
            <w:proofErr w:type="spellEnd"/>
            <w:r w:rsidRPr="00353E16">
              <w:rPr>
                <w:lang w:val="en-US"/>
              </w:rPr>
              <w:t xml:space="preserve">(2.1 * </w:t>
            </w:r>
            <w:proofErr w:type="spellStart"/>
            <w:r w:rsidRPr="00353E16">
              <w:rPr>
                <w:lang w:val="en-US"/>
              </w:rPr>
              <w:t>v_ModificationPeriod_s</w:t>
            </w:r>
            <w:proofErr w:type="spellEnd"/>
            <w:r w:rsidRPr="00353E16">
              <w:rPr>
                <w:lang w:val="en-US"/>
              </w:rPr>
              <w:t>);</w:t>
            </w:r>
          </w:p>
          <w:p w14:paraId="00C0BFB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</w:p>
          <w:p w14:paraId="7D86DFFC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lastRenderedPageBreak/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11"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3A4BBBF6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The SS adjusts the NR and E-UTRAN Cell power levels according to row "T3" in table 6.2.3.3.3.2-1/2</w:t>
            </w:r>
          </w:p>
          <w:p w14:paraId="0676A3AA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f_NR_SetCellPower</w:t>
            </w:r>
            <w:proofErr w:type="spellEnd"/>
            <w:r w:rsidRPr="00353E16">
              <w:rPr>
                <w:lang w:val="en-US"/>
              </w:rPr>
              <w:t xml:space="preserve"> (nr_Cell1, -95, -95); // FR2 FFS</w:t>
            </w:r>
          </w:p>
          <w:p w14:paraId="10715553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</w:t>
            </w:r>
            <w:proofErr w:type="spellStart"/>
            <w:r w:rsidRPr="00353E16">
              <w:rPr>
                <w:lang w:val="en-US"/>
              </w:rPr>
              <w:t>f_EUTRA_NR_SendCoOrd</w:t>
            </w:r>
            <w:proofErr w:type="spellEnd"/>
            <w:r w:rsidRPr="00353E16">
              <w:rPr>
                <w:lang w:val="en-US"/>
              </w:rPr>
              <w:t xml:space="preserve"> (EUTRA, </w:t>
            </w:r>
            <w:proofErr w:type="spellStart"/>
            <w:r w:rsidRPr="00353E16">
              <w:rPr>
                <w:lang w:val="en-US"/>
              </w:rPr>
              <w:t>cms_EUTRA_NR_Trigger</w:t>
            </w:r>
            <w:proofErr w:type="spellEnd"/>
            <w:r w:rsidRPr="00353E16">
              <w:rPr>
                <w:lang w:val="en-US"/>
              </w:rPr>
              <w:t>); // send coordination to move context to EUTRA</w:t>
            </w:r>
          </w:p>
          <w:p w14:paraId="66E31D34" w14:textId="77777777" w:rsidR="002F2B50" w:rsidRPr="00353E16" w:rsidRDefault="002F2B50" w:rsidP="0002507A">
            <w:pPr>
              <w:rPr>
                <w:lang w:val="en-US"/>
              </w:rPr>
            </w:pPr>
          </w:p>
          <w:p w14:paraId="31E43BBE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f_NR5GC_TrackingAreaUpdateFromN1(nr_Cell1); // @sic R5s191181 Ch.11 sic@</w:t>
            </w:r>
          </w:p>
          <w:p w14:paraId="1BD4B86D" w14:textId="77777777" w:rsidR="002F2B50" w:rsidRPr="00353E16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 // @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 xml:space="preserve"> "Step 12 - Void " </w:t>
            </w:r>
            <w:proofErr w:type="spellStart"/>
            <w:r w:rsidRPr="00353E16">
              <w:rPr>
                <w:lang w:val="en-US"/>
              </w:rPr>
              <w:t>siclog</w:t>
            </w:r>
            <w:proofErr w:type="spellEnd"/>
            <w:r w:rsidRPr="00353E16">
              <w:rPr>
                <w:lang w:val="en-US"/>
              </w:rPr>
              <w:t>@</w:t>
            </w:r>
          </w:p>
          <w:p w14:paraId="4AB3DD40" w14:textId="77777777" w:rsidR="002F2B50" w:rsidRDefault="002F2B50" w:rsidP="0002507A">
            <w:pPr>
              <w:rPr>
                <w:lang w:val="en-US"/>
              </w:rPr>
            </w:pPr>
            <w:r w:rsidRPr="00353E16">
              <w:rPr>
                <w:lang w:val="en-US"/>
              </w:rPr>
              <w:t xml:space="preserve">   }</w:t>
            </w:r>
          </w:p>
        </w:tc>
      </w:tr>
    </w:tbl>
    <w:p w14:paraId="1E61335F" w14:textId="77777777" w:rsidR="002F2B50" w:rsidRDefault="002F2B50" w:rsidP="002F2B50">
      <w:pPr>
        <w:rPr>
          <w:lang w:val="en-US"/>
        </w:rPr>
      </w:pPr>
    </w:p>
    <w:p w14:paraId="29AC49A5" w14:textId="557AD312" w:rsidR="00D878CE" w:rsidRPr="00D878CE" w:rsidRDefault="00D878CE" w:rsidP="002F2B50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D878CE" w:rsidRPr="00D878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C5C1A" w14:textId="77777777" w:rsidR="00C733E4" w:rsidRDefault="00C733E4">
      <w:r>
        <w:separator/>
      </w:r>
    </w:p>
  </w:endnote>
  <w:endnote w:type="continuationSeparator" w:id="0">
    <w:p w14:paraId="50134E66" w14:textId="77777777" w:rsidR="00C733E4" w:rsidRDefault="00C733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528B72" w14:textId="77777777" w:rsidR="00C733E4" w:rsidRDefault="00C733E4">
      <w:r>
        <w:separator/>
      </w:r>
    </w:p>
  </w:footnote>
  <w:footnote w:type="continuationSeparator" w:id="0">
    <w:p w14:paraId="080C2C46" w14:textId="77777777" w:rsidR="00C733E4" w:rsidRDefault="00C733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3F"/>
    <w:rsid w:val="000A6394"/>
    <w:rsid w:val="000B7FED"/>
    <w:rsid w:val="000C038A"/>
    <w:rsid w:val="000C6598"/>
    <w:rsid w:val="000D44B3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5709B"/>
    <w:rsid w:val="0026004D"/>
    <w:rsid w:val="002640DD"/>
    <w:rsid w:val="00275D12"/>
    <w:rsid w:val="00284FEB"/>
    <w:rsid w:val="002860C4"/>
    <w:rsid w:val="002B5741"/>
    <w:rsid w:val="002D362B"/>
    <w:rsid w:val="002D39A7"/>
    <w:rsid w:val="002E472E"/>
    <w:rsid w:val="002F2B50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1580D"/>
    <w:rsid w:val="00547111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3C88"/>
    <w:rsid w:val="00BB5DFC"/>
    <w:rsid w:val="00BD279D"/>
    <w:rsid w:val="00BD6BB8"/>
    <w:rsid w:val="00BE179D"/>
    <w:rsid w:val="00BE6F27"/>
    <w:rsid w:val="00C462F9"/>
    <w:rsid w:val="00C66BA2"/>
    <w:rsid w:val="00C733E4"/>
    <w:rsid w:val="00C95985"/>
    <w:rsid w:val="00CC5026"/>
    <w:rsid w:val="00CC68D0"/>
    <w:rsid w:val="00D03794"/>
    <w:rsid w:val="00D03F9A"/>
    <w:rsid w:val="00D06D51"/>
    <w:rsid w:val="00D24991"/>
    <w:rsid w:val="00D50255"/>
    <w:rsid w:val="00D66520"/>
    <w:rsid w:val="00D85F97"/>
    <w:rsid w:val="00D878CE"/>
    <w:rsid w:val="00DE34CF"/>
    <w:rsid w:val="00DE7626"/>
    <w:rsid w:val="00E13F3D"/>
    <w:rsid w:val="00E259B2"/>
    <w:rsid w:val="00E31D96"/>
    <w:rsid w:val="00E34898"/>
    <w:rsid w:val="00EB09B7"/>
    <w:rsid w:val="00EE7D7C"/>
    <w:rsid w:val="00F25D98"/>
    <w:rsid w:val="00F300FB"/>
    <w:rsid w:val="00F46CCB"/>
    <w:rsid w:val="00FB6386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9EEA4-5C08-4FB6-8020-7C837B2E5E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43</TotalTime>
  <Pages>9</Pages>
  <Words>1778</Words>
  <Characters>10140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11895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12</cp:revision>
  <cp:lastPrinted>1900-01-01T00:00:00Z</cp:lastPrinted>
  <dcterms:created xsi:type="dcterms:W3CDTF">2020-12-08T10:56:00Z</dcterms:created>
  <dcterms:modified xsi:type="dcterms:W3CDTF">2021-01-07T17:54:00Z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