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5BB9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0D5A7A">
          <w:rPr>
            <w:b/>
            <w:i/>
            <w:noProof/>
            <w:sz w:val="28"/>
          </w:rPr>
          <w:t>1192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2BD4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61297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D6C94" w:rsidR="001E41F3" w:rsidRPr="00410371" w:rsidRDefault="000D5A7A" w:rsidP="00547111">
            <w:pPr>
              <w:pStyle w:val="CRCoverPage"/>
              <w:spacing w:after="0"/>
              <w:rPr>
                <w:noProof/>
              </w:rPr>
            </w:pPr>
            <w:r>
              <w:t>0973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E4857" w:rsidR="001E41F3" w:rsidRDefault="0061297C">
            <w:pPr>
              <w:pStyle w:val="CRCoverPage"/>
              <w:spacing w:after="0"/>
              <w:ind w:left="100"/>
              <w:rPr>
                <w:noProof/>
              </w:rPr>
            </w:pPr>
            <w:r w:rsidRPr="0061297C">
              <w:t xml:space="preserve">Addition of TT analysis for NR-NTN </w:t>
            </w:r>
            <w:r w:rsidR="002B2B9D">
              <w:t>Radio Link Monitoring Out-of-Sync</w:t>
            </w:r>
            <w:r w:rsidRPr="0061297C">
              <w:t xml:space="preserve"> test cases 14.</w:t>
            </w:r>
            <w:r w:rsidR="002B2B9D">
              <w:t>4.1.1, 14.4.1.3, 14.4.1.5 and 14.4.1.7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5E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056B9" w14:textId="77777777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TT analysis for NR-NTN </w:t>
            </w:r>
            <w:r w:rsidR="002B2B9D">
              <w:rPr>
                <w:noProof/>
                <w:lang w:eastAsia="ja-JP"/>
              </w:rPr>
              <w:t>RLM Out-of-Sync</w:t>
            </w:r>
            <w:r>
              <w:rPr>
                <w:noProof/>
                <w:lang w:eastAsia="ja-JP"/>
              </w:rPr>
              <w:t xml:space="preserve"> test cases 14.</w:t>
            </w:r>
            <w:r w:rsidR="002B2B9D">
              <w:rPr>
                <w:noProof/>
                <w:lang w:eastAsia="ja-JP"/>
              </w:rPr>
              <w:t>4.1</w:t>
            </w:r>
            <w:r>
              <w:rPr>
                <w:noProof/>
                <w:lang w:eastAsia="ja-JP"/>
              </w:rPr>
              <w:t>.1, 14.</w:t>
            </w:r>
            <w:r w:rsidR="002B2B9D">
              <w:rPr>
                <w:noProof/>
                <w:lang w:eastAsia="ja-JP"/>
              </w:rPr>
              <w:t>4.1</w:t>
            </w:r>
            <w:r>
              <w:rPr>
                <w:noProof/>
                <w:lang w:eastAsia="ja-JP"/>
              </w:rPr>
              <w:t>.</w:t>
            </w:r>
            <w:r w:rsidR="002B2B9D">
              <w:rPr>
                <w:noProof/>
                <w:lang w:eastAsia="ja-JP"/>
              </w:rPr>
              <w:t>3, 14.4.1.5</w:t>
            </w:r>
            <w:r>
              <w:rPr>
                <w:noProof/>
                <w:lang w:eastAsia="ja-JP"/>
              </w:rPr>
              <w:t xml:space="preserve"> and 14.</w:t>
            </w:r>
            <w:r w:rsidR="002B2B9D">
              <w:rPr>
                <w:noProof/>
                <w:lang w:eastAsia="ja-JP"/>
              </w:rPr>
              <w:t>4.1.7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  <w:p w14:paraId="4803B047" w14:textId="77777777" w:rsidR="00864057" w:rsidRDefault="008640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20457B15" w:rsidR="00864057" w:rsidRDefault="00864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8-5 is being updated in R5-</w:t>
            </w:r>
            <w:r w:rsidR="000261D9">
              <w:rPr>
                <w:noProof/>
                <w:lang w:eastAsia="ja-JP"/>
              </w:rPr>
              <w:t>251195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340FA" w:rsidR="001E41F3" w:rsidRDefault="0061297C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TT analysis for test cases </w:t>
            </w:r>
            <w:r w:rsidR="002B2B9D">
              <w:rPr>
                <w:noProof/>
                <w:lang w:eastAsia="ja-JP"/>
              </w:rPr>
              <w:t>14.4.1.1, 14.4.1.3, 14.4.1.5 and 14.4.1.7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3DE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61297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A8BD2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E2E834" w:rsidR="001E41F3" w:rsidRDefault="0061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308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67E2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97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261D9">
              <w:rPr>
                <w:noProof/>
              </w:rPr>
              <w:t>3827, 3828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A91EFE" w:rsidR="001E41F3" w:rsidRDefault="00E6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Pr="00E6102E">
              <w:rPr>
                <w:noProof/>
              </w:rPr>
              <w:t>38.533 14.4.1.1+14.4.1.3+14.4.1.5+14.4.1.7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8551C" w14:textId="77777777" w:rsidR="00E6102E" w:rsidRDefault="00E6102E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 xml:space="preserve">Add file: </w:t>
      </w:r>
      <w:r w:rsidRPr="00E6102E">
        <w:rPr>
          <w:noProof/>
        </w:rPr>
        <w:t>38.533 14.4.1.1+14.4.1.3+14.4.1.5+14.4.1.7 TT</w:t>
      </w:r>
      <w:r>
        <w:rPr>
          <w:noProof/>
        </w:rPr>
        <w:t>.zip</w:t>
      </w:r>
      <w:r w:rsidRPr="007E5585">
        <w:rPr>
          <w:b/>
          <w:bCs/>
          <w:noProof/>
          <w:color w:val="FF0000"/>
          <w:sz w:val="30"/>
          <w:szCs w:val="30"/>
        </w:rPr>
        <w:t xml:space="preserve"> </w:t>
      </w:r>
    </w:p>
    <w:p w14:paraId="67573822" w14:textId="3F32B8CD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003AA2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53A30C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0B919" w14:textId="77777777" w:rsidR="00694C3C" w:rsidRDefault="00694C3C">
      <w:r>
        <w:separator/>
      </w:r>
    </w:p>
  </w:endnote>
  <w:endnote w:type="continuationSeparator" w:id="0">
    <w:p w14:paraId="5428E793" w14:textId="77777777" w:rsidR="00694C3C" w:rsidRDefault="0069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25C2" w14:textId="77777777" w:rsidR="00694C3C" w:rsidRDefault="00694C3C">
      <w:r>
        <w:separator/>
      </w:r>
    </w:p>
  </w:footnote>
  <w:footnote w:type="continuationSeparator" w:id="0">
    <w:p w14:paraId="6CC3FC49" w14:textId="77777777" w:rsidR="00694C3C" w:rsidRDefault="0069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2693"/>
    <w:multiLevelType w:val="hybridMultilevel"/>
    <w:tmpl w:val="22AA5964"/>
    <w:lvl w:ilvl="0" w:tplc="72F0C89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790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61D9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D5A7A"/>
    <w:rsid w:val="00104959"/>
    <w:rsid w:val="00106DF8"/>
    <w:rsid w:val="00145D43"/>
    <w:rsid w:val="00146620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2B9D"/>
    <w:rsid w:val="002B5741"/>
    <w:rsid w:val="002D4D94"/>
    <w:rsid w:val="002D66C7"/>
    <w:rsid w:val="002E472E"/>
    <w:rsid w:val="00305409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7C"/>
    <w:rsid w:val="006129DC"/>
    <w:rsid w:val="00621188"/>
    <w:rsid w:val="006257ED"/>
    <w:rsid w:val="006274EF"/>
    <w:rsid w:val="00653DE4"/>
    <w:rsid w:val="00665C47"/>
    <w:rsid w:val="00694C3C"/>
    <w:rsid w:val="00695808"/>
    <w:rsid w:val="006B46FB"/>
    <w:rsid w:val="006E21FB"/>
    <w:rsid w:val="00766861"/>
    <w:rsid w:val="00792342"/>
    <w:rsid w:val="007977A8"/>
    <w:rsid w:val="007B4806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6405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92F3C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0438"/>
    <w:rsid w:val="00BB5DFC"/>
    <w:rsid w:val="00BC2B83"/>
    <w:rsid w:val="00BD279D"/>
    <w:rsid w:val="00BD6BB8"/>
    <w:rsid w:val="00BE30D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6102E"/>
    <w:rsid w:val="00E703A7"/>
    <w:rsid w:val="00EB09B7"/>
    <w:rsid w:val="00EC330B"/>
    <w:rsid w:val="00EE4A14"/>
    <w:rsid w:val="00EE7D7C"/>
    <w:rsid w:val="00F13C1F"/>
    <w:rsid w:val="00F25D98"/>
    <w:rsid w:val="00F27B87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8</cp:revision>
  <cp:lastPrinted>1900-01-01T08:00:00Z</cp:lastPrinted>
  <dcterms:created xsi:type="dcterms:W3CDTF">2024-11-27T02:04:00Z</dcterms:created>
  <dcterms:modified xsi:type="dcterms:W3CDTF">2025-02-08T01:15:00Z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