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D55B3A"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11669C" w:rsidRPr="0011669C">
          <w:rPr>
            <w:b/>
            <w:i/>
            <w:noProof/>
            <w:sz w:val="28"/>
          </w:rPr>
          <w:t>250359</w:t>
        </w:r>
      </w:fldSimple>
    </w:p>
    <w:p w14:paraId="7CB45193" w14:textId="4950A5A6"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3B31A2">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BFE4A" w:rsidR="001E41F3" w:rsidRPr="00675AA4" w:rsidRDefault="00033DDF" w:rsidP="00E13F3D">
            <w:pPr>
              <w:pStyle w:val="CRCoverPage"/>
              <w:spacing w:after="0"/>
              <w:jc w:val="right"/>
              <w:rPr>
                <w:b/>
                <w:noProof/>
                <w:sz w:val="28"/>
                <w:highlight w:val="yellow"/>
              </w:rPr>
            </w:pPr>
            <w:fldSimple w:instr=" DOCPROPERTY  Spec#  \* MERGEFORMAT ">
              <w:r w:rsidRPr="00386FB0">
                <w:rPr>
                  <w:b/>
                  <w:noProof/>
                  <w:sz w:val="28"/>
                </w:rPr>
                <w:t>3</w:t>
              </w:r>
              <w:r w:rsidR="00F343C8" w:rsidRPr="00386FB0">
                <w:rPr>
                  <w:b/>
                  <w:noProof/>
                  <w:sz w:val="28"/>
                </w:rPr>
                <w:t>7</w:t>
              </w:r>
              <w:r w:rsidR="00155999" w:rsidRPr="00386FB0">
                <w:rPr>
                  <w:b/>
                  <w:noProof/>
                  <w:sz w:val="28"/>
                </w:rPr>
                <w:t>.</w:t>
              </w:r>
              <w:r w:rsidR="00EF7E54" w:rsidRPr="00386FB0">
                <w:rPr>
                  <w:b/>
                  <w:noProof/>
                  <w:sz w:val="28"/>
                </w:rPr>
                <w:t>5</w:t>
              </w:r>
              <w:r w:rsidR="00A66B77" w:rsidRPr="00386FB0">
                <w:rPr>
                  <w:b/>
                  <w:noProof/>
                  <w:sz w:val="28"/>
                </w:rPr>
                <w:t>79</w:t>
              </w:r>
              <w:r w:rsidR="00EF7E54" w:rsidRPr="00386FB0">
                <w:rPr>
                  <w:b/>
                  <w:noProof/>
                  <w:sz w:val="28"/>
                </w:rPr>
                <w:t>-</w:t>
              </w:r>
            </w:fldSimple>
            <w:r w:rsidR="00F343C8" w:rsidRPr="00386FB0">
              <w:rPr>
                <w:b/>
                <w:noProof/>
                <w:sz w:val="28"/>
              </w:rPr>
              <w:t>1</w:t>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7D97B53" w:rsidR="001E41F3" w:rsidRPr="00675AA4" w:rsidRDefault="0011669C" w:rsidP="00547111">
            <w:pPr>
              <w:pStyle w:val="CRCoverPage"/>
              <w:spacing w:after="0"/>
              <w:rPr>
                <w:noProof/>
                <w:highlight w:val="yellow"/>
              </w:rPr>
            </w:pPr>
            <w:r w:rsidRPr="0011669C">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FA2C811" w:rsidR="001E41F3" w:rsidRPr="00E6624F" w:rsidRDefault="00F81E88">
            <w:pPr>
              <w:pStyle w:val="CRCoverPage"/>
              <w:spacing w:after="0"/>
              <w:jc w:val="center"/>
              <w:rPr>
                <w:b/>
                <w:noProof/>
                <w:sz w:val="28"/>
              </w:rPr>
            </w:pPr>
            <w:r w:rsidRPr="00E6624F">
              <w:rPr>
                <w:b/>
                <w:noProof/>
                <w:sz w:val="28"/>
              </w:rPr>
              <w:t>1</w:t>
            </w:r>
            <w:r w:rsidR="00E6624F" w:rsidRPr="00E6624F">
              <w:rPr>
                <w:b/>
                <w:noProof/>
                <w:sz w:val="28"/>
              </w:rPr>
              <w:t>7</w:t>
            </w:r>
            <w:r w:rsidRPr="00E6624F">
              <w:rPr>
                <w:b/>
                <w:noProof/>
                <w:sz w:val="28"/>
              </w:rPr>
              <w:t>.</w:t>
            </w:r>
            <w:r w:rsidR="00E6624F" w:rsidRPr="00E6624F">
              <w:rPr>
                <w:b/>
                <w:noProof/>
                <w:sz w:val="28"/>
              </w:rPr>
              <w:t>0</w:t>
            </w:r>
            <w:r w:rsidRPr="00E66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FCBA5C1" w:rsidR="001E41F3" w:rsidRPr="00E66BFA" w:rsidRDefault="006E7BF9">
            <w:pPr>
              <w:pStyle w:val="CRCoverPage"/>
              <w:spacing w:after="0"/>
              <w:ind w:left="100"/>
              <w:rPr>
                <w:noProof/>
              </w:rPr>
            </w:pPr>
            <w:r>
              <w:rPr>
                <w:noProof/>
              </w:rPr>
              <w:t>Editorial corrections in 5.5.11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94EF4" w:rsidP="00547111">
            <w:pPr>
              <w:pStyle w:val="CRCoverPage"/>
              <w:spacing w:after="0"/>
              <w:ind w:left="100"/>
              <w:rPr>
                <w:noProof/>
              </w:rPr>
            </w:pPr>
            <w:fldSimple w:instr=" DOCPROPERTY  SourceIfTsg  \* MERGEFORMAT ">
              <w:r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1A88C09C" w:rsidR="001E41F3" w:rsidRPr="00EF7E54" w:rsidRDefault="0011669C">
            <w:pPr>
              <w:pStyle w:val="CRCoverPage"/>
              <w:spacing w:after="0"/>
              <w:ind w:left="100"/>
              <w:rPr>
                <w:noProof/>
                <w:highlight w:val="green"/>
              </w:rPr>
            </w:pPr>
            <w:r w:rsidRPr="0011669C">
              <w:rPr>
                <w:noProof/>
              </w:rPr>
              <w:t>TEI14_Test, MCImp-UEConTest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4F2DB15" w:rsidR="001E41F3" w:rsidRPr="00507F51" w:rsidRDefault="0011669C">
            <w:pPr>
              <w:pStyle w:val="CRCoverPage"/>
              <w:spacing w:after="0"/>
              <w:ind w:left="100"/>
              <w:rPr>
                <w:noProof/>
              </w:rPr>
            </w:pPr>
            <w:r w:rsidRPr="0011669C">
              <w:rPr>
                <w:noProof/>
              </w:rPr>
              <w:t>2025-02-05</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94EF4" w:rsidP="00D24991">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B20C3DB" w:rsidR="001E41F3" w:rsidRPr="00E6624F" w:rsidRDefault="000C14BD" w:rsidP="00A2703E">
            <w:pPr>
              <w:pStyle w:val="CRCoverPage"/>
              <w:spacing w:after="0"/>
              <w:ind w:left="100"/>
              <w:rPr>
                <w:noProof/>
              </w:rPr>
            </w:pPr>
            <w:r w:rsidRPr="00E6624F">
              <w:rPr>
                <w:noProof/>
              </w:rPr>
              <w:t>Rel-</w:t>
            </w:r>
            <w:r w:rsidR="00F81E88" w:rsidRPr="00E6624F">
              <w:rPr>
                <w:noProof/>
              </w:rPr>
              <w:t>1</w:t>
            </w:r>
            <w:r w:rsidR="00E6624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B03E9C3" w14:textId="77777777" w:rsidR="00395514" w:rsidRDefault="006E7BF9" w:rsidP="00395514">
            <w:pPr>
              <w:pStyle w:val="CRCoverPage"/>
              <w:numPr>
                <w:ilvl w:val="0"/>
                <w:numId w:val="39"/>
              </w:numPr>
              <w:spacing w:after="0"/>
              <w:rPr>
                <w:noProof/>
              </w:rPr>
            </w:pPr>
            <w:r>
              <w:rPr>
                <w:noProof/>
              </w:rPr>
              <w:t>Borders and formats in tables of clause 5.5.11 are not correct</w:t>
            </w:r>
            <w:r w:rsidR="00C47E72">
              <w:rPr>
                <w:noProof/>
              </w:rPr>
              <w:t>.</w:t>
            </w:r>
          </w:p>
          <w:p w14:paraId="708AA7DE" w14:textId="26734C36" w:rsidR="00C47E72" w:rsidRPr="00F343C8" w:rsidRDefault="00C47E72" w:rsidP="00C47E72">
            <w:pPr>
              <w:pStyle w:val="CRCoverPage"/>
              <w:spacing w:after="0"/>
              <w:ind w:left="360"/>
              <w:rPr>
                <w:noProof/>
              </w:rPr>
            </w:pP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5C9BC75D" w14:textId="77777777" w:rsidR="00395514" w:rsidRDefault="006E7BF9" w:rsidP="00395514">
            <w:pPr>
              <w:pStyle w:val="CRCoverPage"/>
              <w:numPr>
                <w:ilvl w:val="0"/>
                <w:numId w:val="40"/>
              </w:numPr>
              <w:spacing w:after="0"/>
              <w:rPr>
                <w:noProof/>
              </w:rPr>
            </w:pPr>
            <w:r>
              <w:rPr>
                <w:noProof/>
              </w:rPr>
              <w:t>Borders and formats corrected</w:t>
            </w:r>
            <w:r w:rsidR="00C47E72">
              <w:rPr>
                <w:noProof/>
              </w:rPr>
              <w:t>.</w:t>
            </w:r>
          </w:p>
          <w:p w14:paraId="31C656EC" w14:textId="702BB880" w:rsidR="00C47E72" w:rsidRPr="002872A4" w:rsidRDefault="00C47E72" w:rsidP="00C47E72">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2684C" w:rsidR="00F77162" w:rsidRPr="002872A4" w:rsidRDefault="006E7BF9" w:rsidP="00F77162">
            <w:pPr>
              <w:pStyle w:val="CRCoverPage"/>
              <w:spacing w:after="0"/>
              <w:rPr>
                <w:noProof/>
              </w:rPr>
            </w:pPr>
            <w:r>
              <w:rPr>
                <w:noProof/>
              </w:rPr>
              <w:t>Editorial issues remain</w:t>
            </w:r>
            <w:r w:rsidR="00C47E72">
              <w:rPr>
                <w:noProof/>
              </w:rPr>
              <w: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41174" w:rsidR="00A4335B" w:rsidRPr="002872A4" w:rsidRDefault="006E7BF9" w:rsidP="006E7BF9">
            <w:pPr>
              <w:pStyle w:val="CRCoverPage"/>
              <w:spacing w:after="0"/>
              <w:rPr>
                <w:noProof/>
              </w:rPr>
            </w:pPr>
            <w:r>
              <w:rPr>
                <w:noProof/>
              </w:rPr>
              <w:t>5.5.11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7747BB" w14:paraId="34ACE2EB" w14:textId="77777777" w:rsidTr="00547111">
        <w:tc>
          <w:tcPr>
            <w:tcW w:w="2694" w:type="dxa"/>
            <w:gridSpan w:val="2"/>
            <w:tcBorders>
              <w:left w:val="single" w:sz="4" w:space="0" w:color="auto"/>
            </w:tcBorders>
          </w:tcPr>
          <w:p w14:paraId="571382F3" w14:textId="77777777" w:rsidR="007747BB" w:rsidRPr="00122AE3" w:rsidRDefault="007747BB" w:rsidP="007747B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747BB" w:rsidRPr="00122AE3" w:rsidRDefault="007747BB" w:rsidP="007747BB">
            <w:pPr>
              <w:pStyle w:val="CRCoverPage"/>
              <w:spacing w:after="0"/>
              <w:jc w:val="center"/>
              <w:rPr>
                <w:b/>
                <w:caps/>
                <w:noProof/>
              </w:rPr>
            </w:pPr>
            <w:r>
              <w:rPr>
                <w:b/>
                <w:caps/>
                <w:noProof/>
              </w:rPr>
              <w:t>x</w:t>
            </w:r>
          </w:p>
        </w:tc>
        <w:tc>
          <w:tcPr>
            <w:tcW w:w="2977" w:type="dxa"/>
            <w:gridSpan w:val="4"/>
          </w:tcPr>
          <w:p w14:paraId="7DB274D8" w14:textId="77777777" w:rsidR="007747BB" w:rsidRPr="00122AE3" w:rsidRDefault="007747BB" w:rsidP="007747B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D44F282" w:rsidR="007747BB" w:rsidRDefault="007747BB" w:rsidP="007747BB">
            <w:pPr>
              <w:pStyle w:val="CRCoverPage"/>
              <w:spacing w:after="0"/>
              <w:ind w:left="99"/>
              <w:rPr>
                <w:noProof/>
              </w:rPr>
            </w:pPr>
            <w:r w:rsidRPr="005B4CF6">
              <w:rPr>
                <w:noProof/>
              </w:rPr>
              <w:t xml:space="preserve">TS/TR ... CR ... </w:t>
            </w:r>
          </w:p>
        </w:tc>
      </w:tr>
      <w:tr w:rsidR="007747BB" w14:paraId="446DDBAC" w14:textId="77777777" w:rsidTr="00547111">
        <w:tc>
          <w:tcPr>
            <w:tcW w:w="2694" w:type="dxa"/>
            <w:gridSpan w:val="2"/>
            <w:tcBorders>
              <w:left w:val="single" w:sz="4" w:space="0" w:color="auto"/>
            </w:tcBorders>
          </w:tcPr>
          <w:p w14:paraId="678A1AA6" w14:textId="77777777" w:rsidR="007747BB" w:rsidRPr="00122AE3" w:rsidRDefault="007747BB" w:rsidP="007747B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747BB" w:rsidRPr="00122AE3" w:rsidRDefault="007747BB" w:rsidP="007747BB">
            <w:pPr>
              <w:pStyle w:val="CRCoverPage"/>
              <w:spacing w:after="0"/>
              <w:jc w:val="center"/>
              <w:rPr>
                <w:b/>
                <w:caps/>
                <w:noProof/>
              </w:rPr>
            </w:pPr>
            <w:r>
              <w:rPr>
                <w:b/>
                <w:caps/>
                <w:noProof/>
              </w:rPr>
              <w:t>X</w:t>
            </w:r>
          </w:p>
        </w:tc>
        <w:tc>
          <w:tcPr>
            <w:tcW w:w="2977" w:type="dxa"/>
            <w:gridSpan w:val="4"/>
          </w:tcPr>
          <w:p w14:paraId="1A4306D9" w14:textId="77777777" w:rsidR="007747BB" w:rsidRPr="00122AE3" w:rsidRDefault="007747BB" w:rsidP="007747B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5AE68B24" w:rsidR="007747BB" w:rsidRPr="006A7470" w:rsidRDefault="007747BB" w:rsidP="007747BB">
            <w:pPr>
              <w:pStyle w:val="CRCoverPage"/>
              <w:spacing w:after="0"/>
              <w:ind w:left="99"/>
              <w:rPr>
                <w:noProof/>
                <w:highlight w:val="green"/>
              </w:rPr>
            </w:pPr>
            <w:r w:rsidRPr="005B4CF6">
              <w:rPr>
                <w:noProof/>
              </w:rPr>
              <w:t xml:space="preserve">TS/TR ... CR ... </w:t>
            </w:r>
          </w:p>
        </w:tc>
      </w:tr>
      <w:tr w:rsidR="007747BB" w14:paraId="55C714D2" w14:textId="77777777" w:rsidTr="00547111">
        <w:tc>
          <w:tcPr>
            <w:tcW w:w="2694" w:type="dxa"/>
            <w:gridSpan w:val="2"/>
            <w:tcBorders>
              <w:left w:val="single" w:sz="4" w:space="0" w:color="auto"/>
            </w:tcBorders>
          </w:tcPr>
          <w:p w14:paraId="45913E62" w14:textId="77777777" w:rsidR="007747BB" w:rsidRDefault="007747BB" w:rsidP="00774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47BB"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747BB" w:rsidRDefault="007747BB" w:rsidP="007747BB">
            <w:pPr>
              <w:pStyle w:val="CRCoverPage"/>
              <w:spacing w:after="0"/>
              <w:jc w:val="center"/>
              <w:rPr>
                <w:b/>
                <w:caps/>
                <w:noProof/>
              </w:rPr>
            </w:pPr>
            <w:r>
              <w:rPr>
                <w:b/>
                <w:caps/>
                <w:noProof/>
              </w:rPr>
              <w:t>x</w:t>
            </w:r>
          </w:p>
        </w:tc>
        <w:tc>
          <w:tcPr>
            <w:tcW w:w="2977" w:type="dxa"/>
            <w:gridSpan w:val="4"/>
          </w:tcPr>
          <w:p w14:paraId="1B4FF921" w14:textId="77777777" w:rsidR="007747BB" w:rsidRDefault="007747BB" w:rsidP="00774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0E6249" w:rsidR="007747BB" w:rsidRDefault="007747BB" w:rsidP="007747BB">
            <w:pPr>
              <w:pStyle w:val="CRCoverPage"/>
              <w:spacing w:after="0"/>
              <w:ind w:left="99"/>
              <w:rPr>
                <w:noProof/>
              </w:rPr>
            </w:pPr>
            <w:r w:rsidRPr="005B4CF6">
              <w:rPr>
                <w:noProof/>
              </w:rPr>
              <w:t xml:space="preserve">TS/TR ... CR ... </w:t>
            </w:r>
          </w:p>
        </w:tc>
      </w:tr>
      <w:tr w:rsidR="007747BB" w14:paraId="60DF82CC" w14:textId="77777777" w:rsidTr="008863B9">
        <w:tc>
          <w:tcPr>
            <w:tcW w:w="2694" w:type="dxa"/>
            <w:gridSpan w:val="2"/>
            <w:tcBorders>
              <w:left w:val="single" w:sz="4" w:space="0" w:color="auto"/>
            </w:tcBorders>
          </w:tcPr>
          <w:p w14:paraId="517696CD" w14:textId="77777777" w:rsidR="007747BB" w:rsidRDefault="007747BB" w:rsidP="007747BB">
            <w:pPr>
              <w:pStyle w:val="CRCoverPage"/>
              <w:spacing w:after="0"/>
              <w:rPr>
                <w:b/>
                <w:i/>
                <w:noProof/>
              </w:rPr>
            </w:pPr>
          </w:p>
        </w:tc>
        <w:tc>
          <w:tcPr>
            <w:tcW w:w="6946" w:type="dxa"/>
            <w:gridSpan w:val="9"/>
            <w:tcBorders>
              <w:right w:val="single" w:sz="4" w:space="0" w:color="auto"/>
            </w:tcBorders>
          </w:tcPr>
          <w:p w14:paraId="4D84207F" w14:textId="77777777" w:rsidR="007747BB" w:rsidRDefault="007747BB" w:rsidP="007747BB">
            <w:pPr>
              <w:pStyle w:val="CRCoverPage"/>
              <w:spacing w:after="0"/>
              <w:rPr>
                <w:noProof/>
              </w:rPr>
            </w:pPr>
          </w:p>
        </w:tc>
      </w:tr>
      <w:tr w:rsidR="007747BB" w14:paraId="556B87B6" w14:textId="77777777" w:rsidTr="008863B9">
        <w:tc>
          <w:tcPr>
            <w:tcW w:w="2694" w:type="dxa"/>
            <w:gridSpan w:val="2"/>
            <w:tcBorders>
              <w:left w:val="single" w:sz="4" w:space="0" w:color="auto"/>
              <w:bottom w:val="single" w:sz="4" w:space="0" w:color="auto"/>
            </w:tcBorders>
          </w:tcPr>
          <w:p w14:paraId="79A9C411" w14:textId="77777777" w:rsidR="007747BB" w:rsidRDefault="007747BB" w:rsidP="00774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47BB" w:rsidRDefault="007747BB" w:rsidP="007747BB">
            <w:pPr>
              <w:pStyle w:val="CRCoverPage"/>
              <w:spacing w:after="0"/>
              <w:ind w:left="100"/>
              <w:rPr>
                <w:noProof/>
              </w:rPr>
            </w:pPr>
          </w:p>
        </w:tc>
      </w:tr>
      <w:tr w:rsidR="007747BB" w:rsidRPr="008863B9" w14:paraId="45BFE792" w14:textId="77777777" w:rsidTr="008863B9">
        <w:tc>
          <w:tcPr>
            <w:tcW w:w="2694" w:type="dxa"/>
            <w:gridSpan w:val="2"/>
            <w:tcBorders>
              <w:top w:val="single" w:sz="4" w:space="0" w:color="auto"/>
              <w:bottom w:val="single" w:sz="4" w:space="0" w:color="auto"/>
            </w:tcBorders>
          </w:tcPr>
          <w:p w14:paraId="194242DD" w14:textId="77777777" w:rsidR="007747BB" w:rsidRPr="008863B9" w:rsidRDefault="007747BB" w:rsidP="00774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47BB" w:rsidRPr="008863B9" w:rsidRDefault="007747BB" w:rsidP="007747BB">
            <w:pPr>
              <w:pStyle w:val="CRCoverPage"/>
              <w:spacing w:after="0"/>
              <w:ind w:left="100"/>
              <w:rPr>
                <w:noProof/>
                <w:sz w:val="8"/>
                <w:szCs w:val="8"/>
              </w:rPr>
            </w:pPr>
          </w:p>
        </w:tc>
      </w:tr>
      <w:tr w:rsidR="00774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47BB" w:rsidRDefault="007747BB" w:rsidP="00774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47BB" w:rsidRDefault="007747BB" w:rsidP="00774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F1E9A9" w14:textId="77777777" w:rsidR="006E7BF9" w:rsidRPr="00592E3B" w:rsidRDefault="006E7BF9" w:rsidP="006E7BF9">
      <w:pPr>
        <w:pStyle w:val="Heading3"/>
      </w:pPr>
      <w:bookmarkStart w:id="1" w:name="_Toc75786512"/>
      <w:bookmarkStart w:id="2" w:name="_Toc100443421"/>
      <w:bookmarkStart w:id="3" w:name="_Toc178183840"/>
      <w:bookmarkStart w:id="4" w:name="_Toc180142658"/>
      <w:r w:rsidRPr="00592E3B">
        <w:lastRenderedPageBreak/>
        <w:t>5.5.11</w:t>
      </w:r>
      <w:r w:rsidRPr="00592E3B">
        <w:tab/>
        <w:t xml:space="preserve">Default </w:t>
      </w:r>
      <w:proofErr w:type="spellStart"/>
      <w:r w:rsidRPr="00592E3B">
        <w:t>MCVideo</w:t>
      </w:r>
      <w:proofErr w:type="spellEnd"/>
      <w:r w:rsidRPr="00592E3B">
        <w:t xml:space="preserve"> Transmission Control Messages and other Information Elements</w:t>
      </w:r>
      <w:bookmarkEnd w:id="1"/>
      <w:bookmarkEnd w:id="2"/>
      <w:bookmarkEnd w:id="3"/>
      <w:bookmarkEnd w:id="4"/>
    </w:p>
    <w:p w14:paraId="4C9DAF2B" w14:textId="77777777" w:rsidR="006E7BF9" w:rsidRPr="00592E3B" w:rsidRDefault="006E7BF9" w:rsidP="006E7BF9">
      <w:pPr>
        <w:pStyle w:val="Heading4"/>
      </w:pPr>
      <w:bookmarkStart w:id="5" w:name="_Toc178183841"/>
      <w:bookmarkStart w:id="6" w:name="_Toc180142659"/>
      <w:r w:rsidRPr="00592E3B">
        <w:t>5.5.11.0</w:t>
      </w:r>
      <w:r w:rsidRPr="00592E3B">
        <w:tab/>
        <w:t>General</w:t>
      </w:r>
      <w:bookmarkEnd w:id="5"/>
      <w:bookmarkEnd w:id="6"/>
    </w:p>
    <w:p w14:paraId="5855D5FE" w14:textId="77777777" w:rsidR="006E7BF9" w:rsidRPr="00592E3B" w:rsidRDefault="006E7BF9" w:rsidP="006E7BF9">
      <w:r w:rsidRPr="00592E3B">
        <w:t>The following conditions apply throughout clause 5.5.11:</w:t>
      </w:r>
    </w:p>
    <w:p w14:paraId="6FFF5526" w14:textId="77777777" w:rsidR="006E7BF9" w:rsidRPr="00592E3B" w:rsidRDefault="006E7BF9" w:rsidP="006E7BF9">
      <w:pPr>
        <w:pStyle w:val="TH"/>
      </w:pPr>
      <w:r w:rsidRPr="00592E3B">
        <w:t>Table 5.5.11.0-1: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6E7BF9" w:rsidRPr="00592E3B" w14:paraId="77B15656" w14:textId="77777777" w:rsidTr="00CE3E80">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317297E1" w14:textId="77777777" w:rsidR="006E7BF9" w:rsidRPr="00592E3B" w:rsidRDefault="006E7BF9" w:rsidP="00CE3E80">
            <w:pPr>
              <w:pStyle w:val="TAH"/>
            </w:pPr>
            <w:r w:rsidRPr="00592E3B">
              <w:t>Condition</w:t>
            </w:r>
          </w:p>
        </w:tc>
        <w:tc>
          <w:tcPr>
            <w:tcW w:w="6307" w:type="dxa"/>
            <w:tcBorders>
              <w:top w:val="single" w:sz="4" w:space="0" w:color="auto"/>
              <w:left w:val="single" w:sz="4" w:space="0" w:color="auto"/>
              <w:bottom w:val="single" w:sz="4" w:space="0" w:color="auto"/>
              <w:right w:val="single" w:sz="4" w:space="0" w:color="auto"/>
            </w:tcBorders>
            <w:hideMark/>
          </w:tcPr>
          <w:p w14:paraId="14395CFF" w14:textId="77777777" w:rsidR="006E7BF9" w:rsidRPr="00592E3B" w:rsidRDefault="006E7BF9" w:rsidP="00CE3E80">
            <w:pPr>
              <w:pStyle w:val="TAH"/>
            </w:pPr>
            <w:r w:rsidRPr="00592E3B">
              <w:t>Explanation</w:t>
            </w:r>
          </w:p>
        </w:tc>
      </w:tr>
      <w:tr w:rsidR="006E7BF9" w:rsidRPr="00592E3B" w14:paraId="17B962A6" w14:textId="77777777" w:rsidTr="00CE3E80">
        <w:trPr>
          <w:cantSplit/>
          <w:jc w:val="center"/>
        </w:trPr>
        <w:tc>
          <w:tcPr>
            <w:tcW w:w="2623" w:type="dxa"/>
            <w:tcBorders>
              <w:top w:val="single" w:sz="4" w:space="0" w:color="auto"/>
              <w:left w:val="single" w:sz="4" w:space="0" w:color="auto"/>
              <w:bottom w:val="single" w:sz="4" w:space="0" w:color="auto"/>
              <w:right w:val="single" w:sz="4" w:space="0" w:color="auto"/>
            </w:tcBorders>
          </w:tcPr>
          <w:p w14:paraId="694A07D1" w14:textId="77777777" w:rsidR="006E7BF9" w:rsidRPr="00592E3B" w:rsidRDefault="006E7BF9" w:rsidP="00CE3E80">
            <w:pPr>
              <w:pStyle w:val="TAL"/>
              <w:rPr>
                <w:rFonts w:eastAsia="MS Mincho"/>
              </w:rPr>
            </w:pPr>
            <w:r w:rsidRPr="00592E3B">
              <w:rPr>
                <w:rFonts w:eastAsia="MS Mincho"/>
              </w:rPr>
              <w:t>FA</w:t>
            </w:r>
          </w:p>
        </w:tc>
        <w:tc>
          <w:tcPr>
            <w:tcW w:w="6307" w:type="dxa"/>
            <w:tcBorders>
              <w:top w:val="single" w:sz="4" w:space="0" w:color="auto"/>
              <w:left w:val="single" w:sz="4" w:space="0" w:color="auto"/>
              <w:bottom w:val="single" w:sz="4" w:space="0" w:color="auto"/>
              <w:right w:val="single" w:sz="4" w:space="0" w:color="auto"/>
            </w:tcBorders>
          </w:tcPr>
          <w:p w14:paraId="581AD064" w14:textId="77777777" w:rsidR="006E7BF9" w:rsidRPr="00592E3B" w:rsidRDefault="006E7BF9" w:rsidP="00CE3E80">
            <w:pPr>
              <w:pStyle w:val="TAL"/>
            </w:pPr>
            <w:r w:rsidRPr="00592E3B">
              <w:t>IE for when an active Functional Alias is used</w:t>
            </w:r>
          </w:p>
        </w:tc>
      </w:tr>
      <w:tr w:rsidR="006E7BF9" w:rsidRPr="00592E3B" w14:paraId="430C18E9" w14:textId="77777777" w:rsidTr="00CE3E80">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3E0A375F" w14:textId="77777777" w:rsidR="006E7BF9" w:rsidRPr="00592E3B" w:rsidRDefault="006E7BF9" w:rsidP="00CE3E80">
            <w:pPr>
              <w:pStyle w:val="TAL"/>
              <w:rPr>
                <w:rFonts w:eastAsia="MS Mincho"/>
              </w:rPr>
            </w:pPr>
            <w:r w:rsidRPr="00592E3B">
              <w:rPr>
                <w:rFonts w:eastAsia="MS Mincho"/>
              </w:rPr>
              <w:t>ACK</w:t>
            </w:r>
          </w:p>
        </w:tc>
        <w:tc>
          <w:tcPr>
            <w:tcW w:w="6307" w:type="dxa"/>
            <w:tcBorders>
              <w:top w:val="single" w:sz="4" w:space="0" w:color="auto"/>
              <w:left w:val="single" w:sz="4" w:space="0" w:color="auto"/>
              <w:bottom w:val="single" w:sz="4" w:space="0" w:color="auto"/>
              <w:right w:val="single" w:sz="4" w:space="0" w:color="auto"/>
            </w:tcBorders>
            <w:hideMark/>
          </w:tcPr>
          <w:p w14:paraId="28FB12C7" w14:textId="77777777" w:rsidR="006E7BF9" w:rsidRPr="00592E3B" w:rsidRDefault="006E7BF9" w:rsidP="00CE3E80">
            <w:pPr>
              <w:pStyle w:val="TAL"/>
            </w:pPr>
            <w:r w:rsidRPr="00592E3B">
              <w:t>Message requests a Transmission control Ack</w:t>
            </w:r>
          </w:p>
        </w:tc>
      </w:tr>
      <w:tr w:rsidR="006E7BF9" w:rsidRPr="00592E3B" w14:paraId="5F78AB2F" w14:textId="77777777" w:rsidTr="00CE3E80">
        <w:trPr>
          <w:cantSplit/>
          <w:jc w:val="center"/>
        </w:trPr>
        <w:tc>
          <w:tcPr>
            <w:tcW w:w="2623" w:type="dxa"/>
            <w:tcBorders>
              <w:top w:val="single" w:sz="4" w:space="0" w:color="auto"/>
              <w:left w:val="single" w:sz="4" w:space="0" w:color="auto"/>
              <w:bottom w:val="single" w:sz="4" w:space="0" w:color="auto"/>
              <w:right w:val="single" w:sz="4" w:space="0" w:color="auto"/>
            </w:tcBorders>
          </w:tcPr>
          <w:p w14:paraId="42247A76" w14:textId="77777777" w:rsidR="006E7BF9" w:rsidRPr="00592E3B" w:rsidRDefault="006E7BF9" w:rsidP="00CE3E80">
            <w:pPr>
              <w:pStyle w:val="TAL"/>
              <w:rPr>
                <w:rFonts w:eastAsia="MS Mincho"/>
              </w:rPr>
            </w:pPr>
            <w:r w:rsidRPr="00592E3B">
              <w:t>UPLINK</w:t>
            </w:r>
          </w:p>
        </w:tc>
        <w:tc>
          <w:tcPr>
            <w:tcW w:w="6307" w:type="dxa"/>
            <w:tcBorders>
              <w:top w:val="single" w:sz="4" w:space="0" w:color="auto"/>
              <w:left w:val="single" w:sz="4" w:space="0" w:color="auto"/>
              <w:bottom w:val="single" w:sz="4" w:space="0" w:color="auto"/>
              <w:right w:val="single" w:sz="4" w:space="0" w:color="auto"/>
            </w:tcBorders>
          </w:tcPr>
          <w:p w14:paraId="0C7AD637" w14:textId="77777777" w:rsidR="006E7BF9" w:rsidRPr="00592E3B" w:rsidRDefault="006E7BF9" w:rsidP="00CE3E80">
            <w:pPr>
              <w:pStyle w:val="TAL"/>
            </w:pPr>
            <w:r w:rsidRPr="00592E3B">
              <w:t>The message is sent from the UE</w:t>
            </w:r>
          </w:p>
        </w:tc>
      </w:tr>
      <w:tr w:rsidR="006E7BF9" w:rsidRPr="00592E3B" w14:paraId="5A0D3554" w14:textId="77777777" w:rsidTr="00CE3E80">
        <w:trPr>
          <w:cantSplit/>
          <w:jc w:val="center"/>
        </w:trPr>
        <w:tc>
          <w:tcPr>
            <w:tcW w:w="2623" w:type="dxa"/>
            <w:tcBorders>
              <w:top w:val="single" w:sz="4" w:space="0" w:color="auto"/>
              <w:left w:val="single" w:sz="4" w:space="0" w:color="auto"/>
              <w:bottom w:val="single" w:sz="4" w:space="0" w:color="auto"/>
              <w:right w:val="single" w:sz="4" w:space="0" w:color="auto"/>
            </w:tcBorders>
          </w:tcPr>
          <w:p w14:paraId="334C148C" w14:textId="77777777" w:rsidR="006E7BF9" w:rsidRPr="00592E3B" w:rsidRDefault="006E7BF9" w:rsidP="00CE3E80">
            <w:pPr>
              <w:pStyle w:val="TAL"/>
              <w:rPr>
                <w:rFonts w:eastAsia="MS Mincho"/>
              </w:rPr>
            </w:pPr>
            <w:r w:rsidRPr="00592E3B">
              <w:t>DOWNLINK</w:t>
            </w:r>
          </w:p>
        </w:tc>
        <w:tc>
          <w:tcPr>
            <w:tcW w:w="6307" w:type="dxa"/>
            <w:tcBorders>
              <w:top w:val="single" w:sz="4" w:space="0" w:color="auto"/>
              <w:left w:val="single" w:sz="4" w:space="0" w:color="auto"/>
              <w:bottom w:val="single" w:sz="4" w:space="0" w:color="auto"/>
              <w:right w:val="single" w:sz="4" w:space="0" w:color="auto"/>
            </w:tcBorders>
          </w:tcPr>
          <w:p w14:paraId="08BD1CF9" w14:textId="77777777" w:rsidR="006E7BF9" w:rsidRPr="00592E3B" w:rsidRDefault="006E7BF9" w:rsidP="00CE3E80">
            <w:pPr>
              <w:pStyle w:val="TAL"/>
            </w:pPr>
            <w:r w:rsidRPr="00592E3B">
              <w:t>The message is sent from the SS</w:t>
            </w:r>
          </w:p>
        </w:tc>
      </w:tr>
      <w:tr w:rsidR="006E7BF9" w:rsidRPr="00592E3B" w14:paraId="38B16AA8" w14:textId="77777777" w:rsidTr="00CE3E80">
        <w:trPr>
          <w:cantSplit/>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47C3AC2F" w14:textId="77777777" w:rsidR="006E7BF9" w:rsidRPr="00592E3B" w:rsidRDefault="006E7BF9" w:rsidP="00CE3E80">
            <w:pPr>
              <w:pStyle w:val="TAN"/>
            </w:pPr>
            <w:r w:rsidRPr="00592E3B">
              <w:t>NOTE:</w:t>
            </w:r>
            <w:r w:rsidRPr="00592E3B">
              <w:tab/>
              <w:t>For further conditions see table 5.5.1-1</w:t>
            </w:r>
          </w:p>
        </w:tc>
      </w:tr>
    </w:tbl>
    <w:p w14:paraId="095571DF" w14:textId="77777777" w:rsidR="006E7BF9" w:rsidRPr="00592E3B" w:rsidRDefault="006E7BF9" w:rsidP="006E7BF9"/>
    <w:p w14:paraId="2DFE2C63" w14:textId="77777777" w:rsidR="006E7BF9" w:rsidRDefault="006E7BF9" w:rsidP="006E7BF9">
      <w:r>
        <w:t>For</w:t>
      </w:r>
      <w:r w:rsidRPr="00F43FC0">
        <w:t xml:space="preserve"> </w:t>
      </w:r>
      <w:proofErr w:type="spellStart"/>
      <w:r w:rsidRPr="00F43FC0">
        <w:t>MC</w:t>
      </w:r>
      <w:r>
        <w:t>Video</w:t>
      </w:r>
      <w:proofErr w:type="spellEnd"/>
      <w:r w:rsidRPr="00F43FC0">
        <w:t xml:space="preserve"> media plane control different SSRCs (Synchronization </w:t>
      </w:r>
      <w:proofErr w:type="spellStart"/>
      <w:r w:rsidRPr="00F43FC0">
        <w:t>SouRCes</w:t>
      </w:r>
      <w:proofErr w:type="spellEnd"/>
      <w:r w:rsidRPr="00F43FC0">
        <w:t>) need to be distinguished. Table 5.5.</w:t>
      </w:r>
      <w:r>
        <w:t>11</w:t>
      </w:r>
      <w:r w:rsidRPr="00F43FC0">
        <w:t>.</w:t>
      </w:r>
      <w:r>
        <w:t>0</w:t>
      </w:r>
      <w:r w:rsidRPr="00F43FC0">
        <w:t xml:space="preserve">-2 </w:t>
      </w:r>
      <w:r>
        <w:t>specifies</w:t>
      </w:r>
      <w:r w:rsidRPr="00F43FC0">
        <w:t xml:space="preserve"> the SSRCs </w:t>
      </w:r>
      <w:r>
        <w:t>as used in the d</w:t>
      </w:r>
      <w:r w:rsidRPr="00F43FC0">
        <w:t xml:space="preserve">efault </w:t>
      </w:r>
      <w:proofErr w:type="spellStart"/>
      <w:r w:rsidRPr="00F43FC0">
        <w:t>MC</w:t>
      </w:r>
      <w:r>
        <w:t>Video</w:t>
      </w:r>
      <w:proofErr w:type="spellEnd"/>
      <w:r w:rsidRPr="00F43FC0">
        <w:t xml:space="preserve"> media plane control messages</w:t>
      </w:r>
      <w:r>
        <w:t xml:space="preserve"> for </w:t>
      </w:r>
      <w:r w:rsidRPr="00F43FC0">
        <w:t>the case that there is no multiplexing of media plane control channels.</w:t>
      </w:r>
    </w:p>
    <w:p w14:paraId="0AF9AA89" w14:textId="77777777" w:rsidR="006E7BF9" w:rsidRDefault="006E7BF9" w:rsidP="006E7BF9">
      <w:pPr>
        <w:pStyle w:val="NO"/>
      </w:pPr>
      <w:r w:rsidRPr="00592E3B">
        <w:t>NOTE 1:</w:t>
      </w:r>
      <w:r w:rsidRPr="00592E3B">
        <w:tab/>
      </w:r>
      <w:r w:rsidRPr="000A007C">
        <w:t xml:space="preserve">Multiplexing of media plane control channels has been introduced in </w:t>
      </w:r>
      <w:r w:rsidRPr="00420C1E">
        <w:t xml:space="preserve">Rel-18 </w:t>
      </w:r>
      <w:r>
        <w:t xml:space="preserve">of </w:t>
      </w:r>
      <w:r w:rsidRPr="000A007C">
        <w:t>TS 24.</w:t>
      </w:r>
      <w:r>
        <w:t>281</w:t>
      </w:r>
      <w:r w:rsidRPr="000A007C">
        <w:t xml:space="preserve"> </w:t>
      </w:r>
      <w:r>
        <w:t>[86</w:t>
      </w:r>
      <w:r w:rsidRPr="000A007C">
        <w:t>] and TS 24.</w:t>
      </w:r>
      <w:r>
        <w:t>5</w:t>
      </w:r>
      <w:r w:rsidRPr="000A007C">
        <w:t>8</w:t>
      </w:r>
      <w:r>
        <w:t>1</w:t>
      </w:r>
      <w:r w:rsidRPr="000A007C">
        <w:t xml:space="preserve"> [</w:t>
      </w:r>
      <w:r>
        <w:t>88</w:t>
      </w:r>
      <w:r w:rsidRPr="000A007C">
        <w:t xml:space="preserve">] </w:t>
      </w:r>
      <w:r>
        <w:t>and</w:t>
      </w:r>
      <w:r w:rsidRPr="003C14E8">
        <w:t xml:space="preserve"> may be specified in Rel-18 and above test cases.</w:t>
      </w:r>
    </w:p>
    <w:p w14:paraId="270FF1B5" w14:textId="77777777" w:rsidR="006E7BF9" w:rsidRDefault="006E7BF9" w:rsidP="006E7BF9">
      <w:pPr>
        <w:pStyle w:val="NO"/>
      </w:pPr>
      <w:r w:rsidRPr="00BE7959">
        <w:t xml:space="preserve">NOTE </w:t>
      </w:r>
      <w:r>
        <w:t>2</w:t>
      </w:r>
      <w:r w:rsidRPr="00BE7959">
        <w:t>:</w:t>
      </w:r>
      <w:r w:rsidRPr="00BE7959">
        <w:tab/>
      </w:r>
      <w:r>
        <w:t xml:space="preserve">In contrast to Rel-18 where there are distinct SSRCs for the audio and video stream, in </w:t>
      </w:r>
      <w:r w:rsidRPr="003C14E8">
        <w:t>Before-Rel-18 releases</w:t>
      </w:r>
      <w:r>
        <w:t xml:space="preserve"> there is still only one SSRC identifying a media stream. In Transmission Control Messages this Media SSRC effectively is the same as the Audio SSRC of Rel-18 as the Field ID is the same, but in Before-Rel-18 releases there is no field for a Video SSRC.</w:t>
      </w:r>
    </w:p>
    <w:p w14:paraId="29B87F7A" w14:textId="77777777" w:rsidR="006E7BF9" w:rsidRPr="00592E3B" w:rsidRDefault="006E7BF9" w:rsidP="006E7BF9">
      <w:pPr>
        <w:pStyle w:val="NO"/>
      </w:pPr>
      <w:r>
        <w:t>NOTE 3:</w:t>
      </w:r>
      <w:r>
        <w:tab/>
        <w:t>In test cases Before-Rel-18 behaviour is applied unless specified otherwise in the test case.</w:t>
      </w:r>
    </w:p>
    <w:p w14:paraId="25FF332E" w14:textId="77777777" w:rsidR="006E7BF9" w:rsidRPr="00592E3B" w:rsidRDefault="006E7BF9" w:rsidP="006E7BF9">
      <w:pPr>
        <w:pStyle w:val="TH"/>
      </w:pPr>
      <w:r w:rsidRPr="00592E3B">
        <w:t xml:space="preserve">Table </w:t>
      </w:r>
      <w:r w:rsidRPr="000E279C">
        <w:t>5.5.11.0-2</w:t>
      </w:r>
      <w:r w:rsidRPr="00592E3B">
        <w:t xml:space="preserve">: </w:t>
      </w:r>
      <w:r w:rsidRPr="0061284B">
        <w:t xml:space="preserve">SSRCs </w:t>
      </w:r>
      <w:r>
        <w:t xml:space="preserve">in </w:t>
      </w:r>
      <w:proofErr w:type="spellStart"/>
      <w:r w:rsidRPr="0061284B">
        <w:t>MC</w:t>
      </w:r>
      <w:r>
        <w:t>Video</w:t>
      </w:r>
      <w:proofErr w:type="spellEnd"/>
      <w:r w:rsidRPr="0061284B">
        <w:t xml:space="preserve"> media plane control messages</w:t>
      </w:r>
      <w:r>
        <w:br/>
        <w:t>(No m</w:t>
      </w:r>
      <w:r w:rsidRPr="001323A3">
        <w:t>ultiplexing of media plane control channels</w:t>
      </w:r>
      <w:r>
        <w:t>)</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3402"/>
        <w:gridCol w:w="4028"/>
      </w:tblGrid>
      <w:tr w:rsidR="006E7BF9" w:rsidRPr="00592E3B" w14:paraId="35655B9D" w14:textId="77777777" w:rsidTr="00CE3E80">
        <w:trPr>
          <w:cantSplit/>
          <w:jc w:val="center"/>
        </w:trPr>
        <w:tc>
          <w:tcPr>
            <w:tcW w:w="2610" w:type="dxa"/>
            <w:tcBorders>
              <w:top w:val="single" w:sz="4" w:space="0" w:color="auto"/>
              <w:left w:val="single" w:sz="4" w:space="0" w:color="auto"/>
              <w:bottom w:val="single" w:sz="4" w:space="0" w:color="auto"/>
              <w:right w:val="single" w:sz="4" w:space="0" w:color="auto"/>
            </w:tcBorders>
            <w:hideMark/>
          </w:tcPr>
          <w:p w14:paraId="4A5B269B" w14:textId="77777777" w:rsidR="006E7BF9" w:rsidRPr="00592E3B" w:rsidRDefault="006E7BF9" w:rsidP="00CE3E80">
            <w:pPr>
              <w:pStyle w:val="TAH"/>
              <w:keepNext w:val="0"/>
              <w:keepLines w:val="0"/>
            </w:pPr>
            <w:r>
              <w:t>SSRC (NOTE 1)</w:t>
            </w:r>
          </w:p>
        </w:tc>
        <w:tc>
          <w:tcPr>
            <w:tcW w:w="3402" w:type="dxa"/>
            <w:tcBorders>
              <w:top w:val="single" w:sz="4" w:space="0" w:color="auto"/>
              <w:left w:val="single" w:sz="4" w:space="0" w:color="auto"/>
              <w:bottom w:val="single" w:sz="4" w:space="0" w:color="auto"/>
              <w:right w:val="single" w:sz="4" w:space="0" w:color="auto"/>
            </w:tcBorders>
            <w:hideMark/>
          </w:tcPr>
          <w:p w14:paraId="25E4D94F" w14:textId="77777777" w:rsidR="006E7BF9" w:rsidRPr="00592E3B" w:rsidRDefault="006E7BF9" w:rsidP="00CE3E80">
            <w:pPr>
              <w:pStyle w:val="TAH"/>
              <w:keepNext w:val="0"/>
              <w:keepLines w:val="0"/>
            </w:pPr>
            <w:r w:rsidRPr="0061284B">
              <w:t>Description</w:t>
            </w:r>
          </w:p>
        </w:tc>
        <w:tc>
          <w:tcPr>
            <w:tcW w:w="4028" w:type="dxa"/>
            <w:tcBorders>
              <w:top w:val="single" w:sz="4" w:space="0" w:color="auto"/>
              <w:left w:val="single" w:sz="4" w:space="0" w:color="auto"/>
              <w:bottom w:val="single" w:sz="4" w:space="0" w:color="auto"/>
              <w:right w:val="single" w:sz="4" w:space="0" w:color="auto"/>
            </w:tcBorders>
          </w:tcPr>
          <w:p w14:paraId="57716CBC" w14:textId="77777777" w:rsidR="006E7BF9" w:rsidRPr="00592E3B" w:rsidRDefault="006E7BF9" w:rsidP="00CE3E80">
            <w:pPr>
              <w:pStyle w:val="TAH"/>
              <w:keepNext w:val="0"/>
              <w:keepLines w:val="0"/>
            </w:pPr>
            <w:r w:rsidRPr="0061284B">
              <w:t>Value</w:t>
            </w:r>
          </w:p>
        </w:tc>
      </w:tr>
      <w:tr w:rsidR="006E7BF9" w:rsidRPr="00592E3B" w14:paraId="2746CB18" w14:textId="77777777" w:rsidTr="00CE3E80">
        <w:trPr>
          <w:cantSplit/>
          <w:jc w:val="center"/>
        </w:trPr>
        <w:tc>
          <w:tcPr>
            <w:tcW w:w="2610" w:type="dxa"/>
            <w:tcBorders>
              <w:top w:val="single" w:sz="4" w:space="0" w:color="auto"/>
              <w:left w:val="single" w:sz="4" w:space="0" w:color="auto"/>
              <w:bottom w:val="nil"/>
              <w:right w:val="single" w:sz="4" w:space="0" w:color="auto"/>
            </w:tcBorders>
            <w:hideMark/>
          </w:tcPr>
          <w:p w14:paraId="0C785E6B" w14:textId="77777777" w:rsidR="006E7BF9" w:rsidRPr="00592E3B" w:rsidRDefault="006E7BF9" w:rsidP="00CE3E80">
            <w:pPr>
              <w:pStyle w:val="TAL"/>
              <w:rPr>
                <w:rFonts w:eastAsia="MS Mincho"/>
              </w:rPr>
            </w:pPr>
            <w:r>
              <w:rPr>
                <w:rFonts w:eastAsia="MS Mincho"/>
              </w:rPr>
              <w:lastRenderedPageBreak/>
              <w:t>Media</w:t>
            </w:r>
            <w:r w:rsidRPr="003C14E8">
              <w:rPr>
                <w:rFonts w:eastAsia="MS Mincho"/>
              </w:rPr>
              <w:t>/Audio</w:t>
            </w:r>
            <w:r>
              <w:rPr>
                <w:rFonts w:eastAsia="MS Mincho"/>
              </w:rPr>
              <w:t xml:space="preserve"> SSRC of the client</w:t>
            </w:r>
            <w:r w:rsidRPr="003C14E8">
              <w:rPr>
                <w:rFonts w:eastAsia="MS Mincho"/>
              </w:rPr>
              <w:t xml:space="preserve"> (NOTE 1)</w:t>
            </w:r>
          </w:p>
        </w:tc>
        <w:tc>
          <w:tcPr>
            <w:tcW w:w="3402" w:type="dxa"/>
            <w:tcBorders>
              <w:top w:val="single" w:sz="4" w:space="0" w:color="auto"/>
              <w:left w:val="single" w:sz="4" w:space="0" w:color="auto"/>
              <w:bottom w:val="single" w:sz="4" w:space="0" w:color="auto"/>
              <w:right w:val="single" w:sz="4" w:space="0" w:color="auto"/>
            </w:tcBorders>
          </w:tcPr>
          <w:p w14:paraId="00CAF42F" w14:textId="77777777" w:rsidR="006E7BF9" w:rsidRDefault="006E7BF9" w:rsidP="00CE3E80">
            <w:pPr>
              <w:pStyle w:val="TAL"/>
            </w:pPr>
            <w:r w:rsidRPr="003C14E8">
              <w:t>Before-Rel18:</w:t>
            </w:r>
          </w:p>
          <w:p w14:paraId="0506633A" w14:textId="77777777" w:rsidR="006E7BF9" w:rsidRPr="00592E3B" w:rsidRDefault="006E7BF9" w:rsidP="00CE3E80">
            <w:pPr>
              <w:pStyle w:val="TAL"/>
            </w:pPr>
            <w:r>
              <w:t xml:space="preserve">SSRC identifying the </w:t>
            </w:r>
            <w:r w:rsidRPr="003C14E8">
              <w:t xml:space="preserve">media stream of the </w:t>
            </w:r>
            <w:r>
              <w:t>client (Client A)</w:t>
            </w:r>
          </w:p>
        </w:tc>
        <w:tc>
          <w:tcPr>
            <w:tcW w:w="4028" w:type="dxa"/>
            <w:tcBorders>
              <w:top w:val="single" w:sz="4" w:space="0" w:color="auto"/>
              <w:left w:val="single" w:sz="4" w:space="0" w:color="auto"/>
              <w:bottom w:val="nil"/>
              <w:right w:val="single" w:sz="4" w:space="0" w:color="auto"/>
            </w:tcBorders>
          </w:tcPr>
          <w:p w14:paraId="61196BBB" w14:textId="77777777" w:rsidR="006E7BF9" w:rsidRPr="00592E3B" w:rsidRDefault="006E7BF9" w:rsidP="00CE3E80">
            <w:pPr>
              <w:pStyle w:val="TAL"/>
            </w:pPr>
            <w:r>
              <w:t>Arbitrarily selected by the SS and assigned to the client when the transmission is granted</w:t>
            </w:r>
            <w:r w:rsidRPr="003C14E8">
              <w:t xml:space="preserve"> by sending a Transmission Granted message</w:t>
            </w:r>
            <w:r>
              <w:t xml:space="preserve"> (NOTE 2)</w:t>
            </w:r>
          </w:p>
        </w:tc>
      </w:tr>
      <w:tr w:rsidR="006E7BF9" w:rsidRPr="00592E3B" w14:paraId="0E8FE83A" w14:textId="77777777" w:rsidTr="00CE3E80">
        <w:trPr>
          <w:cantSplit/>
          <w:jc w:val="center"/>
        </w:trPr>
        <w:tc>
          <w:tcPr>
            <w:tcW w:w="2610" w:type="dxa"/>
            <w:tcBorders>
              <w:top w:val="nil"/>
              <w:left w:val="single" w:sz="4" w:space="0" w:color="auto"/>
              <w:bottom w:val="single" w:sz="4" w:space="0" w:color="auto"/>
              <w:right w:val="single" w:sz="4" w:space="0" w:color="auto"/>
            </w:tcBorders>
          </w:tcPr>
          <w:p w14:paraId="61EA305B" w14:textId="77777777" w:rsidR="006E7BF9" w:rsidRDefault="006E7BF9" w:rsidP="00CE3E80">
            <w:pPr>
              <w:pStyle w:val="TAL"/>
              <w:rPr>
                <w:rFonts w:eastAsia="MS Mincho"/>
              </w:rPr>
            </w:pPr>
          </w:p>
        </w:tc>
        <w:tc>
          <w:tcPr>
            <w:tcW w:w="3402" w:type="dxa"/>
            <w:tcBorders>
              <w:top w:val="single" w:sz="4" w:space="0" w:color="auto"/>
              <w:left w:val="single" w:sz="4" w:space="0" w:color="auto"/>
              <w:bottom w:val="single" w:sz="4" w:space="0" w:color="auto"/>
              <w:right w:val="single" w:sz="4" w:space="0" w:color="auto"/>
            </w:tcBorders>
          </w:tcPr>
          <w:p w14:paraId="704E0EB0" w14:textId="77777777" w:rsidR="006E7BF9" w:rsidRPr="003C14E8" w:rsidRDefault="006E7BF9" w:rsidP="00CE3E80">
            <w:pPr>
              <w:pStyle w:val="TAL"/>
            </w:pPr>
            <w:r>
              <w:t>Rel-18 and later:</w:t>
            </w:r>
            <w:r>
              <w:br/>
            </w:r>
            <w:r w:rsidRPr="00201B84">
              <w:t xml:space="preserve">SSRC identifying the </w:t>
            </w:r>
            <w:r>
              <w:t>audio</w:t>
            </w:r>
            <w:r w:rsidRPr="00201B84">
              <w:t xml:space="preserve"> stream of the client (Client A)</w:t>
            </w:r>
          </w:p>
        </w:tc>
        <w:tc>
          <w:tcPr>
            <w:tcW w:w="4028" w:type="dxa"/>
            <w:tcBorders>
              <w:top w:val="nil"/>
              <w:left w:val="single" w:sz="4" w:space="0" w:color="auto"/>
              <w:bottom w:val="single" w:sz="4" w:space="0" w:color="auto"/>
              <w:right w:val="single" w:sz="4" w:space="0" w:color="auto"/>
            </w:tcBorders>
          </w:tcPr>
          <w:p w14:paraId="7D966AE6" w14:textId="77777777" w:rsidR="006E7BF9" w:rsidRDefault="006E7BF9" w:rsidP="00CE3E80">
            <w:pPr>
              <w:pStyle w:val="TAL"/>
            </w:pPr>
          </w:p>
        </w:tc>
      </w:tr>
      <w:tr w:rsidR="006E7BF9" w:rsidRPr="00592E3B" w14:paraId="340E6AB2" w14:textId="77777777" w:rsidTr="00CE3E80">
        <w:trPr>
          <w:cantSplit/>
          <w:jc w:val="center"/>
        </w:trPr>
        <w:tc>
          <w:tcPr>
            <w:tcW w:w="2610" w:type="dxa"/>
            <w:tcBorders>
              <w:top w:val="single" w:sz="4" w:space="0" w:color="auto"/>
              <w:left w:val="single" w:sz="4" w:space="0" w:color="auto"/>
              <w:bottom w:val="nil"/>
              <w:right w:val="single" w:sz="4" w:space="0" w:color="auto"/>
            </w:tcBorders>
          </w:tcPr>
          <w:p w14:paraId="41CCB77C" w14:textId="77777777" w:rsidR="006E7BF9" w:rsidRDefault="006E7BF9" w:rsidP="00CE3E80">
            <w:pPr>
              <w:pStyle w:val="TAL"/>
              <w:rPr>
                <w:rFonts w:eastAsia="MS Mincho"/>
              </w:rPr>
            </w:pPr>
            <w:r>
              <w:rPr>
                <w:rFonts w:eastAsia="MS Mincho"/>
              </w:rPr>
              <w:t>Vide</w:t>
            </w:r>
            <w:r w:rsidRPr="00201B84">
              <w:rPr>
                <w:rFonts w:eastAsia="MS Mincho"/>
              </w:rPr>
              <w:t>o SSRC of the client (NOTE 1)</w:t>
            </w:r>
          </w:p>
        </w:tc>
        <w:tc>
          <w:tcPr>
            <w:tcW w:w="3402" w:type="dxa"/>
            <w:tcBorders>
              <w:top w:val="single" w:sz="4" w:space="0" w:color="auto"/>
              <w:left w:val="single" w:sz="4" w:space="0" w:color="auto"/>
              <w:bottom w:val="single" w:sz="4" w:space="0" w:color="auto"/>
              <w:right w:val="single" w:sz="4" w:space="0" w:color="auto"/>
            </w:tcBorders>
          </w:tcPr>
          <w:p w14:paraId="65A7F5A6" w14:textId="77777777" w:rsidR="006E7BF9" w:rsidRDefault="006E7BF9" w:rsidP="00CE3E80">
            <w:pPr>
              <w:pStyle w:val="TAL"/>
            </w:pPr>
            <w:r>
              <w:t>Before-Rel18:</w:t>
            </w:r>
          </w:p>
          <w:p w14:paraId="7787C6D4" w14:textId="77777777" w:rsidR="006E7BF9" w:rsidRPr="003C14E8" w:rsidRDefault="006E7BF9" w:rsidP="00CE3E80">
            <w:pPr>
              <w:pStyle w:val="TAL"/>
            </w:pPr>
            <w:r>
              <w:t xml:space="preserve">Not applicable - there is no </w:t>
            </w:r>
            <w:r w:rsidRPr="00276768">
              <w:t xml:space="preserve">Video SSRC </w:t>
            </w:r>
            <w:r>
              <w:t xml:space="preserve">in transmission control messages and no SDP </w:t>
            </w:r>
            <w:proofErr w:type="spellStart"/>
            <w:r>
              <w:t>fmtp</w:t>
            </w:r>
            <w:proofErr w:type="spellEnd"/>
            <w:r>
              <w:t xml:space="preserve"> attribute indicating such SSRC and the SSRC used in RTP packets of the video stream is not specified.</w:t>
            </w:r>
          </w:p>
        </w:tc>
        <w:tc>
          <w:tcPr>
            <w:tcW w:w="4028" w:type="dxa"/>
            <w:tcBorders>
              <w:top w:val="single" w:sz="4" w:space="0" w:color="auto"/>
              <w:left w:val="single" w:sz="4" w:space="0" w:color="auto"/>
              <w:bottom w:val="single" w:sz="4" w:space="0" w:color="auto"/>
              <w:right w:val="single" w:sz="4" w:space="0" w:color="auto"/>
            </w:tcBorders>
          </w:tcPr>
          <w:p w14:paraId="2EE3B7F1" w14:textId="77777777" w:rsidR="006E7BF9" w:rsidRDefault="006E7BF9" w:rsidP="00CE3E80">
            <w:pPr>
              <w:pStyle w:val="TAL"/>
            </w:pPr>
            <w:r w:rsidRPr="006B55D6">
              <w:t>Before-Rel18:</w:t>
            </w:r>
          </w:p>
          <w:p w14:paraId="71145504" w14:textId="77777777" w:rsidR="006E7BF9" w:rsidRDefault="006E7BF9" w:rsidP="00CE3E80">
            <w:pPr>
              <w:pStyle w:val="TAL"/>
            </w:pPr>
            <w:r>
              <w:t>Not present in DL, not checked in UL</w:t>
            </w:r>
          </w:p>
        </w:tc>
      </w:tr>
      <w:tr w:rsidR="006E7BF9" w:rsidRPr="00592E3B" w14:paraId="34FC9175" w14:textId="77777777" w:rsidTr="00CE3E80">
        <w:trPr>
          <w:cantSplit/>
          <w:jc w:val="center"/>
        </w:trPr>
        <w:tc>
          <w:tcPr>
            <w:tcW w:w="2610" w:type="dxa"/>
            <w:tcBorders>
              <w:top w:val="nil"/>
              <w:left w:val="single" w:sz="4" w:space="0" w:color="auto"/>
              <w:bottom w:val="single" w:sz="4" w:space="0" w:color="auto"/>
              <w:right w:val="single" w:sz="4" w:space="0" w:color="auto"/>
            </w:tcBorders>
          </w:tcPr>
          <w:p w14:paraId="28200C67" w14:textId="77777777" w:rsidR="006E7BF9" w:rsidRDefault="006E7BF9" w:rsidP="00CE3E80">
            <w:pPr>
              <w:pStyle w:val="TAL"/>
              <w:rPr>
                <w:rFonts w:eastAsia="MS Mincho"/>
              </w:rPr>
            </w:pPr>
          </w:p>
        </w:tc>
        <w:tc>
          <w:tcPr>
            <w:tcW w:w="3402" w:type="dxa"/>
            <w:tcBorders>
              <w:top w:val="single" w:sz="4" w:space="0" w:color="auto"/>
              <w:left w:val="single" w:sz="4" w:space="0" w:color="auto"/>
              <w:bottom w:val="single" w:sz="4" w:space="0" w:color="auto"/>
              <w:right w:val="single" w:sz="4" w:space="0" w:color="auto"/>
            </w:tcBorders>
          </w:tcPr>
          <w:p w14:paraId="708887CF" w14:textId="77777777" w:rsidR="006E7BF9" w:rsidRDefault="006E7BF9" w:rsidP="00CE3E80">
            <w:pPr>
              <w:pStyle w:val="TAL"/>
            </w:pPr>
            <w:r w:rsidRPr="00201B84">
              <w:t>Rel-18 and later:</w:t>
            </w:r>
          </w:p>
          <w:p w14:paraId="40CEF979" w14:textId="77777777" w:rsidR="006E7BF9" w:rsidRPr="003C14E8" w:rsidRDefault="006E7BF9" w:rsidP="00CE3E80">
            <w:pPr>
              <w:pStyle w:val="TAL"/>
            </w:pPr>
            <w:r w:rsidRPr="00201B84">
              <w:t>SSRC identifying the audio stream of the client (Client A)</w:t>
            </w:r>
          </w:p>
        </w:tc>
        <w:tc>
          <w:tcPr>
            <w:tcW w:w="4028" w:type="dxa"/>
            <w:tcBorders>
              <w:top w:val="single" w:sz="4" w:space="0" w:color="auto"/>
              <w:left w:val="single" w:sz="4" w:space="0" w:color="auto"/>
              <w:bottom w:val="single" w:sz="4" w:space="0" w:color="auto"/>
              <w:right w:val="single" w:sz="4" w:space="0" w:color="auto"/>
            </w:tcBorders>
          </w:tcPr>
          <w:p w14:paraId="5F4578BD" w14:textId="77777777" w:rsidR="006E7BF9" w:rsidRDefault="006E7BF9" w:rsidP="00CE3E80">
            <w:pPr>
              <w:pStyle w:val="TAL"/>
            </w:pPr>
            <w:r w:rsidRPr="006B55D6">
              <w:t>Rel-18 and later:</w:t>
            </w:r>
          </w:p>
          <w:p w14:paraId="0735C614" w14:textId="77777777" w:rsidR="006E7BF9" w:rsidRDefault="006E7BF9" w:rsidP="00CE3E80">
            <w:pPr>
              <w:pStyle w:val="TAL"/>
            </w:pPr>
            <w:r>
              <w:t>Arbitrarily selected by the SS and assigned to the client when the transmission is granted (NOTE 2)</w:t>
            </w:r>
          </w:p>
        </w:tc>
      </w:tr>
      <w:tr w:rsidR="006E7BF9" w:rsidRPr="00592E3B" w14:paraId="3EEEFBFE" w14:textId="77777777" w:rsidTr="00CE3E80">
        <w:trPr>
          <w:cantSplit/>
          <w:jc w:val="center"/>
        </w:trPr>
        <w:tc>
          <w:tcPr>
            <w:tcW w:w="2610" w:type="dxa"/>
            <w:tcBorders>
              <w:top w:val="single" w:sz="4" w:space="0" w:color="auto"/>
              <w:left w:val="single" w:sz="4" w:space="0" w:color="auto"/>
              <w:bottom w:val="nil"/>
              <w:right w:val="single" w:sz="4" w:space="0" w:color="auto"/>
            </w:tcBorders>
          </w:tcPr>
          <w:p w14:paraId="58650514" w14:textId="77777777" w:rsidR="006E7BF9" w:rsidRPr="00592E3B" w:rsidRDefault="006E7BF9" w:rsidP="00CE3E80">
            <w:pPr>
              <w:pStyle w:val="TAL"/>
              <w:rPr>
                <w:rFonts w:eastAsia="MS Mincho"/>
              </w:rPr>
            </w:pPr>
            <w:r w:rsidRPr="00BE7959">
              <w:rPr>
                <w:rFonts w:eastAsia="MS Mincho"/>
              </w:rPr>
              <w:t>Media</w:t>
            </w:r>
            <w:r w:rsidRPr="003C14E8">
              <w:rPr>
                <w:rFonts w:eastAsia="MS Mincho"/>
              </w:rPr>
              <w:t>/Audio</w:t>
            </w:r>
            <w:r w:rsidRPr="00BE7959">
              <w:rPr>
                <w:rFonts w:eastAsia="MS Mincho"/>
              </w:rPr>
              <w:t xml:space="preserve"> </w:t>
            </w:r>
            <w:r>
              <w:rPr>
                <w:rFonts w:eastAsia="MS Mincho"/>
              </w:rPr>
              <w:t>SSRC of a remote client</w:t>
            </w:r>
            <w:r w:rsidRPr="003C14E8">
              <w:rPr>
                <w:rFonts w:eastAsia="MS Mincho"/>
              </w:rPr>
              <w:t xml:space="preserve"> (NOTE 1)</w:t>
            </w:r>
          </w:p>
        </w:tc>
        <w:tc>
          <w:tcPr>
            <w:tcW w:w="3402" w:type="dxa"/>
            <w:tcBorders>
              <w:top w:val="single" w:sz="4" w:space="0" w:color="auto"/>
              <w:left w:val="single" w:sz="4" w:space="0" w:color="auto"/>
              <w:bottom w:val="single" w:sz="4" w:space="0" w:color="auto"/>
              <w:right w:val="single" w:sz="4" w:space="0" w:color="auto"/>
            </w:tcBorders>
          </w:tcPr>
          <w:p w14:paraId="3680A65C" w14:textId="77777777" w:rsidR="006E7BF9" w:rsidRDefault="006E7BF9" w:rsidP="00CE3E80">
            <w:pPr>
              <w:pStyle w:val="TAL"/>
            </w:pPr>
            <w:r w:rsidRPr="003C14E8">
              <w:t>Before-Rel18:</w:t>
            </w:r>
          </w:p>
          <w:p w14:paraId="007AE5F3" w14:textId="77777777" w:rsidR="006E7BF9" w:rsidRPr="00592E3B" w:rsidRDefault="006E7BF9" w:rsidP="00CE3E80">
            <w:pPr>
              <w:pStyle w:val="TAL"/>
            </w:pPr>
            <w:r w:rsidRPr="009B1C2D">
              <w:t xml:space="preserve">SSRC </w:t>
            </w:r>
            <w:r w:rsidRPr="00BE7959">
              <w:t xml:space="preserve">identifying </w:t>
            </w:r>
            <w:r w:rsidRPr="009B1C2D">
              <w:t xml:space="preserve">the </w:t>
            </w:r>
            <w:r>
              <w:t>media</w:t>
            </w:r>
            <w:r w:rsidRPr="009B1C2D">
              <w:t xml:space="preserve"> stream</w:t>
            </w:r>
            <w:r>
              <w:t xml:space="preserve"> of a remote client (Client B, C)</w:t>
            </w:r>
          </w:p>
        </w:tc>
        <w:tc>
          <w:tcPr>
            <w:tcW w:w="4028" w:type="dxa"/>
            <w:tcBorders>
              <w:top w:val="single" w:sz="4" w:space="0" w:color="auto"/>
              <w:left w:val="single" w:sz="4" w:space="0" w:color="auto"/>
              <w:bottom w:val="nil"/>
              <w:right w:val="single" w:sz="4" w:space="0" w:color="auto"/>
            </w:tcBorders>
          </w:tcPr>
          <w:p w14:paraId="05D45C8B" w14:textId="77777777" w:rsidR="006E7BF9" w:rsidRPr="00592E3B" w:rsidRDefault="006E7BF9" w:rsidP="00CE3E80">
            <w:pPr>
              <w:pStyle w:val="TAL"/>
            </w:pPr>
            <w:r w:rsidRPr="009B1C2D">
              <w:t xml:space="preserve">Arbitrarily selected </w:t>
            </w:r>
            <w:r>
              <w:t>by the SS (NOTE 2)</w:t>
            </w:r>
          </w:p>
        </w:tc>
      </w:tr>
      <w:tr w:rsidR="006E7BF9" w:rsidRPr="00592E3B" w14:paraId="19566831" w14:textId="77777777" w:rsidTr="00CE3E80">
        <w:trPr>
          <w:cantSplit/>
          <w:jc w:val="center"/>
        </w:trPr>
        <w:tc>
          <w:tcPr>
            <w:tcW w:w="2610" w:type="dxa"/>
            <w:tcBorders>
              <w:top w:val="nil"/>
              <w:left w:val="single" w:sz="4" w:space="0" w:color="auto"/>
              <w:bottom w:val="single" w:sz="4" w:space="0" w:color="auto"/>
              <w:right w:val="single" w:sz="4" w:space="0" w:color="auto"/>
            </w:tcBorders>
          </w:tcPr>
          <w:p w14:paraId="714606C9" w14:textId="77777777" w:rsidR="006E7BF9" w:rsidRPr="00BE7959" w:rsidRDefault="006E7BF9" w:rsidP="00CE3E80">
            <w:pPr>
              <w:pStyle w:val="TAL"/>
              <w:rPr>
                <w:rFonts w:eastAsia="MS Mincho"/>
              </w:rPr>
            </w:pPr>
          </w:p>
        </w:tc>
        <w:tc>
          <w:tcPr>
            <w:tcW w:w="3402" w:type="dxa"/>
            <w:tcBorders>
              <w:top w:val="single" w:sz="4" w:space="0" w:color="auto"/>
              <w:left w:val="single" w:sz="4" w:space="0" w:color="auto"/>
              <w:bottom w:val="single" w:sz="4" w:space="0" w:color="auto"/>
              <w:right w:val="single" w:sz="4" w:space="0" w:color="auto"/>
            </w:tcBorders>
          </w:tcPr>
          <w:p w14:paraId="267F40DC" w14:textId="77777777" w:rsidR="006E7BF9" w:rsidRDefault="006E7BF9" w:rsidP="00CE3E80">
            <w:pPr>
              <w:pStyle w:val="TAL"/>
            </w:pPr>
            <w:r>
              <w:t>Rel-18 and later:</w:t>
            </w:r>
          </w:p>
          <w:p w14:paraId="7AE80ADD" w14:textId="77777777" w:rsidR="006E7BF9" w:rsidRPr="003C14E8" w:rsidRDefault="006E7BF9" w:rsidP="00CE3E80">
            <w:pPr>
              <w:pStyle w:val="TAL"/>
            </w:pPr>
            <w:r>
              <w:t xml:space="preserve">SSRC identifying the audio stream </w:t>
            </w:r>
            <w:r w:rsidRPr="00201B84">
              <w:t>of a remote client (Client B, C)</w:t>
            </w:r>
          </w:p>
        </w:tc>
        <w:tc>
          <w:tcPr>
            <w:tcW w:w="4028" w:type="dxa"/>
            <w:tcBorders>
              <w:top w:val="nil"/>
              <w:left w:val="single" w:sz="4" w:space="0" w:color="auto"/>
              <w:bottom w:val="single" w:sz="4" w:space="0" w:color="auto"/>
              <w:right w:val="single" w:sz="4" w:space="0" w:color="auto"/>
            </w:tcBorders>
          </w:tcPr>
          <w:p w14:paraId="32F5C369" w14:textId="77777777" w:rsidR="006E7BF9" w:rsidRPr="009B1C2D" w:rsidRDefault="006E7BF9" w:rsidP="00CE3E80">
            <w:pPr>
              <w:pStyle w:val="TAL"/>
            </w:pPr>
          </w:p>
        </w:tc>
      </w:tr>
      <w:tr w:rsidR="006E7BF9" w:rsidRPr="00592E3B" w14:paraId="078C62F9" w14:textId="77777777" w:rsidTr="00CE3E80">
        <w:trPr>
          <w:cantSplit/>
          <w:jc w:val="center"/>
        </w:trPr>
        <w:tc>
          <w:tcPr>
            <w:tcW w:w="2610" w:type="dxa"/>
            <w:tcBorders>
              <w:top w:val="single" w:sz="4" w:space="0" w:color="auto"/>
              <w:left w:val="single" w:sz="4" w:space="0" w:color="auto"/>
              <w:bottom w:val="nil"/>
              <w:right w:val="single" w:sz="4" w:space="0" w:color="auto"/>
            </w:tcBorders>
          </w:tcPr>
          <w:p w14:paraId="22E7D97F" w14:textId="77777777" w:rsidR="006E7BF9" w:rsidRPr="00BE7959" w:rsidRDefault="006E7BF9" w:rsidP="00CE3E80">
            <w:pPr>
              <w:pStyle w:val="TAL"/>
              <w:rPr>
                <w:rFonts w:eastAsia="MS Mincho"/>
              </w:rPr>
            </w:pPr>
            <w:r>
              <w:rPr>
                <w:rFonts w:eastAsia="MS Mincho"/>
              </w:rPr>
              <w:t>Vide</w:t>
            </w:r>
            <w:r w:rsidRPr="00201B84">
              <w:rPr>
                <w:rFonts w:eastAsia="MS Mincho"/>
              </w:rPr>
              <w:t>o SSRC of a remote client (NOTE 1)</w:t>
            </w:r>
          </w:p>
        </w:tc>
        <w:tc>
          <w:tcPr>
            <w:tcW w:w="3402" w:type="dxa"/>
            <w:tcBorders>
              <w:top w:val="single" w:sz="4" w:space="0" w:color="auto"/>
              <w:left w:val="single" w:sz="4" w:space="0" w:color="auto"/>
              <w:bottom w:val="single" w:sz="4" w:space="0" w:color="auto"/>
              <w:right w:val="single" w:sz="4" w:space="0" w:color="auto"/>
            </w:tcBorders>
          </w:tcPr>
          <w:p w14:paraId="338FB1BB" w14:textId="77777777" w:rsidR="006E7BF9" w:rsidRDefault="006E7BF9" w:rsidP="00CE3E80">
            <w:pPr>
              <w:pStyle w:val="TAL"/>
            </w:pPr>
            <w:r>
              <w:t>Before-Rel18:</w:t>
            </w:r>
          </w:p>
          <w:p w14:paraId="2AA22F8C" w14:textId="77777777" w:rsidR="006E7BF9" w:rsidRPr="003C14E8" w:rsidRDefault="006E7BF9" w:rsidP="00CE3E80">
            <w:pPr>
              <w:pStyle w:val="TAL"/>
            </w:pPr>
            <w:r>
              <w:t xml:space="preserve">Not applicable - there is no </w:t>
            </w:r>
            <w:r w:rsidRPr="00276768">
              <w:t xml:space="preserve">Video SSRC </w:t>
            </w:r>
            <w:r>
              <w:t xml:space="preserve">in transmission control messages and no SDP </w:t>
            </w:r>
            <w:proofErr w:type="spellStart"/>
            <w:r>
              <w:t>fmtp</w:t>
            </w:r>
            <w:proofErr w:type="spellEnd"/>
            <w:r>
              <w:t xml:space="preserve"> attribute indicating such SSRC and the SSRC used in RTP packets of the video stream is not specified.</w:t>
            </w:r>
          </w:p>
        </w:tc>
        <w:tc>
          <w:tcPr>
            <w:tcW w:w="4028" w:type="dxa"/>
            <w:tcBorders>
              <w:top w:val="single" w:sz="4" w:space="0" w:color="auto"/>
              <w:left w:val="single" w:sz="4" w:space="0" w:color="auto"/>
              <w:bottom w:val="single" w:sz="4" w:space="0" w:color="auto"/>
              <w:right w:val="single" w:sz="4" w:space="0" w:color="auto"/>
            </w:tcBorders>
          </w:tcPr>
          <w:p w14:paraId="2B06D4D1" w14:textId="77777777" w:rsidR="006E7BF9" w:rsidRDefault="006E7BF9" w:rsidP="00CE3E80">
            <w:pPr>
              <w:pStyle w:val="TAL"/>
            </w:pPr>
            <w:r w:rsidRPr="006B55D6">
              <w:t>Before-Rel18:</w:t>
            </w:r>
          </w:p>
          <w:p w14:paraId="401F304A" w14:textId="77777777" w:rsidR="006E7BF9" w:rsidRPr="009B1C2D" w:rsidRDefault="006E7BF9" w:rsidP="00CE3E80">
            <w:pPr>
              <w:pStyle w:val="TAL"/>
            </w:pPr>
            <w:r>
              <w:t>Not present in DL, not checked in UL</w:t>
            </w:r>
          </w:p>
        </w:tc>
      </w:tr>
      <w:tr w:rsidR="006E7BF9" w:rsidRPr="00592E3B" w14:paraId="0FAD2ED2" w14:textId="77777777" w:rsidTr="00CE3E80">
        <w:trPr>
          <w:cantSplit/>
          <w:jc w:val="center"/>
        </w:trPr>
        <w:tc>
          <w:tcPr>
            <w:tcW w:w="2610" w:type="dxa"/>
            <w:tcBorders>
              <w:top w:val="nil"/>
              <w:left w:val="single" w:sz="4" w:space="0" w:color="auto"/>
              <w:bottom w:val="single" w:sz="4" w:space="0" w:color="auto"/>
              <w:right w:val="single" w:sz="4" w:space="0" w:color="auto"/>
            </w:tcBorders>
          </w:tcPr>
          <w:p w14:paraId="2FBDA700" w14:textId="77777777" w:rsidR="006E7BF9" w:rsidRPr="00BE7959" w:rsidRDefault="006E7BF9" w:rsidP="00CE3E80">
            <w:pPr>
              <w:pStyle w:val="TAL"/>
              <w:rPr>
                <w:rFonts w:eastAsia="MS Mincho"/>
              </w:rPr>
            </w:pPr>
          </w:p>
        </w:tc>
        <w:tc>
          <w:tcPr>
            <w:tcW w:w="3402" w:type="dxa"/>
            <w:tcBorders>
              <w:top w:val="single" w:sz="4" w:space="0" w:color="auto"/>
              <w:left w:val="single" w:sz="4" w:space="0" w:color="auto"/>
              <w:bottom w:val="single" w:sz="4" w:space="0" w:color="auto"/>
              <w:right w:val="single" w:sz="4" w:space="0" w:color="auto"/>
            </w:tcBorders>
          </w:tcPr>
          <w:p w14:paraId="19BC7BDA" w14:textId="77777777" w:rsidR="006E7BF9" w:rsidRDefault="006E7BF9" w:rsidP="00CE3E80">
            <w:pPr>
              <w:pStyle w:val="TAL"/>
            </w:pPr>
            <w:r>
              <w:t>Rel-18 and later:</w:t>
            </w:r>
          </w:p>
          <w:p w14:paraId="6EE80D4B" w14:textId="77777777" w:rsidR="006E7BF9" w:rsidRPr="003C14E8" w:rsidRDefault="006E7BF9" w:rsidP="00CE3E80">
            <w:pPr>
              <w:pStyle w:val="TAL"/>
            </w:pPr>
            <w:r>
              <w:t xml:space="preserve">SSRC identifying the video stream </w:t>
            </w:r>
            <w:r w:rsidRPr="00201B84">
              <w:t>of a remote client (Client B, C)</w:t>
            </w:r>
          </w:p>
        </w:tc>
        <w:tc>
          <w:tcPr>
            <w:tcW w:w="4028" w:type="dxa"/>
            <w:tcBorders>
              <w:top w:val="single" w:sz="4" w:space="0" w:color="auto"/>
              <w:left w:val="single" w:sz="4" w:space="0" w:color="auto"/>
              <w:bottom w:val="single" w:sz="4" w:space="0" w:color="auto"/>
              <w:right w:val="single" w:sz="4" w:space="0" w:color="auto"/>
            </w:tcBorders>
          </w:tcPr>
          <w:p w14:paraId="5752F1CD" w14:textId="77777777" w:rsidR="006E7BF9" w:rsidRDefault="006E7BF9" w:rsidP="00CE3E80">
            <w:pPr>
              <w:pStyle w:val="TAL"/>
            </w:pPr>
            <w:r w:rsidRPr="006B55D6">
              <w:t>Rel-18 and later:</w:t>
            </w:r>
          </w:p>
          <w:p w14:paraId="2413338B" w14:textId="77777777" w:rsidR="006E7BF9" w:rsidRPr="009B1C2D" w:rsidRDefault="006E7BF9" w:rsidP="00CE3E80">
            <w:pPr>
              <w:pStyle w:val="TAL"/>
            </w:pPr>
            <w:r w:rsidRPr="009B1C2D">
              <w:t xml:space="preserve">Arbitrarily selected </w:t>
            </w:r>
            <w:r>
              <w:t>by the SS (NOTE 2)</w:t>
            </w:r>
          </w:p>
        </w:tc>
      </w:tr>
      <w:tr w:rsidR="006E7BF9" w:rsidRPr="00592E3B" w14:paraId="424959CD" w14:textId="77777777" w:rsidTr="00CE3E80">
        <w:trPr>
          <w:cantSplit/>
          <w:jc w:val="center"/>
        </w:trPr>
        <w:tc>
          <w:tcPr>
            <w:tcW w:w="2610" w:type="dxa"/>
            <w:tcBorders>
              <w:top w:val="single" w:sz="4" w:space="0" w:color="auto"/>
              <w:left w:val="single" w:sz="4" w:space="0" w:color="auto"/>
              <w:bottom w:val="single" w:sz="4" w:space="0" w:color="auto"/>
              <w:right w:val="single" w:sz="4" w:space="0" w:color="auto"/>
            </w:tcBorders>
          </w:tcPr>
          <w:p w14:paraId="01E9E12B" w14:textId="77777777" w:rsidR="006E7BF9" w:rsidRPr="00592E3B" w:rsidRDefault="006E7BF9" w:rsidP="00CE3E80">
            <w:pPr>
              <w:pStyle w:val="TAL"/>
              <w:rPr>
                <w:rFonts w:eastAsia="MS Mincho"/>
              </w:rPr>
            </w:pPr>
            <w:r w:rsidRPr="002A530E">
              <w:rPr>
                <w:rFonts w:eastAsia="MS Mincho"/>
              </w:rPr>
              <w:t>RTCP</w:t>
            </w:r>
            <w:r w:rsidRPr="004F00D2">
              <w:rPr>
                <w:rFonts w:eastAsia="MS Mincho"/>
              </w:rPr>
              <w:t xml:space="preserve"> SSRC of the client</w:t>
            </w:r>
            <w:r w:rsidRPr="003C14E8">
              <w:rPr>
                <w:rFonts w:eastAsia="MS Mincho"/>
              </w:rPr>
              <w:t xml:space="preserve"> (NOTE 1)</w:t>
            </w:r>
          </w:p>
        </w:tc>
        <w:tc>
          <w:tcPr>
            <w:tcW w:w="3402" w:type="dxa"/>
            <w:tcBorders>
              <w:top w:val="single" w:sz="4" w:space="0" w:color="auto"/>
              <w:left w:val="single" w:sz="4" w:space="0" w:color="auto"/>
              <w:bottom w:val="single" w:sz="4" w:space="0" w:color="auto"/>
              <w:right w:val="single" w:sz="4" w:space="0" w:color="auto"/>
            </w:tcBorders>
          </w:tcPr>
          <w:p w14:paraId="046FEEEA" w14:textId="77777777" w:rsidR="006E7BF9" w:rsidRPr="00592E3B" w:rsidRDefault="006E7BF9" w:rsidP="00CE3E80">
            <w:pPr>
              <w:pStyle w:val="TAL"/>
            </w:pPr>
            <w:r>
              <w:t xml:space="preserve">SSRC used by the client (Client A) in the RTCP header of the </w:t>
            </w:r>
            <w:proofErr w:type="spellStart"/>
            <w:r w:rsidRPr="002A530E">
              <w:t>MC</w:t>
            </w:r>
            <w:r>
              <w:t>Video</w:t>
            </w:r>
            <w:proofErr w:type="spellEnd"/>
            <w:r w:rsidRPr="002A530E">
              <w:t xml:space="preserve"> media plane control messages</w:t>
            </w:r>
            <w:r>
              <w:t xml:space="preserve"> sent to the SS</w:t>
            </w:r>
          </w:p>
        </w:tc>
        <w:tc>
          <w:tcPr>
            <w:tcW w:w="4028" w:type="dxa"/>
            <w:tcBorders>
              <w:top w:val="single" w:sz="4" w:space="0" w:color="auto"/>
              <w:left w:val="single" w:sz="4" w:space="0" w:color="auto"/>
              <w:bottom w:val="single" w:sz="4" w:space="0" w:color="auto"/>
              <w:right w:val="single" w:sz="4" w:space="0" w:color="auto"/>
            </w:tcBorders>
          </w:tcPr>
          <w:p w14:paraId="552D34A4" w14:textId="77777777" w:rsidR="006E7BF9" w:rsidRPr="00592E3B" w:rsidRDefault="006E7BF9" w:rsidP="00CE3E80">
            <w:pPr>
              <w:pStyle w:val="TAL"/>
            </w:pPr>
            <w:r>
              <w:t xml:space="preserve">The client may use any value, value is not checked by the SS (NOTE </w:t>
            </w:r>
            <w:r w:rsidRPr="003C14E8">
              <w:t>4</w:t>
            </w:r>
            <w:r>
              <w:t>).</w:t>
            </w:r>
          </w:p>
        </w:tc>
      </w:tr>
      <w:tr w:rsidR="006E7BF9" w:rsidRPr="00592E3B" w14:paraId="3D1F5462" w14:textId="77777777" w:rsidTr="00CE3E80">
        <w:trPr>
          <w:cantSplit/>
          <w:jc w:val="center"/>
        </w:trPr>
        <w:tc>
          <w:tcPr>
            <w:tcW w:w="2610" w:type="dxa"/>
            <w:tcBorders>
              <w:top w:val="single" w:sz="4" w:space="0" w:color="auto"/>
              <w:left w:val="single" w:sz="4" w:space="0" w:color="auto"/>
              <w:bottom w:val="single" w:sz="4" w:space="0" w:color="auto"/>
              <w:right w:val="single" w:sz="4" w:space="0" w:color="auto"/>
            </w:tcBorders>
          </w:tcPr>
          <w:p w14:paraId="1306DD0D" w14:textId="77777777" w:rsidR="006E7BF9" w:rsidRPr="004F00D2" w:rsidRDefault="006E7BF9" w:rsidP="00CE3E80">
            <w:pPr>
              <w:pStyle w:val="TAL"/>
              <w:rPr>
                <w:rFonts w:eastAsia="MS Mincho"/>
                <w:highlight w:val="yellow"/>
              </w:rPr>
            </w:pPr>
            <w:r w:rsidRPr="002A530E">
              <w:rPr>
                <w:rFonts w:eastAsia="MS Mincho"/>
              </w:rPr>
              <w:t>RTCP</w:t>
            </w:r>
            <w:r w:rsidRPr="004F00D2">
              <w:rPr>
                <w:rFonts w:eastAsia="MS Mincho"/>
              </w:rPr>
              <w:t xml:space="preserve"> SSRC of the </w:t>
            </w:r>
            <w:r>
              <w:rPr>
                <w:rFonts w:eastAsia="MS Mincho"/>
              </w:rPr>
              <w:t>SS</w:t>
            </w:r>
            <w:r w:rsidRPr="003C14E8">
              <w:rPr>
                <w:rFonts w:eastAsia="MS Mincho"/>
              </w:rPr>
              <w:t xml:space="preserve"> (NOTE 1)</w:t>
            </w:r>
          </w:p>
        </w:tc>
        <w:tc>
          <w:tcPr>
            <w:tcW w:w="3402" w:type="dxa"/>
            <w:tcBorders>
              <w:top w:val="single" w:sz="4" w:space="0" w:color="auto"/>
              <w:left w:val="single" w:sz="4" w:space="0" w:color="auto"/>
              <w:bottom w:val="single" w:sz="4" w:space="0" w:color="auto"/>
              <w:right w:val="single" w:sz="4" w:space="0" w:color="auto"/>
            </w:tcBorders>
          </w:tcPr>
          <w:p w14:paraId="095AEB75" w14:textId="77777777" w:rsidR="006E7BF9" w:rsidRPr="00592E3B" w:rsidRDefault="006E7BF9" w:rsidP="00CE3E80">
            <w:pPr>
              <w:pStyle w:val="TAL"/>
            </w:pPr>
            <w:r>
              <w:t xml:space="preserve">SSRC used by the SS in the RTCP header of the </w:t>
            </w:r>
            <w:r w:rsidRPr="002A530E">
              <w:t>MCPTT media plane control messages</w:t>
            </w:r>
            <w:r>
              <w:t xml:space="preserve"> sent to the client</w:t>
            </w:r>
          </w:p>
        </w:tc>
        <w:tc>
          <w:tcPr>
            <w:tcW w:w="4028" w:type="dxa"/>
            <w:tcBorders>
              <w:top w:val="single" w:sz="4" w:space="0" w:color="auto"/>
              <w:left w:val="single" w:sz="4" w:space="0" w:color="auto"/>
              <w:bottom w:val="single" w:sz="4" w:space="0" w:color="auto"/>
              <w:right w:val="single" w:sz="4" w:space="0" w:color="auto"/>
            </w:tcBorders>
          </w:tcPr>
          <w:p w14:paraId="00078FAB" w14:textId="77777777" w:rsidR="006E7BF9" w:rsidRPr="00592E3B" w:rsidRDefault="006E7BF9" w:rsidP="00CE3E80">
            <w:pPr>
              <w:pStyle w:val="TAL"/>
            </w:pPr>
            <w:r>
              <w:t xml:space="preserve">Arbitrarily selected by the SS (NOTE </w:t>
            </w:r>
            <w:r w:rsidRPr="003C14E8">
              <w:t>4</w:t>
            </w:r>
            <w:r>
              <w:t>)</w:t>
            </w:r>
          </w:p>
        </w:tc>
      </w:tr>
      <w:tr w:rsidR="006E7BF9" w:rsidRPr="00592E3B" w14:paraId="102E323B" w14:textId="77777777" w:rsidTr="00CE3E80">
        <w:trPr>
          <w:cantSplit/>
          <w:jc w:val="center"/>
        </w:trPr>
        <w:tc>
          <w:tcPr>
            <w:tcW w:w="10040" w:type="dxa"/>
            <w:gridSpan w:val="3"/>
            <w:tcBorders>
              <w:top w:val="single" w:sz="4" w:space="0" w:color="auto"/>
              <w:left w:val="single" w:sz="4" w:space="0" w:color="auto"/>
              <w:bottom w:val="single" w:sz="4" w:space="0" w:color="auto"/>
              <w:right w:val="single" w:sz="4" w:space="0" w:color="auto"/>
            </w:tcBorders>
          </w:tcPr>
          <w:p w14:paraId="75F51575" w14:textId="77777777" w:rsidR="006E7BF9" w:rsidRDefault="006E7BF9" w:rsidP="00CE3E80">
            <w:pPr>
              <w:pStyle w:val="TAN"/>
            </w:pPr>
            <w:r w:rsidRPr="00592E3B">
              <w:t xml:space="preserve">NOTE </w:t>
            </w:r>
            <w:r>
              <w:t>1</w:t>
            </w:r>
            <w:r w:rsidRPr="00592E3B">
              <w:t>:</w:t>
            </w:r>
            <w:r w:rsidRPr="00592E3B">
              <w:tab/>
            </w:r>
            <w:r>
              <w:t>The term</w:t>
            </w:r>
            <w:r w:rsidRPr="003C14E8">
              <w:t>s</w:t>
            </w:r>
            <w:r>
              <w:t xml:space="preserve"> </w:t>
            </w:r>
            <w:r w:rsidRPr="00BE7959">
              <w:t>"RTCP SSRC"</w:t>
            </w:r>
            <w:r w:rsidRPr="003C14E8">
              <w:t>, "Audio SSRC" and "Video SSCR"</w:t>
            </w:r>
            <w:r w:rsidRPr="00BE7959">
              <w:t xml:space="preserve"> </w:t>
            </w:r>
            <w:r>
              <w:t>ha</w:t>
            </w:r>
            <w:r w:rsidRPr="003C14E8">
              <w:t>ve</w:t>
            </w:r>
            <w:r>
              <w:t xml:space="preserve"> been introduced in </w:t>
            </w:r>
            <w:r w:rsidRPr="000A007C">
              <w:t xml:space="preserve">Rel-18 </w:t>
            </w:r>
            <w:r>
              <w:t>of TS 24.581 [88]</w:t>
            </w:r>
            <w:r w:rsidRPr="00592E3B">
              <w:t>.</w:t>
            </w:r>
            <w:r>
              <w:t xml:space="preserve"> "Media SSRC" is used as in Rel-14 .. Rel-17 there is no "</w:t>
            </w:r>
            <w:r w:rsidRPr="000A007C">
              <w:t>Audio SSRC</w:t>
            </w:r>
            <w:r>
              <w:t xml:space="preserve">" and "Video SSRC" yet in </w:t>
            </w:r>
            <w:r w:rsidRPr="00BE7959">
              <w:t>media plane control messages</w:t>
            </w:r>
            <w:r>
              <w:t>, but only a single SSRC value identifying the transmitter of a media stream.</w:t>
            </w:r>
          </w:p>
          <w:p w14:paraId="56451985" w14:textId="77777777" w:rsidR="006E7BF9" w:rsidRDefault="006E7BF9" w:rsidP="00CE3E80">
            <w:pPr>
              <w:pStyle w:val="TAN"/>
            </w:pPr>
            <w:r>
              <w:t>NOTE 2:</w:t>
            </w:r>
            <w:r>
              <w:tab/>
              <w:t>Different SSRC values shall be selected by the SS for media streams from different clients.</w:t>
            </w:r>
            <w:r>
              <w:br/>
              <w:t xml:space="preserve">Nevertheless it is not clear for </w:t>
            </w:r>
            <w:r w:rsidRPr="003C14E8">
              <w:t xml:space="preserve">Before-Rel-18 releases </w:t>
            </w:r>
            <w:r>
              <w:t xml:space="preserve">how the client uses the SSRC value provided by the server in the Transmission Granted message and there is no way to provide SSRC value(s) in case of implicit transmission grant </w:t>
            </w:r>
            <w:r>
              <w:sym w:font="Symbol" w:char="F0DE"/>
            </w:r>
            <w:r>
              <w:t xml:space="preserve"> In general collisions according to </w:t>
            </w:r>
            <w:r w:rsidRPr="0000112E">
              <w:t>IETF RFC 3550 [76]</w:t>
            </w:r>
            <w:r>
              <w:t xml:space="preserve"> may occur but </w:t>
            </w:r>
            <w:r w:rsidRPr="00904B59">
              <w:t xml:space="preserve">collision resolution </w:t>
            </w:r>
            <w:r>
              <w:t xml:space="preserve">is out of scope of </w:t>
            </w:r>
            <w:r w:rsidRPr="00617E16">
              <w:t>this document</w:t>
            </w:r>
            <w:r>
              <w:t>.</w:t>
            </w:r>
          </w:p>
          <w:p w14:paraId="33F0F270" w14:textId="77777777" w:rsidR="006E7BF9" w:rsidRDefault="006E7BF9" w:rsidP="00CE3E80">
            <w:pPr>
              <w:pStyle w:val="TAN"/>
            </w:pPr>
            <w:r>
              <w:t>NOTE 3:</w:t>
            </w:r>
            <w:r>
              <w:tab/>
              <w:t>For Before-Rel-18 releases the Media SSRC can only be assigned by sending a Transmission Granted message as there are no "</w:t>
            </w:r>
            <w:proofErr w:type="spellStart"/>
            <w:r>
              <w:t>mc_ssrc</w:t>
            </w:r>
            <w:proofErr w:type="spellEnd"/>
            <w:r>
              <w:t>", "</w:t>
            </w:r>
            <w:proofErr w:type="spellStart"/>
            <w:r>
              <w:t>mc_audio_ssrc</w:t>
            </w:r>
            <w:proofErr w:type="spellEnd"/>
            <w:r>
              <w:t>" or "</w:t>
            </w:r>
            <w:proofErr w:type="spellStart"/>
            <w:r>
              <w:t>mc_video_ssrc</w:t>
            </w:r>
            <w:proofErr w:type="spellEnd"/>
            <w:r>
              <w:t xml:space="preserve">" </w:t>
            </w:r>
            <w:proofErr w:type="spellStart"/>
            <w:r>
              <w:t>fmtp</w:t>
            </w:r>
            <w:proofErr w:type="spellEnd"/>
            <w:r>
              <w:t xml:space="preserve"> attributes in Before-Rel-18 releases (nevertheless there can still be implicit grants for Before-Rel-18 releases even though in this case the server has no control over the SSRC values used by the client).</w:t>
            </w:r>
            <w:r>
              <w:br/>
              <w:t xml:space="preserve">From Rel-18 onward the Audio and Video SSRCs can be assigned with an implicit grant using </w:t>
            </w:r>
            <w:proofErr w:type="spellStart"/>
            <w:r>
              <w:t>fmtp</w:t>
            </w:r>
            <w:proofErr w:type="spellEnd"/>
            <w:r>
              <w:t xml:space="preserve"> attributes "</w:t>
            </w:r>
            <w:proofErr w:type="spellStart"/>
            <w:r>
              <w:t>mc_audio_ssrc</w:t>
            </w:r>
            <w:proofErr w:type="spellEnd"/>
            <w:r>
              <w:t>" and "</w:t>
            </w:r>
            <w:proofErr w:type="spellStart"/>
            <w:r>
              <w:t>mc_video_ssrc</w:t>
            </w:r>
            <w:proofErr w:type="spellEnd"/>
            <w:r>
              <w:t>" or by sending a Transmission Granted message with Audio and Video SSRC (</w:t>
            </w:r>
            <w:r>
              <w:sym w:font="Symbol" w:char="F0DE"/>
            </w:r>
            <w:r>
              <w:t xml:space="preserve"> The server has control over the Audio and Video SSRCs used by the client).</w:t>
            </w:r>
          </w:p>
          <w:p w14:paraId="3D91747A" w14:textId="77777777" w:rsidR="006E7BF9" w:rsidRPr="00592E3B" w:rsidRDefault="006E7BF9" w:rsidP="00CE3E80">
            <w:pPr>
              <w:pStyle w:val="TAN"/>
            </w:pPr>
            <w:r>
              <w:t xml:space="preserve">NOTE </w:t>
            </w:r>
            <w:r w:rsidRPr="003C14E8">
              <w:t>4</w:t>
            </w:r>
            <w:r>
              <w:t>:</w:t>
            </w:r>
            <w:r>
              <w:tab/>
            </w:r>
            <w:r w:rsidRPr="003C14E8">
              <w:t xml:space="preserve">In clause 4.3.3.1 </w:t>
            </w:r>
            <w:r w:rsidRPr="00CF1400">
              <w:t>TS 24.581 [88]</w:t>
            </w:r>
            <w:r>
              <w:t xml:space="preserve"> </w:t>
            </w:r>
            <w:r w:rsidRPr="00CF1400">
              <w:t>clarifies in Rel-18 that "the SSRC of the RTCP header is used to enable multiplexing of media plane control channels"</w:t>
            </w:r>
            <w:r w:rsidRPr="003C14E8">
              <w:t>; in clauses 14.2.7 and 14.3.8 it is clarified that the "</w:t>
            </w:r>
            <w:proofErr w:type="spellStart"/>
            <w:r w:rsidRPr="003C14E8">
              <w:t>mc_transmission_ssrc</w:t>
            </w:r>
            <w:proofErr w:type="spellEnd"/>
            <w:r w:rsidRPr="003C14E8">
              <w:t xml:space="preserve">" </w:t>
            </w:r>
            <w:proofErr w:type="spellStart"/>
            <w:r w:rsidRPr="003C14E8">
              <w:t>fmtp</w:t>
            </w:r>
            <w:proofErr w:type="spellEnd"/>
            <w:r w:rsidRPr="003C14E8">
              <w:t xml:space="preserve"> attribute is used to indicate support of multiplexing and to exchange of the SSRC values to be used in the RTCP header. </w:t>
            </w:r>
            <w:r>
              <w:sym w:font="Symbol" w:char="F0DE"/>
            </w:r>
            <w:r>
              <w:t xml:space="preserve"> </w:t>
            </w:r>
            <w:r w:rsidRPr="003C14E8">
              <w:t>I</w:t>
            </w:r>
            <w:r w:rsidRPr="00CF1400">
              <w:t>t is assumed that RTCP SSRC values have no meaning in case of no multiplexing.</w:t>
            </w:r>
          </w:p>
        </w:tc>
      </w:tr>
    </w:tbl>
    <w:p w14:paraId="5749C6F7" w14:textId="77777777" w:rsidR="006E7BF9" w:rsidRDefault="006E7BF9" w:rsidP="006E7BF9"/>
    <w:p w14:paraId="4462E126" w14:textId="77777777" w:rsidR="006E7BF9" w:rsidRPr="00592E3B" w:rsidRDefault="006E7BF9" w:rsidP="006E7BF9">
      <w:pPr>
        <w:pStyle w:val="Heading4"/>
      </w:pPr>
      <w:bookmarkStart w:id="7" w:name="_Toc27678213"/>
      <w:bookmarkStart w:id="8" w:name="_Toc36037235"/>
      <w:bookmarkStart w:id="9" w:name="_Toc44398312"/>
      <w:bookmarkStart w:id="10" w:name="_Toc52382511"/>
      <w:bookmarkStart w:id="11" w:name="_Toc60687422"/>
      <w:bookmarkStart w:id="12" w:name="_Toc68726587"/>
      <w:bookmarkStart w:id="13" w:name="_Toc75786513"/>
      <w:bookmarkStart w:id="14" w:name="_Toc100443422"/>
      <w:bookmarkStart w:id="15" w:name="_Toc178183842"/>
      <w:bookmarkStart w:id="16" w:name="_Toc180142660"/>
      <w:r w:rsidRPr="00592E3B">
        <w:lastRenderedPageBreak/>
        <w:t>5.5.11.1</w:t>
      </w:r>
      <w:r w:rsidRPr="00592E3B">
        <w:tab/>
        <w:t>Transmission Control Specific Messages Sent by the Transmission Participant</w:t>
      </w:r>
      <w:bookmarkEnd w:id="7"/>
      <w:bookmarkEnd w:id="8"/>
      <w:bookmarkEnd w:id="9"/>
      <w:bookmarkEnd w:id="10"/>
      <w:bookmarkEnd w:id="11"/>
      <w:bookmarkEnd w:id="12"/>
      <w:bookmarkEnd w:id="13"/>
      <w:bookmarkEnd w:id="14"/>
      <w:bookmarkEnd w:id="15"/>
      <w:bookmarkEnd w:id="16"/>
    </w:p>
    <w:p w14:paraId="20644C78" w14:textId="77777777" w:rsidR="006E7BF9" w:rsidRPr="00592E3B" w:rsidRDefault="006E7BF9" w:rsidP="006E7BF9">
      <w:pPr>
        <w:pStyle w:val="Heading5"/>
      </w:pPr>
      <w:bookmarkStart w:id="17" w:name="_Toc27678214"/>
      <w:bookmarkStart w:id="18" w:name="_Toc36037236"/>
      <w:bookmarkStart w:id="19" w:name="_Toc44398313"/>
      <w:bookmarkStart w:id="20" w:name="_Toc52382512"/>
      <w:bookmarkStart w:id="21" w:name="_Toc60687423"/>
      <w:bookmarkStart w:id="22" w:name="_Toc68726588"/>
      <w:bookmarkStart w:id="23" w:name="_Toc75786514"/>
      <w:bookmarkStart w:id="24" w:name="_Toc100443423"/>
      <w:bookmarkStart w:id="25" w:name="_Toc178183843"/>
      <w:bookmarkStart w:id="26" w:name="_Toc180142661"/>
      <w:r w:rsidRPr="00592E3B">
        <w:t>5.5.11.1.1</w:t>
      </w:r>
      <w:r w:rsidRPr="00592E3B">
        <w:tab/>
        <w:t>Transmission Request</w:t>
      </w:r>
      <w:bookmarkEnd w:id="17"/>
      <w:bookmarkEnd w:id="18"/>
      <w:bookmarkEnd w:id="19"/>
      <w:bookmarkEnd w:id="20"/>
      <w:bookmarkEnd w:id="21"/>
      <w:bookmarkEnd w:id="22"/>
      <w:bookmarkEnd w:id="23"/>
      <w:bookmarkEnd w:id="24"/>
      <w:bookmarkEnd w:id="25"/>
      <w:bookmarkEnd w:id="26"/>
    </w:p>
    <w:p w14:paraId="42D64D05" w14:textId="77777777" w:rsidR="006E7BF9" w:rsidRPr="00592E3B" w:rsidRDefault="006E7BF9" w:rsidP="006E7BF9">
      <w:pPr>
        <w:pStyle w:val="TH"/>
      </w:pPr>
      <w:r w:rsidRPr="00592E3B">
        <w:t>Table 5.5.11.1.1-1: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Change w:id="27">
          <w:tblGrid>
            <w:gridCol w:w="2676"/>
            <w:gridCol w:w="2158"/>
            <w:gridCol w:w="2158"/>
            <w:gridCol w:w="1349"/>
            <w:gridCol w:w="1169"/>
          </w:tblGrid>
        </w:tblGridChange>
      </w:tblGrid>
      <w:tr w:rsidR="006E7BF9" w:rsidRPr="00592E3B" w14:paraId="1516892B" w14:textId="77777777" w:rsidTr="00CE3E80">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32557FD9" w14:textId="77777777" w:rsidR="006E7BF9" w:rsidRPr="00592E3B" w:rsidRDefault="006E7BF9" w:rsidP="00CE3E80">
            <w:pPr>
              <w:pStyle w:val="TAL"/>
              <w:keepNext w:val="0"/>
              <w:keepLines w:val="0"/>
              <w:widowControl w:val="0"/>
            </w:pPr>
            <w:r w:rsidRPr="00592E3B">
              <w:t>Derivation Path: TS 24.581 [88] Table 9.2.4-1</w:t>
            </w:r>
          </w:p>
        </w:tc>
      </w:tr>
      <w:tr w:rsidR="006E7BF9" w:rsidRPr="00592E3B" w14:paraId="06D8817E" w14:textId="77777777" w:rsidTr="00CE3E80">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1C98E83A" w14:textId="77777777" w:rsidR="006E7BF9" w:rsidRPr="00592E3B" w:rsidRDefault="006E7BF9" w:rsidP="00CE3E80">
            <w:pPr>
              <w:pStyle w:val="TAH"/>
              <w:keepNext w:val="0"/>
              <w:keepLines w:val="0"/>
              <w:widowControl w:val="0"/>
            </w:pPr>
            <w:r w:rsidRPr="00592E3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3111B5FD" w14:textId="77777777" w:rsidR="006E7BF9" w:rsidRPr="00592E3B" w:rsidRDefault="006E7BF9" w:rsidP="00CE3E80">
            <w:pPr>
              <w:pStyle w:val="TAH"/>
              <w:keepNext w:val="0"/>
              <w:keepLines w:val="0"/>
              <w:widowControl w:val="0"/>
            </w:pPr>
            <w:r w:rsidRPr="00592E3B">
              <w:t>Value/remark</w:t>
            </w:r>
          </w:p>
        </w:tc>
        <w:tc>
          <w:tcPr>
            <w:tcW w:w="2158" w:type="dxa"/>
            <w:tcBorders>
              <w:top w:val="single" w:sz="4" w:space="0" w:color="auto"/>
              <w:left w:val="single" w:sz="4" w:space="0" w:color="auto"/>
              <w:bottom w:val="single" w:sz="4" w:space="0" w:color="auto"/>
              <w:right w:val="single" w:sz="4" w:space="0" w:color="auto"/>
            </w:tcBorders>
            <w:hideMark/>
          </w:tcPr>
          <w:p w14:paraId="0F7F783D" w14:textId="77777777" w:rsidR="006E7BF9" w:rsidRPr="00592E3B" w:rsidRDefault="006E7BF9" w:rsidP="00CE3E80">
            <w:pPr>
              <w:pStyle w:val="TAH"/>
              <w:keepNext w:val="0"/>
              <w:keepLines w:val="0"/>
              <w:widowControl w:val="0"/>
            </w:pPr>
            <w:r w:rsidRPr="00592E3B">
              <w:t>Comment</w:t>
            </w:r>
          </w:p>
        </w:tc>
        <w:tc>
          <w:tcPr>
            <w:tcW w:w="1349" w:type="dxa"/>
            <w:tcBorders>
              <w:top w:val="single" w:sz="4" w:space="0" w:color="auto"/>
              <w:left w:val="single" w:sz="4" w:space="0" w:color="auto"/>
              <w:bottom w:val="single" w:sz="4" w:space="0" w:color="auto"/>
              <w:right w:val="single" w:sz="4" w:space="0" w:color="auto"/>
            </w:tcBorders>
            <w:hideMark/>
          </w:tcPr>
          <w:p w14:paraId="28348105" w14:textId="77777777" w:rsidR="006E7BF9" w:rsidRPr="00592E3B" w:rsidRDefault="006E7BF9" w:rsidP="00CE3E80">
            <w:pPr>
              <w:pStyle w:val="TAH"/>
              <w:keepNext w:val="0"/>
              <w:keepLines w:val="0"/>
              <w:widowControl w:val="0"/>
            </w:pPr>
            <w:r w:rsidRPr="00592E3B">
              <w:t>Reference</w:t>
            </w:r>
          </w:p>
        </w:tc>
        <w:tc>
          <w:tcPr>
            <w:tcW w:w="1169" w:type="dxa"/>
            <w:tcBorders>
              <w:top w:val="single" w:sz="4" w:space="0" w:color="auto"/>
              <w:left w:val="single" w:sz="4" w:space="0" w:color="auto"/>
              <w:bottom w:val="single" w:sz="4" w:space="0" w:color="auto"/>
              <w:right w:val="single" w:sz="4" w:space="0" w:color="auto"/>
            </w:tcBorders>
            <w:hideMark/>
          </w:tcPr>
          <w:p w14:paraId="014673E3" w14:textId="77777777" w:rsidR="006E7BF9" w:rsidRPr="00592E3B" w:rsidRDefault="006E7BF9" w:rsidP="00CE3E80">
            <w:pPr>
              <w:pStyle w:val="TAH"/>
              <w:keepNext w:val="0"/>
              <w:keepLines w:val="0"/>
              <w:widowControl w:val="0"/>
            </w:pPr>
            <w:r w:rsidRPr="00592E3B">
              <w:t>Condition</w:t>
            </w:r>
          </w:p>
        </w:tc>
      </w:tr>
      <w:tr w:rsidR="006E7BF9" w:rsidRPr="00592E3B" w14:paraId="512BEE25" w14:textId="77777777" w:rsidTr="00CE3E80">
        <w:trPr>
          <w:cantSplit/>
          <w:jc w:val="center"/>
        </w:trPr>
        <w:tc>
          <w:tcPr>
            <w:tcW w:w="2676" w:type="dxa"/>
            <w:tcBorders>
              <w:top w:val="single" w:sz="4" w:space="0" w:color="auto"/>
              <w:left w:val="single" w:sz="4" w:space="0" w:color="auto"/>
              <w:bottom w:val="nil"/>
              <w:right w:val="single" w:sz="4" w:space="0" w:color="auto"/>
            </w:tcBorders>
            <w:hideMark/>
          </w:tcPr>
          <w:p w14:paraId="3AEC70D4" w14:textId="77777777" w:rsidR="006E7BF9" w:rsidRPr="00592E3B" w:rsidRDefault="006E7BF9" w:rsidP="00CE3E80">
            <w:pPr>
              <w:pStyle w:val="TAL"/>
              <w:keepNext w:val="0"/>
              <w:keepLines w:val="0"/>
              <w:widowControl w:val="0"/>
              <w:rPr>
                <w:rFonts w:cs="Arial"/>
                <w:b/>
                <w:bCs/>
                <w:szCs w:val="18"/>
              </w:rPr>
            </w:pPr>
            <w:r w:rsidRPr="00592E3B">
              <w:rPr>
                <w:rFonts w:cs="Arial"/>
                <w:b/>
                <w:bCs/>
                <w:szCs w:val="18"/>
              </w:rPr>
              <w:t>RTCP-header</w:t>
            </w:r>
          </w:p>
        </w:tc>
        <w:tc>
          <w:tcPr>
            <w:tcW w:w="2158" w:type="dxa"/>
            <w:tcBorders>
              <w:top w:val="single" w:sz="4" w:space="0" w:color="auto"/>
              <w:left w:val="single" w:sz="4" w:space="0" w:color="auto"/>
              <w:bottom w:val="single" w:sz="4" w:space="0" w:color="auto"/>
              <w:right w:val="single" w:sz="4" w:space="0" w:color="auto"/>
            </w:tcBorders>
            <w:hideMark/>
          </w:tcPr>
          <w:p w14:paraId="1BB140E2" w14:textId="77777777" w:rsidR="006E7BF9" w:rsidRPr="00592E3B" w:rsidRDefault="006E7BF9" w:rsidP="00CE3E80">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7A12E162" w14:textId="77777777" w:rsidR="006E7BF9" w:rsidRPr="00592E3B" w:rsidRDefault="006E7BF9" w:rsidP="00CE3E80">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hideMark/>
          </w:tcPr>
          <w:p w14:paraId="415D7126"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8CAA515" w14:textId="77777777" w:rsidR="006E7BF9" w:rsidRPr="00592E3B" w:rsidRDefault="006E7BF9" w:rsidP="00CE3E80">
            <w:pPr>
              <w:pStyle w:val="TAL"/>
              <w:keepNext w:val="0"/>
              <w:keepLines w:val="0"/>
              <w:widowControl w:val="0"/>
            </w:pPr>
          </w:p>
        </w:tc>
      </w:tr>
      <w:tr w:rsidR="006E7BF9" w:rsidRPr="00592E3B" w14:paraId="7353BF2C" w14:textId="77777777" w:rsidTr="00CE3E80">
        <w:trPr>
          <w:cantSplit/>
          <w:jc w:val="center"/>
        </w:trPr>
        <w:tc>
          <w:tcPr>
            <w:tcW w:w="2676" w:type="dxa"/>
            <w:tcBorders>
              <w:top w:val="single" w:sz="4" w:space="0" w:color="auto"/>
              <w:left w:val="single" w:sz="4" w:space="0" w:color="auto"/>
              <w:bottom w:val="nil"/>
              <w:right w:val="single" w:sz="4" w:space="0" w:color="auto"/>
            </w:tcBorders>
            <w:hideMark/>
          </w:tcPr>
          <w:p w14:paraId="1D5BE147" w14:textId="77777777" w:rsidR="006E7BF9" w:rsidRPr="00592E3B" w:rsidRDefault="006E7BF9" w:rsidP="00CE3E80">
            <w:pPr>
              <w:pStyle w:val="TAL"/>
              <w:keepNext w:val="0"/>
              <w:keepLines w:val="0"/>
              <w:widowControl w:val="0"/>
              <w:rPr>
                <w:rFonts w:cs="Arial"/>
                <w:b/>
                <w:bCs/>
                <w:szCs w:val="18"/>
              </w:rPr>
            </w:pPr>
            <w:r w:rsidRPr="00592E3B">
              <w:rPr>
                <w:rFonts w:cs="Arial"/>
                <w:b/>
                <w:bCs/>
                <w:szCs w:val="18"/>
              </w:rPr>
              <w:t xml:space="preserve">  </w:t>
            </w:r>
            <w:r w:rsidRPr="00592E3B">
              <w:rPr>
                <w:rFonts w:cs="Arial"/>
                <w:szCs w:val="18"/>
              </w:rPr>
              <w:t>Subtype</w:t>
            </w:r>
          </w:p>
        </w:tc>
        <w:tc>
          <w:tcPr>
            <w:tcW w:w="2158" w:type="dxa"/>
            <w:tcBorders>
              <w:top w:val="single" w:sz="4" w:space="0" w:color="auto"/>
              <w:left w:val="single" w:sz="4" w:space="0" w:color="auto"/>
              <w:bottom w:val="single" w:sz="4" w:space="0" w:color="auto"/>
              <w:right w:val="single" w:sz="4" w:space="0" w:color="auto"/>
            </w:tcBorders>
            <w:hideMark/>
          </w:tcPr>
          <w:p w14:paraId="68DE207B" w14:textId="77777777" w:rsidR="006E7BF9" w:rsidRPr="00592E3B" w:rsidRDefault="006E7BF9" w:rsidP="00CE3E80">
            <w:pPr>
              <w:pStyle w:val="TAL"/>
              <w:keepNext w:val="0"/>
              <w:keepLines w:val="0"/>
              <w:widowControl w:val="0"/>
            </w:pPr>
            <w:r w:rsidRPr="00592E3B">
              <w:t>“00000”</w:t>
            </w:r>
          </w:p>
        </w:tc>
        <w:tc>
          <w:tcPr>
            <w:tcW w:w="2158" w:type="dxa"/>
            <w:tcBorders>
              <w:top w:val="single" w:sz="4" w:space="0" w:color="auto"/>
              <w:left w:val="single" w:sz="4" w:space="0" w:color="auto"/>
              <w:bottom w:val="single" w:sz="4" w:space="0" w:color="auto"/>
              <w:right w:val="single" w:sz="4" w:space="0" w:color="auto"/>
            </w:tcBorders>
            <w:hideMark/>
          </w:tcPr>
          <w:p w14:paraId="2C90F7A9" w14:textId="77777777" w:rsidR="006E7BF9" w:rsidRPr="00592E3B" w:rsidRDefault="006E7BF9" w:rsidP="00CE3E80">
            <w:pPr>
              <w:pStyle w:val="TAL"/>
              <w:keepNext w:val="0"/>
              <w:keepLines w:val="0"/>
              <w:widowControl w:val="0"/>
            </w:pPr>
            <w:r w:rsidRPr="00592E3B">
              <w:t>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5079D43A" w14:textId="77777777" w:rsidR="006E7BF9" w:rsidRPr="00592E3B" w:rsidRDefault="006E7BF9" w:rsidP="00CE3E80">
            <w:pPr>
              <w:pStyle w:val="TAL"/>
              <w:keepNext w:val="0"/>
              <w:keepLines w:val="0"/>
              <w:widowControl w:val="0"/>
            </w:pPr>
            <w:r w:rsidRPr="00592E3B">
              <w:t>TS 24.581 [88] clause 9.2.4 and Table 9.2.2.1-1</w:t>
            </w:r>
          </w:p>
        </w:tc>
        <w:tc>
          <w:tcPr>
            <w:tcW w:w="1169" w:type="dxa"/>
            <w:tcBorders>
              <w:top w:val="single" w:sz="4" w:space="0" w:color="auto"/>
              <w:left w:val="single" w:sz="4" w:space="0" w:color="auto"/>
              <w:bottom w:val="single" w:sz="4" w:space="0" w:color="auto"/>
              <w:right w:val="single" w:sz="4" w:space="0" w:color="auto"/>
            </w:tcBorders>
          </w:tcPr>
          <w:p w14:paraId="6CCF99FF" w14:textId="77777777" w:rsidR="006E7BF9" w:rsidRPr="00592E3B" w:rsidRDefault="006E7BF9" w:rsidP="00CE3E80">
            <w:pPr>
              <w:pStyle w:val="TAL"/>
              <w:keepNext w:val="0"/>
              <w:keepLines w:val="0"/>
              <w:widowControl w:val="0"/>
            </w:pPr>
          </w:p>
        </w:tc>
      </w:tr>
      <w:tr w:rsidR="006E7BF9" w:rsidRPr="00592E3B" w14:paraId="195A7387" w14:textId="77777777" w:rsidTr="00CE3E80">
        <w:trPr>
          <w:cantSplit/>
          <w:jc w:val="center"/>
        </w:trPr>
        <w:tc>
          <w:tcPr>
            <w:tcW w:w="2676" w:type="dxa"/>
            <w:tcBorders>
              <w:top w:val="nil"/>
              <w:left w:val="single" w:sz="4" w:space="0" w:color="auto"/>
              <w:bottom w:val="single" w:sz="4" w:space="0" w:color="auto"/>
              <w:right w:val="single" w:sz="4" w:space="0" w:color="auto"/>
            </w:tcBorders>
          </w:tcPr>
          <w:p w14:paraId="6ED9FEC8" w14:textId="77777777" w:rsidR="006E7BF9" w:rsidRPr="00592E3B" w:rsidRDefault="006E7BF9" w:rsidP="00CE3E80">
            <w:pPr>
              <w:pStyle w:val="TAL"/>
              <w:keepNext w:val="0"/>
              <w:keepLines w:val="0"/>
              <w:widowControl w:val="0"/>
              <w:rPr>
                <w:rFonts w:cs="Arial"/>
                <w:b/>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3C102BFA" w14:textId="77777777" w:rsidR="006E7BF9" w:rsidRPr="00592E3B" w:rsidRDefault="006E7BF9" w:rsidP="00CE3E80">
            <w:pPr>
              <w:pStyle w:val="TAL"/>
              <w:keepNext w:val="0"/>
              <w:keepLines w:val="0"/>
              <w:widowControl w:val="0"/>
            </w:pPr>
            <w:r w:rsidRPr="00592E3B">
              <w:rPr>
                <w:szCs w:val="18"/>
              </w:rPr>
              <w:t>“10000”</w:t>
            </w:r>
          </w:p>
        </w:tc>
        <w:tc>
          <w:tcPr>
            <w:tcW w:w="2158" w:type="dxa"/>
            <w:tcBorders>
              <w:top w:val="single" w:sz="4" w:space="0" w:color="auto"/>
              <w:left w:val="single" w:sz="4" w:space="0" w:color="auto"/>
              <w:bottom w:val="single" w:sz="4" w:space="0" w:color="auto"/>
              <w:right w:val="single" w:sz="4" w:space="0" w:color="auto"/>
            </w:tcBorders>
          </w:tcPr>
          <w:p w14:paraId="5373F042" w14:textId="77777777" w:rsidR="006E7BF9" w:rsidRPr="00592E3B" w:rsidRDefault="006E7BF9" w:rsidP="00CE3E80">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21D4F709"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215CCB2" w14:textId="77777777" w:rsidR="006E7BF9" w:rsidRPr="00592E3B" w:rsidRDefault="006E7BF9" w:rsidP="00CE3E80">
            <w:pPr>
              <w:pStyle w:val="TAL"/>
              <w:keepNext w:val="0"/>
              <w:keepLines w:val="0"/>
              <w:widowControl w:val="0"/>
            </w:pPr>
            <w:r w:rsidRPr="00592E3B">
              <w:t>ACK</w:t>
            </w:r>
          </w:p>
        </w:tc>
      </w:tr>
      <w:tr w:rsidR="006E7BF9" w:rsidRPr="00592E3B" w14:paraId="01CA5C6F" w14:textId="77777777" w:rsidTr="00CE3E80">
        <w:trPr>
          <w:cantSplit/>
          <w:jc w:val="center"/>
        </w:trPr>
        <w:tc>
          <w:tcPr>
            <w:tcW w:w="2676" w:type="dxa"/>
            <w:tcBorders>
              <w:top w:val="single" w:sz="4" w:space="0" w:color="auto"/>
              <w:left w:val="single" w:sz="4" w:space="0" w:color="auto"/>
              <w:bottom w:val="nil"/>
              <w:right w:val="single" w:sz="4" w:space="0" w:color="auto"/>
            </w:tcBorders>
            <w:hideMark/>
          </w:tcPr>
          <w:p w14:paraId="3E0EB1A0"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54C11EB7" w14:textId="77777777" w:rsidR="006E7BF9" w:rsidRPr="00592E3B" w:rsidRDefault="006E7BF9" w:rsidP="00CE3E80">
            <w:pPr>
              <w:pStyle w:val="TAL"/>
              <w:keepNext w:val="0"/>
              <w:keepLines w:val="0"/>
              <w:widowControl w:val="0"/>
            </w:pPr>
            <w:r w:rsidRPr="00322072">
              <w:t>RTCP SSRC of the client</w:t>
            </w:r>
          </w:p>
        </w:tc>
        <w:tc>
          <w:tcPr>
            <w:tcW w:w="2158" w:type="dxa"/>
            <w:tcBorders>
              <w:top w:val="single" w:sz="4" w:space="0" w:color="auto"/>
              <w:left w:val="single" w:sz="4" w:space="0" w:color="auto"/>
              <w:bottom w:val="single" w:sz="4" w:space="0" w:color="auto"/>
              <w:right w:val="single" w:sz="4" w:space="0" w:color="auto"/>
            </w:tcBorders>
          </w:tcPr>
          <w:p w14:paraId="0FC43949"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hideMark/>
          </w:tcPr>
          <w:p w14:paraId="75D66116" w14:textId="77777777" w:rsidR="006E7BF9" w:rsidRPr="00592E3B" w:rsidRDefault="006E7BF9" w:rsidP="00CE3E80">
            <w:pPr>
              <w:pStyle w:val="TAL"/>
              <w:keepNext w:val="0"/>
              <w:keepLines w:val="0"/>
              <w:widowControl w:val="0"/>
            </w:pPr>
            <w:r w:rsidRPr="00592E3B">
              <w:t>IETF RFC 3550 [76].</w:t>
            </w:r>
          </w:p>
        </w:tc>
        <w:tc>
          <w:tcPr>
            <w:tcW w:w="1169" w:type="dxa"/>
            <w:tcBorders>
              <w:top w:val="single" w:sz="4" w:space="0" w:color="auto"/>
              <w:left w:val="single" w:sz="4" w:space="0" w:color="auto"/>
              <w:bottom w:val="single" w:sz="4" w:space="0" w:color="auto"/>
              <w:right w:val="single" w:sz="4" w:space="0" w:color="auto"/>
            </w:tcBorders>
          </w:tcPr>
          <w:p w14:paraId="3C577258" w14:textId="77777777" w:rsidR="006E7BF9" w:rsidRPr="00592E3B" w:rsidRDefault="006E7BF9" w:rsidP="00CE3E80">
            <w:pPr>
              <w:pStyle w:val="TAL"/>
              <w:keepNext w:val="0"/>
              <w:keepLines w:val="0"/>
              <w:widowControl w:val="0"/>
            </w:pPr>
          </w:p>
        </w:tc>
      </w:tr>
      <w:tr w:rsidR="006E7BF9" w:rsidRPr="00592E3B" w14:paraId="68758584" w14:textId="77777777" w:rsidTr="00CE3E80">
        <w:trPr>
          <w:cantSplit/>
          <w:jc w:val="center"/>
        </w:trPr>
        <w:tc>
          <w:tcPr>
            <w:tcW w:w="2676" w:type="dxa"/>
            <w:tcBorders>
              <w:top w:val="nil"/>
              <w:left w:val="single" w:sz="4" w:space="0" w:color="auto"/>
              <w:bottom w:val="single" w:sz="4" w:space="0" w:color="auto"/>
              <w:right w:val="single" w:sz="4" w:space="0" w:color="auto"/>
            </w:tcBorders>
          </w:tcPr>
          <w:p w14:paraId="4B48C638" w14:textId="77777777" w:rsidR="006E7BF9" w:rsidRPr="00592E3B" w:rsidRDefault="006E7BF9" w:rsidP="00CE3E80">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41E93F84" w14:textId="77777777" w:rsidR="006E7BF9" w:rsidRPr="00592E3B" w:rsidRDefault="006E7BF9" w:rsidP="00CE3E80">
            <w:pPr>
              <w:pStyle w:val="TAL"/>
              <w:keepNext w:val="0"/>
              <w:keepLines w:val="0"/>
              <w:widowControl w:val="0"/>
            </w:pPr>
            <w:r w:rsidRPr="00592E3B">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2C368E62"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440120DD"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A56A143" w14:textId="77777777" w:rsidR="006E7BF9" w:rsidRPr="00592E3B" w:rsidRDefault="006E7BF9" w:rsidP="00CE3E80">
            <w:pPr>
              <w:pStyle w:val="TAL"/>
              <w:keepNext w:val="0"/>
              <w:keepLines w:val="0"/>
              <w:widowControl w:val="0"/>
            </w:pPr>
            <w:r w:rsidRPr="00592E3B">
              <w:rPr>
                <w:rFonts w:eastAsia="MS Mincho"/>
              </w:rPr>
              <w:t>OFF-NETWORK</w:t>
            </w:r>
          </w:p>
        </w:tc>
      </w:tr>
      <w:tr w:rsidR="006E7BF9" w:rsidRPr="00592E3B" w14:paraId="180D910F"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F9014A8"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55756CF6" w14:textId="77777777" w:rsidR="006E7BF9" w:rsidRPr="00592E3B" w:rsidRDefault="006E7BF9" w:rsidP="00CE3E80">
            <w:pPr>
              <w:pStyle w:val="TAL"/>
              <w:keepNext w:val="0"/>
              <w:keepLines w:val="0"/>
              <w:widowControl w:val="0"/>
            </w:pPr>
            <w:r w:rsidRPr="00592E3B">
              <w:t>MCV0</w:t>
            </w:r>
          </w:p>
        </w:tc>
        <w:tc>
          <w:tcPr>
            <w:tcW w:w="2158" w:type="dxa"/>
            <w:tcBorders>
              <w:top w:val="single" w:sz="4" w:space="0" w:color="auto"/>
              <w:left w:val="single" w:sz="4" w:space="0" w:color="auto"/>
              <w:bottom w:val="single" w:sz="4" w:space="0" w:color="auto"/>
              <w:right w:val="single" w:sz="4" w:space="0" w:color="auto"/>
            </w:tcBorders>
          </w:tcPr>
          <w:p w14:paraId="14E203FE"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3DBFECF5"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6F24A00" w14:textId="77777777" w:rsidR="006E7BF9" w:rsidRPr="00592E3B" w:rsidRDefault="006E7BF9" w:rsidP="00CE3E80">
            <w:pPr>
              <w:pStyle w:val="TAL"/>
              <w:keepNext w:val="0"/>
              <w:keepLines w:val="0"/>
              <w:widowControl w:val="0"/>
            </w:pPr>
          </w:p>
        </w:tc>
      </w:tr>
      <w:tr w:rsidR="006E7BF9" w:rsidRPr="00592E3B" w14:paraId="1133780D"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B82A29F" w14:textId="77777777" w:rsidR="006E7BF9" w:rsidRPr="00592E3B" w:rsidRDefault="006E7BF9" w:rsidP="00CE3E80">
            <w:pPr>
              <w:pStyle w:val="TAL"/>
              <w:keepNext w:val="0"/>
              <w:keepLines w:val="0"/>
              <w:widowControl w:val="0"/>
              <w:rPr>
                <w:rFonts w:cs="Arial"/>
                <w:b/>
                <w:bCs/>
                <w:szCs w:val="18"/>
              </w:rPr>
            </w:pPr>
            <w:r w:rsidRPr="00592E3B">
              <w:rPr>
                <w:rFonts w:cs="Arial"/>
                <w:b/>
                <w:bCs/>
                <w:szCs w:val="18"/>
              </w:rPr>
              <w:t>Transmission Priority</w:t>
            </w:r>
          </w:p>
        </w:tc>
        <w:tc>
          <w:tcPr>
            <w:tcW w:w="2158" w:type="dxa"/>
            <w:tcBorders>
              <w:top w:val="single" w:sz="4" w:space="0" w:color="auto"/>
              <w:left w:val="single" w:sz="4" w:space="0" w:color="auto"/>
              <w:bottom w:val="single" w:sz="4" w:space="0" w:color="auto"/>
              <w:right w:val="single" w:sz="4" w:space="0" w:color="auto"/>
            </w:tcBorders>
          </w:tcPr>
          <w:p w14:paraId="3DA5941D" w14:textId="77777777" w:rsidR="006E7BF9" w:rsidRPr="00592E3B" w:rsidRDefault="006E7BF9" w:rsidP="00CE3E80">
            <w:pPr>
              <w:pStyle w:val="TAL"/>
              <w:keepNext w:val="0"/>
              <w:keepLines w:val="0"/>
              <w:widowControl w:val="0"/>
            </w:pPr>
            <w:r w:rsidRPr="00592E3B">
              <w:t>If present</w:t>
            </w:r>
          </w:p>
        </w:tc>
        <w:tc>
          <w:tcPr>
            <w:tcW w:w="2158" w:type="dxa"/>
            <w:tcBorders>
              <w:top w:val="single" w:sz="4" w:space="0" w:color="auto"/>
              <w:left w:val="single" w:sz="4" w:space="0" w:color="auto"/>
              <w:bottom w:val="single" w:sz="4" w:space="0" w:color="auto"/>
              <w:right w:val="single" w:sz="4" w:space="0" w:color="auto"/>
            </w:tcBorders>
          </w:tcPr>
          <w:p w14:paraId="142FFB06"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hideMark/>
          </w:tcPr>
          <w:p w14:paraId="0FBDCA88" w14:textId="77777777" w:rsidR="006E7BF9" w:rsidRPr="00592E3B" w:rsidRDefault="006E7BF9" w:rsidP="00CE3E80">
            <w:pPr>
              <w:pStyle w:val="TAL"/>
              <w:keepNext w:val="0"/>
              <w:keepLines w:val="0"/>
              <w:widowControl w:val="0"/>
            </w:pPr>
            <w:r w:rsidRPr="00592E3B">
              <w:t>TS 24.581 [88] clause 9.2.3.2</w:t>
            </w:r>
          </w:p>
        </w:tc>
        <w:tc>
          <w:tcPr>
            <w:tcW w:w="1169" w:type="dxa"/>
            <w:tcBorders>
              <w:top w:val="single" w:sz="4" w:space="0" w:color="auto"/>
              <w:left w:val="single" w:sz="4" w:space="0" w:color="auto"/>
              <w:bottom w:val="single" w:sz="4" w:space="0" w:color="auto"/>
              <w:right w:val="single" w:sz="4" w:space="0" w:color="auto"/>
            </w:tcBorders>
          </w:tcPr>
          <w:p w14:paraId="7F0F8377" w14:textId="77777777" w:rsidR="006E7BF9" w:rsidRPr="00592E3B" w:rsidRDefault="006E7BF9" w:rsidP="00CE3E80">
            <w:pPr>
              <w:pStyle w:val="TAL"/>
              <w:keepNext w:val="0"/>
              <w:keepLines w:val="0"/>
              <w:widowControl w:val="0"/>
            </w:pPr>
          </w:p>
        </w:tc>
      </w:tr>
      <w:tr w:rsidR="006E7BF9" w:rsidRPr="00592E3B" w14:paraId="160735A4"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E913C19" w14:textId="77777777" w:rsidR="006E7BF9" w:rsidRPr="00592E3B" w:rsidRDefault="006E7BF9" w:rsidP="00CE3E80">
            <w:pPr>
              <w:pStyle w:val="TAL"/>
              <w:keepNext w:val="0"/>
              <w:keepLines w:val="0"/>
              <w:widowControl w:val="0"/>
              <w:rPr>
                <w:rFonts w:cs="Arial"/>
                <w:bCs/>
                <w:szCs w:val="18"/>
              </w:rPr>
            </w:pPr>
            <w:r w:rsidRPr="00592E3B">
              <w:rPr>
                <w:rFonts w:cs="Arial"/>
                <w:bCs/>
                <w:szCs w:val="18"/>
              </w:rPr>
              <w:t xml:space="preserve">  Transmission Priority Value</w:t>
            </w:r>
          </w:p>
        </w:tc>
        <w:tc>
          <w:tcPr>
            <w:tcW w:w="2158" w:type="dxa"/>
            <w:tcBorders>
              <w:top w:val="single" w:sz="4" w:space="0" w:color="auto"/>
              <w:left w:val="single" w:sz="4" w:space="0" w:color="auto"/>
              <w:bottom w:val="single" w:sz="4" w:space="0" w:color="auto"/>
              <w:right w:val="single" w:sz="4" w:space="0" w:color="auto"/>
            </w:tcBorders>
            <w:hideMark/>
          </w:tcPr>
          <w:p w14:paraId="24BB7FD3" w14:textId="77777777" w:rsidR="006E7BF9" w:rsidRPr="00592E3B" w:rsidRDefault="006E7BF9" w:rsidP="00CE3E80">
            <w:pPr>
              <w:pStyle w:val="TAL"/>
              <w:keepNext w:val="0"/>
              <w:keepLines w:val="0"/>
              <w:widowControl w:val="0"/>
            </w:pPr>
            <w:r w:rsidRPr="00592E3B">
              <w:rPr>
                <w:rFonts w:cs="Arial"/>
                <w:szCs w:val="18"/>
              </w:rPr>
              <w:t>Any allowed value</w:t>
            </w:r>
          </w:p>
        </w:tc>
        <w:tc>
          <w:tcPr>
            <w:tcW w:w="2158" w:type="dxa"/>
            <w:tcBorders>
              <w:top w:val="single" w:sz="4" w:space="0" w:color="auto"/>
              <w:left w:val="single" w:sz="4" w:space="0" w:color="auto"/>
              <w:bottom w:val="single" w:sz="4" w:space="0" w:color="auto"/>
              <w:right w:val="single" w:sz="4" w:space="0" w:color="auto"/>
            </w:tcBorders>
            <w:hideMark/>
          </w:tcPr>
          <w:p w14:paraId="48237521" w14:textId="77777777" w:rsidR="006E7BF9" w:rsidRPr="00592E3B" w:rsidRDefault="006E7BF9" w:rsidP="00CE3E80">
            <w:pPr>
              <w:pStyle w:val="TAL"/>
            </w:pPr>
            <w:r w:rsidRPr="00592E3B">
              <w:t xml:space="preserve">If present, a value between '0' and '255' where '0' is the lowest priority and '255' is the highest priority. </w:t>
            </w:r>
          </w:p>
          <w:p w14:paraId="135144AA" w14:textId="77777777" w:rsidR="006E7BF9" w:rsidRPr="00592E3B" w:rsidRDefault="006E7BF9" w:rsidP="00CE3E80">
            <w:pPr>
              <w:pStyle w:val="TAL"/>
            </w:pPr>
            <w:r w:rsidRPr="00592E3B">
              <w:t>If the Transmission Priority field is not included in the message the default priority is used as the Transmission Priority value. The value of the default priority is '0'. The default priority is sometimes referred to as normal priority.</w:t>
            </w:r>
          </w:p>
        </w:tc>
        <w:tc>
          <w:tcPr>
            <w:tcW w:w="1349" w:type="dxa"/>
            <w:tcBorders>
              <w:top w:val="single" w:sz="4" w:space="0" w:color="auto"/>
              <w:left w:val="single" w:sz="4" w:space="0" w:color="auto"/>
              <w:bottom w:val="single" w:sz="4" w:space="0" w:color="auto"/>
              <w:right w:val="single" w:sz="4" w:space="0" w:color="auto"/>
            </w:tcBorders>
          </w:tcPr>
          <w:p w14:paraId="2FC3E0C9"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8934D40" w14:textId="77777777" w:rsidR="006E7BF9" w:rsidRPr="00592E3B" w:rsidRDefault="006E7BF9" w:rsidP="00CE3E80">
            <w:pPr>
              <w:pStyle w:val="TAL"/>
              <w:keepNext w:val="0"/>
              <w:keepLines w:val="0"/>
              <w:widowControl w:val="0"/>
            </w:pPr>
          </w:p>
        </w:tc>
      </w:tr>
      <w:tr w:rsidR="006E7BF9" w:rsidRPr="00592E3B" w14:paraId="3DF4A886"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DA1A08F" w14:textId="77777777" w:rsidR="006E7BF9" w:rsidRPr="00592E3B" w:rsidRDefault="006E7BF9" w:rsidP="00CE3E80">
            <w:pPr>
              <w:pStyle w:val="TAL"/>
              <w:keepNext w:val="0"/>
              <w:keepLines w:val="0"/>
              <w:widowControl w:val="0"/>
              <w:rPr>
                <w:rFonts w:cs="Arial"/>
                <w:bCs/>
                <w:szCs w:val="18"/>
              </w:rPr>
            </w:pPr>
            <w:r w:rsidRPr="00592E3B">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2C994878" w14:textId="77777777" w:rsidR="006E7BF9" w:rsidRPr="00592E3B" w:rsidRDefault="006E7BF9" w:rsidP="00CE3E80">
            <w:pPr>
              <w:pStyle w:val="TAL"/>
              <w:keepNext w:val="0"/>
              <w:keepLines w:val="0"/>
              <w:widowControl w:val="0"/>
            </w:pPr>
            <w:r w:rsidRPr="00592E3B">
              <w:t>Not Present</w:t>
            </w:r>
          </w:p>
        </w:tc>
        <w:tc>
          <w:tcPr>
            <w:tcW w:w="2158" w:type="dxa"/>
            <w:tcBorders>
              <w:top w:val="single" w:sz="4" w:space="0" w:color="auto"/>
              <w:left w:val="single" w:sz="4" w:space="0" w:color="auto"/>
              <w:bottom w:val="single" w:sz="4" w:space="0" w:color="auto"/>
              <w:right w:val="single" w:sz="4" w:space="0" w:color="auto"/>
            </w:tcBorders>
          </w:tcPr>
          <w:p w14:paraId="0F7DF81E"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6EA4462D"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2F251DCA" w14:textId="77777777" w:rsidR="006E7BF9" w:rsidRPr="00592E3B" w:rsidRDefault="006E7BF9" w:rsidP="00CE3E80">
            <w:pPr>
              <w:pStyle w:val="TAL"/>
              <w:keepNext w:val="0"/>
              <w:keepLines w:val="0"/>
              <w:widowControl w:val="0"/>
            </w:pPr>
          </w:p>
        </w:tc>
      </w:tr>
      <w:tr w:rsidR="006E7BF9" w:rsidRPr="00592E3B" w14:paraId="30E88086"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DF1E3DC" w14:textId="77777777" w:rsidR="006E7BF9" w:rsidRPr="00592E3B" w:rsidRDefault="006E7BF9" w:rsidP="00CE3E80">
            <w:pPr>
              <w:pStyle w:val="TAL"/>
              <w:keepNext w:val="0"/>
              <w:keepLines w:val="0"/>
              <w:widowControl w:val="0"/>
              <w:rPr>
                <w:rFonts w:cs="Arial"/>
                <w:b/>
                <w:szCs w:val="18"/>
              </w:rPr>
            </w:pPr>
            <w:r w:rsidRPr="00592E3B">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73BF5E30" w14:textId="77777777" w:rsidR="006E7BF9" w:rsidRPr="00592E3B" w:rsidRDefault="006E7BF9" w:rsidP="00CE3E80">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0F8D4D9A" w14:textId="77777777" w:rsidR="006E7BF9" w:rsidRPr="00592E3B" w:rsidRDefault="006E7BF9" w:rsidP="00CE3E80">
            <w:pPr>
              <w:pStyle w:val="TAL"/>
            </w:pPr>
            <w:r w:rsidRPr="00592E3B">
              <w:t xml:space="preserve">The User ID field is used in off-network only. The User ID field carries the </w:t>
            </w:r>
            <w:proofErr w:type="spellStart"/>
            <w:r w:rsidRPr="00592E3B">
              <w:rPr>
                <w:lang w:eastAsia="ko-KR"/>
              </w:rPr>
              <w:t>MCVideo</w:t>
            </w:r>
            <w:proofErr w:type="spellEnd"/>
            <w:r w:rsidRPr="00592E3B">
              <w:rPr>
                <w:lang w:eastAsia="ko-KR"/>
              </w:rPr>
              <w:t xml:space="preserve"> ID </w:t>
            </w:r>
            <w:r w:rsidRPr="00592E3B">
              <w:t>of the transmission participant</w:t>
            </w:r>
            <w:r w:rsidRPr="00592E3B">
              <w:rPr>
                <w:lang w:eastAsia="ko-KR"/>
              </w:rPr>
              <w:t xml:space="preserve"> sending the Transmission Release message</w:t>
            </w:r>
            <w:r w:rsidRPr="00592E3B">
              <w:t>.</w:t>
            </w:r>
          </w:p>
        </w:tc>
        <w:tc>
          <w:tcPr>
            <w:tcW w:w="1349" w:type="dxa"/>
            <w:tcBorders>
              <w:top w:val="single" w:sz="4" w:space="0" w:color="auto"/>
              <w:left w:val="single" w:sz="4" w:space="0" w:color="auto"/>
              <w:bottom w:val="single" w:sz="4" w:space="0" w:color="auto"/>
              <w:right w:val="single" w:sz="4" w:space="0" w:color="auto"/>
            </w:tcBorders>
            <w:hideMark/>
          </w:tcPr>
          <w:p w14:paraId="3AE6D1A8" w14:textId="77777777" w:rsidR="006E7BF9" w:rsidRPr="00592E3B" w:rsidRDefault="006E7BF9" w:rsidP="00CE3E80">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4405E329" w14:textId="77777777" w:rsidR="006E7BF9" w:rsidRPr="00592E3B" w:rsidRDefault="006E7BF9" w:rsidP="00CE3E80">
            <w:pPr>
              <w:pStyle w:val="TAL"/>
              <w:keepNext w:val="0"/>
              <w:keepLines w:val="0"/>
              <w:widowControl w:val="0"/>
            </w:pPr>
            <w:r w:rsidRPr="00592E3B">
              <w:rPr>
                <w:rFonts w:eastAsia="MS Mincho"/>
              </w:rPr>
              <w:t>OFF-NETWORK</w:t>
            </w:r>
          </w:p>
        </w:tc>
      </w:tr>
      <w:tr w:rsidR="006E7BF9" w:rsidRPr="00592E3B" w14:paraId="08875DDA"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2976C58"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662459BD" w14:textId="77777777" w:rsidR="006E7BF9" w:rsidRPr="00592E3B" w:rsidRDefault="006E7BF9" w:rsidP="00CE3E80">
            <w:pPr>
              <w:pStyle w:val="TAL"/>
              <w:keepNext w:val="0"/>
              <w:keepLines w:val="0"/>
              <w:widowControl w:val="0"/>
            </w:pPr>
            <w:proofErr w:type="spellStart"/>
            <w:r w:rsidRPr="00592E3B">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1B938579"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05743652"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654A694" w14:textId="77777777" w:rsidR="006E7BF9" w:rsidRPr="00592E3B" w:rsidRDefault="006E7BF9" w:rsidP="00CE3E80">
            <w:pPr>
              <w:pStyle w:val="TAL"/>
              <w:keepNext w:val="0"/>
              <w:keepLines w:val="0"/>
              <w:widowControl w:val="0"/>
            </w:pPr>
          </w:p>
        </w:tc>
      </w:tr>
      <w:tr w:rsidR="006E7BF9" w:rsidRPr="00592E3B" w14:paraId="570CC551"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C281EC1" w14:textId="77777777" w:rsidR="006E7BF9" w:rsidRPr="00592E3B" w:rsidRDefault="006E7BF9" w:rsidP="00CE3E80">
            <w:pPr>
              <w:pStyle w:val="TAL"/>
              <w:keepNext w:val="0"/>
              <w:keepLines w:val="0"/>
              <w:widowControl w:val="0"/>
              <w:rPr>
                <w:rFonts w:cs="Arial"/>
                <w:b/>
                <w:bCs/>
                <w:szCs w:val="18"/>
              </w:rPr>
            </w:pPr>
            <w:r w:rsidRPr="00592E3B">
              <w:rPr>
                <w:b/>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3A30B28C" w14:textId="77777777" w:rsidR="006E7BF9" w:rsidRPr="00592E3B" w:rsidRDefault="006E7BF9" w:rsidP="00CE3E80">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793E75EE"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hideMark/>
          </w:tcPr>
          <w:p w14:paraId="6C3F19D4" w14:textId="77777777" w:rsidR="006E7BF9" w:rsidRPr="00592E3B" w:rsidRDefault="006E7BF9" w:rsidP="00CE3E80">
            <w:pPr>
              <w:pStyle w:val="TAL"/>
              <w:keepNext w:val="0"/>
              <w:keepLines w:val="0"/>
              <w:widowControl w:val="0"/>
            </w:pPr>
            <w:r w:rsidRPr="00592E3B">
              <w:t>TS 24.581 [88] clause 9.2.3.11</w:t>
            </w:r>
          </w:p>
        </w:tc>
        <w:tc>
          <w:tcPr>
            <w:tcW w:w="1169" w:type="dxa"/>
            <w:tcBorders>
              <w:top w:val="single" w:sz="4" w:space="0" w:color="auto"/>
              <w:left w:val="single" w:sz="4" w:space="0" w:color="auto"/>
              <w:bottom w:val="single" w:sz="4" w:space="0" w:color="auto"/>
              <w:right w:val="single" w:sz="4" w:space="0" w:color="auto"/>
            </w:tcBorders>
          </w:tcPr>
          <w:p w14:paraId="4BCEC949" w14:textId="77777777" w:rsidR="006E7BF9" w:rsidRPr="00592E3B" w:rsidRDefault="006E7BF9" w:rsidP="00CE3E80">
            <w:pPr>
              <w:pStyle w:val="TAL"/>
              <w:keepNext w:val="0"/>
              <w:keepLines w:val="0"/>
              <w:widowControl w:val="0"/>
            </w:pPr>
          </w:p>
        </w:tc>
      </w:tr>
      <w:tr w:rsidR="006E7BF9" w:rsidRPr="00592E3B" w14:paraId="0F0A4751" w14:textId="77777777" w:rsidTr="006E7BF9">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8" w:author="MCC160" w:date="2025-01-22T12:55:00Z" w16du:dateUtc="2025-01-22T11:55: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29" w:author="MCC160" w:date="2025-01-22T12:55:00Z" w16du:dateUtc="2025-01-22T11:55:00Z">
            <w:trPr>
              <w:cantSplit/>
              <w:jc w:val="center"/>
            </w:trPr>
          </w:trPrChange>
        </w:trPr>
        <w:tc>
          <w:tcPr>
            <w:tcW w:w="2676" w:type="dxa"/>
            <w:tcBorders>
              <w:top w:val="single" w:sz="4" w:space="0" w:color="auto"/>
              <w:left w:val="single" w:sz="4" w:space="0" w:color="auto"/>
              <w:bottom w:val="nil"/>
              <w:right w:val="single" w:sz="4" w:space="0" w:color="auto"/>
            </w:tcBorders>
            <w:hideMark/>
            <w:tcPrChange w:id="30" w:author="MCC160" w:date="2025-01-22T12:55:00Z" w16du:dateUtc="2025-01-22T11:55:00Z">
              <w:tcPr>
                <w:tcW w:w="2676" w:type="dxa"/>
                <w:tcBorders>
                  <w:top w:val="single" w:sz="4" w:space="0" w:color="auto"/>
                  <w:left w:val="single" w:sz="4" w:space="0" w:color="auto"/>
                  <w:bottom w:val="nil"/>
                  <w:right w:val="single" w:sz="4" w:space="0" w:color="auto"/>
                </w:tcBorders>
                <w:hideMark/>
              </w:tcPr>
            </w:tcPrChange>
          </w:tcPr>
          <w:p w14:paraId="1FFA9F6D" w14:textId="77777777" w:rsidR="006E7BF9" w:rsidRPr="00592E3B" w:rsidRDefault="006E7BF9" w:rsidP="00CE3E80">
            <w:pPr>
              <w:pStyle w:val="TAL"/>
              <w:keepNext w:val="0"/>
              <w:keepLines w:val="0"/>
              <w:widowControl w:val="0"/>
              <w:rPr>
                <w:rFonts w:cs="Arial"/>
                <w:bCs/>
                <w:szCs w:val="18"/>
              </w:rPr>
            </w:pPr>
            <w:r w:rsidRPr="00592E3B">
              <w:rPr>
                <w:rFonts w:cs="Arial"/>
                <w:bCs/>
                <w:szCs w:val="18"/>
              </w:rPr>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Change w:id="31" w:author="MCC160" w:date="2025-01-22T12:55:00Z" w16du:dateUtc="2025-01-22T11:55:00Z">
              <w:tcPr>
                <w:tcW w:w="2158" w:type="dxa"/>
                <w:tcBorders>
                  <w:top w:val="single" w:sz="4" w:space="0" w:color="auto"/>
                  <w:left w:val="single" w:sz="4" w:space="0" w:color="auto"/>
                  <w:bottom w:val="single" w:sz="4" w:space="0" w:color="auto"/>
                  <w:right w:val="single" w:sz="4" w:space="0" w:color="auto"/>
                </w:tcBorders>
                <w:hideMark/>
              </w:tcPr>
            </w:tcPrChange>
          </w:tcPr>
          <w:p w14:paraId="6CC2DAC2" w14:textId="77777777" w:rsidR="006E7BF9" w:rsidRPr="00592E3B" w:rsidRDefault="006E7BF9" w:rsidP="00CE3E80">
            <w:pPr>
              <w:pStyle w:val="TAL"/>
              <w:keepNext w:val="0"/>
              <w:keepLines w:val="0"/>
              <w:widowControl w:val="0"/>
            </w:pPr>
            <w:r w:rsidRPr="00592E3B">
              <w:t>"1000000000000000"</w:t>
            </w:r>
          </w:p>
        </w:tc>
        <w:tc>
          <w:tcPr>
            <w:tcW w:w="2158" w:type="dxa"/>
            <w:tcBorders>
              <w:top w:val="single" w:sz="4" w:space="0" w:color="auto"/>
              <w:left w:val="single" w:sz="4" w:space="0" w:color="auto"/>
              <w:bottom w:val="single" w:sz="4" w:space="0" w:color="auto"/>
              <w:right w:val="single" w:sz="4" w:space="0" w:color="auto"/>
            </w:tcBorders>
            <w:hideMark/>
            <w:tcPrChange w:id="32" w:author="MCC160" w:date="2025-01-22T12:55:00Z" w16du:dateUtc="2025-01-22T11:55:00Z">
              <w:tcPr>
                <w:tcW w:w="2158" w:type="dxa"/>
                <w:tcBorders>
                  <w:top w:val="single" w:sz="4" w:space="0" w:color="auto"/>
                  <w:left w:val="single" w:sz="4" w:space="0" w:color="auto"/>
                  <w:bottom w:val="single" w:sz="4" w:space="0" w:color="auto"/>
                  <w:right w:val="single" w:sz="4" w:space="0" w:color="auto"/>
                </w:tcBorders>
                <w:hideMark/>
              </w:tcPr>
            </w:tcPrChange>
          </w:tcPr>
          <w:p w14:paraId="0A4F2D3B" w14:textId="77777777" w:rsidR="006E7BF9" w:rsidRPr="00592E3B" w:rsidRDefault="006E7BF9" w:rsidP="00CE3E80">
            <w:pPr>
              <w:pStyle w:val="TAL"/>
            </w:pPr>
            <w:r w:rsidRPr="00592E3B">
              <w:t>Normal call</w:t>
            </w:r>
          </w:p>
        </w:tc>
        <w:tc>
          <w:tcPr>
            <w:tcW w:w="1349" w:type="dxa"/>
            <w:tcBorders>
              <w:top w:val="single" w:sz="4" w:space="0" w:color="auto"/>
              <w:left w:val="single" w:sz="4" w:space="0" w:color="auto"/>
              <w:bottom w:val="single" w:sz="4" w:space="0" w:color="auto"/>
              <w:right w:val="single" w:sz="4" w:space="0" w:color="auto"/>
            </w:tcBorders>
            <w:hideMark/>
            <w:tcPrChange w:id="33" w:author="MCC160" w:date="2025-01-22T12:55:00Z" w16du:dateUtc="2025-01-22T11:55:00Z">
              <w:tcPr>
                <w:tcW w:w="1349" w:type="dxa"/>
                <w:tcBorders>
                  <w:top w:val="single" w:sz="4" w:space="0" w:color="auto"/>
                  <w:left w:val="single" w:sz="4" w:space="0" w:color="auto"/>
                  <w:bottom w:val="single" w:sz="4" w:space="0" w:color="auto"/>
                  <w:right w:val="single" w:sz="4" w:space="0" w:color="auto"/>
                </w:tcBorders>
                <w:hideMark/>
              </w:tcPr>
            </w:tcPrChange>
          </w:tcPr>
          <w:p w14:paraId="1A86E184"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34" w:author="MCC160" w:date="2025-01-22T12:55:00Z" w16du:dateUtc="2025-01-22T11:55:00Z">
              <w:tcPr>
                <w:tcW w:w="1169" w:type="dxa"/>
                <w:tcBorders>
                  <w:top w:val="single" w:sz="4" w:space="0" w:color="auto"/>
                  <w:left w:val="single" w:sz="4" w:space="0" w:color="auto"/>
                  <w:bottom w:val="single" w:sz="4" w:space="0" w:color="auto"/>
                  <w:right w:val="single" w:sz="4" w:space="0" w:color="auto"/>
                </w:tcBorders>
              </w:tcPr>
            </w:tcPrChange>
          </w:tcPr>
          <w:p w14:paraId="43863774" w14:textId="77777777" w:rsidR="006E7BF9" w:rsidRPr="00592E3B" w:rsidRDefault="006E7BF9" w:rsidP="00CE3E80">
            <w:pPr>
              <w:pStyle w:val="TAL"/>
              <w:keepNext w:val="0"/>
              <w:keepLines w:val="0"/>
              <w:widowControl w:val="0"/>
            </w:pPr>
          </w:p>
        </w:tc>
      </w:tr>
      <w:tr w:rsidR="006E7BF9" w:rsidRPr="00592E3B" w14:paraId="549106CC" w14:textId="77777777" w:rsidTr="006E7BF9">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5" w:author="MCC160" w:date="2025-01-22T12:55:00Z" w16du:dateUtc="2025-01-22T11:55: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36" w:author="MCC160" w:date="2025-01-22T12:55:00Z" w16du:dateUtc="2025-01-22T11:55:00Z">
            <w:trPr>
              <w:cantSplit/>
              <w:jc w:val="center"/>
            </w:trPr>
          </w:trPrChange>
        </w:trPr>
        <w:tc>
          <w:tcPr>
            <w:tcW w:w="2676" w:type="dxa"/>
            <w:tcBorders>
              <w:top w:val="nil"/>
              <w:left w:val="single" w:sz="4" w:space="0" w:color="auto"/>
              <w:bottom w:val="nil"/>
              <w:right w:val="single" w:sz="4" w:space="0" w:color="auto"/>
            </w:tcBorders>
            <w:tcPrChange w:id="37" w:author="MCC160" w:date="2025-01-22T12:55:00Z" w16du:dateUtc="2025-01-22T11:55:00Z">
              <w:tcPr>
                <w:tcW w:w="2676" w:type="dxa"/>
                <w:tcBorders>
                  <w:top w:val="single" w:sz="4" w:space="0" w:color="auto"/>
                  <w:left w:val="single" w:sz="4" w:space="0" w:color="auto"/>
                  <w:bottom w:val="nil"/>
                  <w:right w:val="single" w:sz="4" w:space="0" w:color="auto"/>
                </w:tcBorders>
              </w:tcPr>
            </w:tcPrChange>
          </w:tcPr>
          <w:p w14:paraId="185EB0AA" w14:textId="77777777" w:rsidR="006E7BF9" w:rsidRPr="00592E3B" w:rsidRDefault="006E7BF9" w:rsidP="00CE3E80">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tcPrChange w:id="38" w:author="MCC160" w:date="2025-01-22T12:55:00Z" w16du:dateUtc="2025-01-22T11:55:00Z">
              <w:tcPr>
                <w:tcW w:w="2158" w:type="dxa"/>
                <w:tcBorders>
                  <w:top w:val="single" w:sz="4" w:space="0" w:color="auto"/>
                  <w:left w:val="single" w:sz="4" w:space="0" w:color="auto"/>
                  <w:bottom w:val="single" w:sz="4" w:space="0" w:color="auto"/>
                  <w:right w:val="single" w:sz="4" w:space="0" w:color="auto"/>
                </w:tcBorders>
              </w:tcPr>
            </w:tcPrChange>
          </w:tcPr>
          <w:p w14:paraId="03AC331E" w14:textId="77777777" w:rsidR="006E7BF9" w:rsidRPr="00592E3B" w:rsidRDefault="006E7BF9" w:rsidP="00CE3E80">
            <w:pPr>
              <w:pStyle w:val="TAL"/>
              <w:keepNext w:val="0"/>
              <w:keepLines w:val="0"/>
              <w:widowControl w:val="0"/>
            </w:pPr>
            <w:r w:rsidRPr="00592E3B">
              <w:t xml:space="preserve">"0100000000000000" </w:t>
            </w:r>
          </w:p>
        </w:tc>
        <w:tc>
          <w:tcPr>
            <w:tcW w:w="2158" w:type="dxa"/>
            <w:tcBorders>
              <w:top w:val="single" w:sz="4" w:space="0" w:color="auto"/>
              <w:left w:val="single" w:sz="4" w:space="0" w:color="auto"/>
              <w:bottom w:val="single" w:sz="4" w:space="0" w:color="auto"/>
              <w:right w:val="single" w:sz="4" w:space="0" w:color="auto"/>
            </w:tcBorders>
            <w:tcPrChange w:id="39" w:author="MCC160" w:date="2025-01-22T12:55:00Z" w16du:dateUtc="2025-01-22T11:55:00Z">
              <w:tcPr>
                <w:tcW w:w="2158" w:type="dxa"/>
                <w:tcBorders>
                  <w:top w:val="single" w:sz="4" w:space="0" w:color="auto"/>
                  <w:left w:val="single" w:sz="4" w:space="0" w:color="auto"/>
                  <w:bottom w:val="single" w:sz="4" w:space="0" w:color="auto"/>
                  <w:right w:val="single" w:sz="4" w:space="0" w:color="auto"/>
                </w:tcBorders>
              </w:tcPr>
            </w:tcPrChange>
          </w:tcPr>
          <w:p w14:paraId="0031B2B6" w14:textId="77777777" w:rsidR="006E7BF9" w:rsidRPr="00592E3B" w:rsidRDefault="006E7BF9" w:rsidP="00CE3E80">
            <w:pPr>
              <w:pStyle w:val="TAL"/>
            </w:pPr>
            <w:r w:rsidRPr="00592E3B">
              <w:t>Broadcast group call</w:t>
            </w:r>
          </w:p>
        </w:tc>
        <w:tc>
          <w:tcPr>
            <w:tcW w:w="1349" w:type="dxa"/>
            <w:tcBorders>
              <w:top w:val="single" w:sz="4" w:space="0" w:color="auto"/>
              <w:left w:val="single" w:sz="4" w:space="0" w:color="auto"/>
              <w:bottom w:val="single" w:sz="4" w:space="0" w:color="auto"/>
              <w:right w:val="single" w:sz="4" w:space="0" w:color="auto"/>
            </w:tcBorders>
            <w:tcPrChange w:id="40" w:author="MCC160" w:date="2025-01-22T12:55:00Z" w16du:dateUtc="2025-01-22T11:55:00Z">
              <w:tcPr>
                <w:tcW w:w="1349" w:type="dxa"/>
                <w:tcBorders>
                  <w:top w:val="single" w:sz="4" w:space="0" w:color="auto"/>
                  <w:left w:val="single" w:sz="4" w:space="0" w:color="auto"/>
                  <w:bottom w:val="single" w:sz="4" w:space="0" w:color="auto"/>
                  <w:right w:val="single" w:sz="4" w:space="0" w:color="auto"/>
                </w:tcBorders>
              </w:tcPr>
            </w:tcPrChange>
          </w:tcPr>
          <w:p w14:paraId="0DA1950F"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41" w:author="MCC160" w:date="2025-01-22T12:55:00Z" w16du:dateUtc="2025-01-22T11:55:00Z">
              <w:tcPr>
                <w:tcW w:w="1169" w:type="dxa"/>
                <w:tcBorders>
                  <w:top w:val="single" w:sz="4" w:space="0" w:color="auto"/>
                  <w:left w:val="single" w:sz="4" w:space="0" w:color="auto"/>
                  <w:bottom w:val="single" w:sz="4" w:space="0" w:color="auto"/>
                  <w:right w:val="single" w:sz="4" w:space="0" w:color="auto"/>
                </w:tcBorders>
              </w:tcPr>
            </w:tcPrChange>
          </w:tcPr>
          <w:p w14:paraId="0AE028FC" w14:textId="77777777" w:rsidR="006E7BF9" w:rsidRPr="00592E3B" w:rsidRDefault="006E7BF9" w:rsidP="00CE3E80">
            <w:pPr>
              <w:pStyle w:val="TAL"/>
              <w:keepNext w:val="0"/>
              <w:keepLines w:val="0"/>
              <w:widowControl w:val="0"/>
            </w:pPr>
            <w:r w:rsidRPr="00592E3B">
              <w:t>BROADCAST-CALL</w:t>
            </w:r>
          </w:p>
        </w:tc>
      </w:tr>
      <w:tr w:rsidR="006E7BF9" w:rsidRPr="00592E3B" w14:paraId="26A2C593" w14:textId="77777777" w:rsidTr="00CE3E80">
        <w:trPr>
          <w:cantSplit/>
          <w:jc w:val="center"/>
        </w:trPr>
        <w:tc>
          <w:tcPr>
            <w:tcW w:w="2676" w:type="dxa"/>
            <w:tcBorders>
              <w:top w:val="nil"/>
              <w:left w:val="single" w:sz="4" w:space="0" w:color="auto"/>
              <w:bottom w:val="nil"/>
              <w:right w:val="single" w:sz="4" w:space="0" w:color="auto"/>
            </w:tcBorders>
          </w:tcPr>
          <w:p w14:paraId="5ABE956F" w14:textId="77777777" w:rsidR="006E7BF9" w:rsidRPr="00592E3B" w:rsidRDefault="006E7BF9" w:rsidP="00CE3E80">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5C77A0C2" w14:textId="77777777" w:rsidR="006E7BF9" w:rsidRPr="00592E3B" w:rsidRDefault="006E7BF9" w:rsidP="00CE3E80">
            <w:pPr>
              <w:pStyle w:val="TAL"/>
              <w:keepNext w:val="0"/>
              <w:keepLines w:val="0"/>
              <w:widowControl w:val="0"/>
            </w:pPr>
            <w:r w:rsidRPr="00592E3B">
              <w:t>"0001000000000000"</w:t>
            </w:r>
          </w:p>
        </w:tc>
        <w:tc>
          <w:tcPr>
            <w:tcW w:w="2158" w:type="dxa"/>
            <w:tcBorders>
              <w:top w:val="single" w:sz="4" w:space="0" w:color="auto"/>
              <w:left w:val="single" w:sz="4" w:space="0" w:color="auto"/>
              <w:bottom w:val="single" w:sz="4" w:space="0" w:color="auto"/>
              <w:right w:val="single" w:sz="4" w:space="0" w:color="auto"/>
            </w:tcBorders>
            <w:hideMark/>
          </w:tcPr>
          <w:p w14:paraId="745F1FB8" w14:textId="77777777" w:rsidR="006E7BF9" w:rsidRPr="00592E3B" w:rsidRDefault="006E7BF9" w:rsidP="00CE3E80">
            <w:pPr>
              <w:pStyle w:val="TAL"/>
            </w:pPr>
            <w:r w:rsidRPr="00592E3B">
              <w:t>Emergency call</w:t>
            </w:r>
          </w:p>
        </w:tc>
        <w:tc>
          <w:tcPr>
            <w:tcW w:w="1349" w:type="dxa"/>
            <w:tcBorders>
              <w:top w:val="single" w:sz="4" w:space="0" w:color="auto"/>
              <w:left w:val="single" w:sz="4" w:space="0" w:color="auto"/>
              <w:bottom w:val="single" w:sz="4" w:space="0" w:color="auto"/>
              <w:right w:val="single" w:sz="4" w:space="0" w:color="auto"/>
            </w:tcBorders>
          </w:tcPr>
          <w:p w14:paraId="0050CF9B"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739273B" w14:textId="77777777" w:rsidR="006E7BF9" w:rsidRPr="00592E3B" w:rsidRDefault="006E7BF9" w:rsidP="00CE3E80">
            <w:pPr>
              <w:pStyle w:val="TAL"/>
              <w:keepNext w:val="0"/>
              <w:keepLines w:val="0"/>
              <w:widowControl w:val="0"/>
            </w:pPr>
            <w:r w:rsidRPr="00592E3B">
              <w:t>EMERGENCY-CALL</w:t>
            </w:r>
          </w:p>
        </w:tc>
      </w:tr>
      <w:tr w:rsidR="006E7BF9" w:rsidRPr="00592E3B" w14:paraId="1C342A52" w14:textId="77777777" w:rsidTr="00CE3E80">
        <w:trPr>
          <w:cantSplit/>
          <w:jc w:val="center"/>
        </w:trPr>
        <w:tc>
          <w:tcPr>
            <w:tcW w:w="2676" w:type="dxa"/>
            <w:tcBorders>
              <w:top w:val="nil"/>
              <w:left w:val="single" w:sz="4" w:space="0" w:color="auto"/>
              <w:bottom w:val="single" w:sz="4" w:space="0" w:color="auto"/>
              <w:right w:val="single" w:sz="4" w:space="0" w:color="auto"/>
            </w:tcBorders>
          </w:tcPr>
          <w:p w14:paraId="4D8250AC" w14:textId="77777777" w:rsidR="006E7BF9" w:rsidRPr="00592E3B" w:rsidRDefault="006E7BF9" w:rsidP="00CE3E80">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1B5DC023" w14:textId="77777777" w:rsidR="006E7BF9" w:rsidRPr="00592E3B" w:rsidRDefault="006E7BF9" w:rsidP="00CE3E80">
            <w:pPr>
              <w:pStyle w:val="TAL"/>
              <w:keepNext w:val="0"/>
              <w:keepLines w:val="0"/>
              <w:widowControl w:val="0"/>
            </w:pPr>
            <w:r w:rsidRPr="00592E3B">
              <w:t>"0000100000000000"</w:t>
            </w:r>
          </w:p>
        </w:tc>
        <w:tc>
          <w:tcPr>
            <w:tcW w:w="2158" w:type="dxa"/>
            <w:tcBorders>
              <w:top w:val="single" w:sz="4" w:space="0" w:color="auto"/>
              <w:left w:val="single" w:sz="4" w:space="0" w:color="auto"/>
              <w:bottom w:val="single" w:sz="4" w:space="0" w:color="auto"/>
              <w:right w:val="single" w:sz="4" w:space="0" w:color="auto"/>
            </w:tcBorders>
            <w:hideMark/>
          </w:tcPr>
          <w:p w14:paraId="76A0B689" w14:textId="77777777" w:rsidR="006E7BF9" w:rsidRPr="00592E3B" w:rsidRDefault="006E7BF9" w:rsidP="00CE3E80">
            <w:pPr>
              <w:pStyle w:val="TAL"/>
            </w:pPr>
            <w:r w:rsidRPr="00592E3B">
              <w:t>Imminent peril call</w:t>
            </w:r>
          </w:p>
        </w:tc>
        <w:tc>
          <w:tcPr>
            <w:tcW w:w="1349" w:type="dxa"/>
            <w:tcBorders>
              <w:top w:val="single" w:sz="4" w:space="0" w:color="auto"/>
              <w:left w:val="single" w:sz="4" w:space="0" w:color="auto"/>
              <w:bottom w:val="single" w:sz="4" w:space="0" w:color="auto"/>
              <w:right w:val="single" w:sz="4" w:space="0" w:color="auto"/>
            </w:tcBorders>
          </w:tcPr>
          <w:p w14:paraId="0E878BFA"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111A002" w14:textId="77777777" w:rsidR="006E7BF9" w:rsidRPr="00592E3B" w:rsidRDefault="006E7BF9" w:rsidP="00CE3E80">
            <w:pPr>
              <w:pStyle w:val="TAL"/>
              <w:keepNext w:val="0"/>
              <w:keepLines w:val="0"/>
              <w:widowControl w:val="0"/>
            </w:pPr>
            <w:r w:rsidRPr="00592E3B">
              <w:t>IMMPERIL-CALL</w:t>
            </w:r>
          </w:p>
        </w:tc>
      </w:tr>
      <w:tr w:rsidR="006E7BF9" w:rsidRPr="00592E3B" w14:paraId="53797561" w14:textId="77777777" w:rsidTr="00CE3E80">
        <w:trPr>
          <w:cantSplit/>
          <w:jc w:val="center"/>
        </w:trPr>
        <w:tc>
          <w:tcPr>
            <w:tcW w:w="2676" w:type="dxa"/>
            <w:tcBorders>
              <w:top w:val="single" w:sz="4" w:space="0" w:color="auto"/>
              <w:left w:val="single" w:sz="4" w:space="0" w:color="auto"/>
              <w:bottom w:val="nil"/>
              <w:right w:val="single" w:sz="4" w:space="0" w:color="auto"/>
            </w:tcBorders>
            <w:hideMark/>
          </w:tcPr>
          <w:p w14:paraId="18484B1B" w14:textId="77777777" w:rsidR="006E7BF9" w:rsidRPr="00592E3B" w:rsidRDefault="006E7BF9" w:rsidP="00CE3E80">
            <w:pPr>
              <w:pStyle w:val="TAL"/>
              <w:keepNext w:val="0"/>
              <w:keepLines w:val="0"/>
              <w:widowControl w:val="0"/>
              <w:rPr>
                <w:rFonts w:cs="Arial"/>
                <w:b/>
                <w:bCs/>
                <w:szCs w:val="18"/>
              </w:rPr>
            </w:pPr>
            <w:r w:rsidRPr="00592E3B">
              <w:rPr>
                <w:b/>
                <w:bCs/>
              </w:rPr>
              <w:t>Functional Alias</w:t>
            </w:r>
          </w:p>
        </w:tc>
        <w:tc>
          <w:tcPr>
            <w:tcW w:w="2158" w:type="dxa"/>
            <w:tcBorders>
              <w:top w:val="single" w:sz="4" w:space="0" w:color="auto"/>
              <w:left w:val="single" w:sz="4" w:space="0" w:color="auto"/>
              <w:bottom w:val="single" w:sz="4" w:space="0" w:color="auto"/>
              <w:right w:val="single" w:sz="4" w:space="0" w:color="auto"/>
            </w:tcBorders>
            <w:hideMark/>
          </w:tcPr>
          <w:p w14:paraId="28761C72" w14:textId="77777777" w:rsidR="006E7BF9" w:rsidRPr="00592E3B" w:rsidRDefault="006E7BF9" w:rsidP="00CE3E80">
            <w:pPr>
              <w:pStyle w:val="TAL"/>
              <w:keepNext w:val="0"/>
              <w:keepLines w:val="0"/>
              <w:widowControl w:val="0"/>
            </w:pPr>
            <w:r w:rsidRPr="00592E3B">
              <w:t>Not present</w:t>
            </w:r>
          </w:p>
        </w:tc>
        <w:tc>
          <w:tcPr>
            <w:tcW w:w="2158" w:type="dxa"/>
            <w:tcBorders>
              <w:top w:val="single" w:sz="4" w:space="0" w:color="auto"/>
              <w:left w:val="single" w:sz="4" w:space="0" w:color="auto"/>
              <w:bottom w:val="single" w:sz="4" w:space="0" w:color="auto"/>
              <w:right w:val="single" w:sz="4" w:space="0" w:color="auto"/>
            </w:tcBorders>
          </w:tcPr>
          <w:p w14:paraId="562E0423"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3E61962F"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0CB549A" w14:textId="77777777" w:rsidR="006E7BF9" w:rsidRPr="00592E3B" w:rsidRDefault="006E7BF9" w:rsidP="00CE3E80">
            <w:pPr>
              <w:pStyle w:val="TAL"/>
              <w:keepNext w:val="0"/>
              <w:keepLines w:val="0"/>
              <w:widowControl w:val="0"/>
            </w:pPr>
          </w:p>
        </w:tc>
      </w:tr>
      <w:tr w:rsidR="006E7BF9" w:rsidRPr="00592E3B" w14:paraId="5FBFCC7D" w14:textId="77777777" w:rsidTr="00CE3E80">
        <w:trPr>
          <w:cantSplit/>
          <w:jc w:val="center"/>
        </w:trPr>
        <w:tc>
          <w:tcPr>
            <w:tcW w:w="2676" w:type="dxa"/>
            <w:tcBorders>
              <w:top w:val="nil"/>
              <w:left w:val="single" w:sz="4" w:space="0" w:color="auto"/>
              <w:bottom w:val="single" w:sz="4" w:space="0" w:color="auto"/>
              <w:right w:val="single" w:sz="4" w:space="0" w:color="auto"/>
            </w:tcBorders>
          </w:tcPr>
          <w:p w14:paraId="7598F77B" w14:textId="77777777" w:rsidR="006E7BF9" w:rsidRPr="00592E3B" w:rsidRDefault="006E7BF9" w:rsidP="00CE3E80">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085B2372" w14:textId="77777777" w:rsidR="006E7BF9" w:rsidRPr="00592E3B" w:rsidRDefault="006E7BF9" w:rsidP="00CE3E80">
            <w:pPr>
              <w:pStyle w:val="TAL"/>
              <w:keepNext w:val="0"/>
              <w:keepLines w:val="0"/>
              <w:widowControl w:val="0"/>
            </w:pPr>
            <w:proofErr w:type="spellStart"/>
            <w:r w:rsidRPr="00592E3B">
              <w:t>px_MCVideo_ID_FA_B</w:t>
            </w:r>
            <w:proofErr w:type="spellEnd"/>
          </w:p>
        </w:tc>
        <w:tc>
          <w:tcPr>
            <w:tcW w:w="2158" w:type="dxa"/>
            <w:tcBorders>
              <w:top w:val="single" w:sz="4" w:space="0" w:color="auto"/>
              <w:left w:val="single" w:sz="4" w:space="0" w:color="auto"/>
              <w:bottom w:val="single" w:sz="4" w:space="0" w:color="auto"/>
              <w:right w:val="single" w:sz="4" w:space="0" w:color="auto"/>
            </w:tcBorders>
            <w:hideMark/>
          </w:tcPr>
          <w:p w14:paraId="2B6B8656" w14:textId="77777777" w:rsidR="006E7BF9" w:rsidRPr="00592E3B" w:rsidRDefault="006E7BF9" w:rsidP="00CE3E80">
            <w:pPr>
              <w:pStyle w:val="TAL"/>
            </w:pPr>
            <w:r w:rsidRPr="00592E3B">
              <w:t>functional alias URI of the transmitting user</w:t>
            </w:r>
          </w:p>
        </w:tc>
        <w:tc>
          <w:tcPr>
            <w:tcW w:w="1349" w:type="dxa"/>
            <w:tcBorders>
              <w:top w:val="single" w:sz="4" w:space="0" w:color="auto"/>
              <w:left w:val="single" w:sz="4" w:space="0" w:color="auto"/>
              <w:bottom w:val="single" w:sz="4" w:space="0" w:color="auto"/>
              <w:right w:val="single" w:sz="4" w:space="0" w:color="auto"/>
            </w:tcBorders>
            <w:hideMark/>
          </w:tcPr>
          <w:p w14:paraId="570D5460" w14:textId="77777777" w:rsidR="006E7BF9" w:rsidRPr="00592E3B" w:rsidRDefault="006E7BF9" w:rsidP="00CE3E80">
            <w:pPr>
              <w:pStyle w:val="TAL"/>
              <w:keepNext w:val="0"/>
              <w:keepLines w:val="0"/>
              <w:widowControl w:val="0"/>
            </w:pPr>
            <w:r w:rsidRPr="00592E3B">
              <w:t>TS 24.581 [88] clause 9.2.3.21</w:t>
            </w:r>
          </w:p>
        </w:tc>
        <w:tc>
          <w:tcPr>
            <w:tcW w:w="1169" w:type="dxa"/>
            <w:tcBorders>
              <w:top w:val="single" w:sz="4" w:space="0" w:color="auto"/>
              <w:left w:val="single" w:sz="4" w:space="0" w:color="auto"/>
              <w:bottom w:val="single" w:sz="4" w:space="0" w:color="auto"/>
              <w:right w:val="single" w:sz="4" w:space="0" w:color="auto"/>
            </w:tcBorders>
            <w:hideMark/>
          </w:tcPr>
          <w:p w14:paraId="356ADD7D" w14:textId="77777777" w:rsidR="006E7BF9" w:rsidRPr="00592E3B" w:rsidRDefault="006E7BF9" w:rsidP="00CE3E80">
            <w:pPr>
              <w:pStyle w:val="TAL"/>
              <w:keepNext w:val="0"/>
              <w:keepLines w:val="0"/>
              <w:widowControl w:val="0"/>
            </w:pPr>
            <w:r w:rsidRPr="00592E3B">
              <w:rPr>
                <w:rFonts w:eastAsia="MS Mincho"/>
              </w:rPr>
              <w:t>FA</w:t>
            </w:r>
          </w:p>
        </w:tc>
      </w:tr>
    </w:tbl>
    <w:p w14:paraId="5C14CD92" w14:textId="77777777" w:rsidR="006E7BF9" w:rsidRPr="00592E3B" w:rsidRDefault="006E7BF9" w:rsidP="006E7BF9"/>
    <w:p w14:paraId="251F450A" w14:textId="77777777" w:rsidR="006E7BF9" w:rsidRPr="00592E3B" w:rsidRDefault="006E7BF9" w:rsidP="006E7BF9">
      <w:pPr>
        <w:pStyle w:val="Heading5"/>
      </w:pPr>
      <w:bookmarkStart w:id="42" w:name="_Toc27678215"/>
      <w:bookmarkStart w:id="43" w:name="_Toc36037237"/>
      <w:bookmarkStart w:id="44" w:name="_Toc44398314"/>
      <w:bookmarkStart w:id="45" w:name="_Toc52382513"/>
      <w:bookmarkStart w:id="46" w:name="_Toc60687424"/>
      <w:bookmarkStart w:id="47" w:name="_Toc68726589"/>
      <w:bookmarkStart w:id="48" w:name="_Toc75786515"/>
      <w:bookmarkStart w:id="49" w:name="_Toc100443424"/>
      <w:bookmarkStart w:id="50" w:name="_Toc178183844"/>
      <w:bookmarkStart w:id="51" w:name="_Toc180142662"/>
      <w:r w:rsidRPr="00592E3B">
        <w:lastRenderedPageBreak/>
        <w:t>5.5.11.1.2</w:t>
      </w:r>
      <w:r w:rsidRPr="00592E3B">
        <w:tab/>
        <w:t>Transmission Release</w:t>
      </w:r>
      <w:bookmarkEnd w:id="42"/>
      <w:bookmarkEnd w:id="43"/>
      <w:bookmarkEnd w:id="44"/>
      <w:bookmarkEnd w:id="45"/>
      <w:bookmarkEnd w:id="46"/>
      <w:bookmarkEnd w:id="47"/>
      <w:bookmarkEnd w:id="48"/>
      <w:bookmarkEnd w:id="49"/>
      <w:bookmarkEnd w:id="50"/>
      <w:bookmarkEnd w:id="51"/>
    </w:p>
    <w:p w14:paraId="3BA852CC" w14:textId="77777777" w:rsidR="006E7BF9" w:rsidRPr="00592E3B" w:rsidRDefault="006E7BF9" w:rsidP="006E7BF9">
      <w:pPr>
        <w:pStyle w:val="TH"/>
      </w:pPr>
      <w:r w:rsidRPr="00592E3B">
        <w:t>Table 5.5.11.1.2-1: Transmission Release</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Change w:id="52">
          <w:tblGrid>
            <w:gridCol w:w="2676"/>
            <w:gridCol w:w="2158"/>
            <w:gridCol w:w="2158"/>
            <w:gridCol w:w="1349"/>
            <w:gridCol w:w="1169"/>
          </w:tblGrid>
        </w:tblGridChange>
      </w:tblGrid>
      <w:tr w:rsidR="006E7BF9" w:rsidRPr="00592E3B" w14:paraId="3207C56E" w14:textId="77777777" w:rsidTr="00CE3E80">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437D1E7F" w14:textId="77777777" w:rsidR="006E7BF9" w:rsidRPr="00592E3B" w:rsidRDefault="006E7BF9" w:rsidP="00CE3E80">
            <w:pPr>
              <w:pStyle w:val="TAL"/>
              <w:keepLines w:val="0"/>
              <w:widowControl w:val="0"/>
            </w:pPr>
            <w:r w:rsidRPr="00592E3B">
              <w:t>Derivation Path: TS 24.581 [88] Table 9.2.7-1</w:t>
            </w:r>
          </w:p>
        </w:tc>
      </w:tr>
      <w:tr w:rsidR="006E7BF9" w:rsidRPr="00592E3B" w14:paraId="28833A5B" w14:textId="77777777" w:rsidTr="00CE3E80">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6F2DD7E3" w14:textId="77777777" w:rsidR="006E7BF9" w:rsidRPr="00592E3B" w:rsidRDefault="006E7BF9" w:rsidP="00CE3E80">
            <w:pPr>
              <w:pStyle w:val="TAH"/>
              <w:keepLines w:val="0"/>
              <w:widowControl w:val="0"/>
            </w:pPr>
            <w:r w:rsidRPr="00592E3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4CC011E1" w14:textId="77777777" w:rsidR="006E7BF9" w:rsidRPr="00592E3B" w:rsidRDefault="006E7BF9" w:rsidP="00CE3E80">
            <w:pPr>
              <w:pStyle w:val="TAH"/>
              <w:keepLines w:val="0"/>
              <w:widowControl w:val="0"/>
            </w:pPr>
            <w:r w:rsidRPr="00592E3B">
              <w:t>Value/remark</w:t>
            </w:r>
          </w:p>
        </w:tc>
        <w:tc>
          <w:tcPr>
            <w:tcW w:w="2158" w:type="dxa"/>
            <w:tcBorders>
              <w:top w:val="single" w:sz="4" w:space="0" w:color="auto"/>
              <w:left w:val="single" w:sz="4" w:space="0" w:color="auto"/>
              <w:bottom w:val="single" w:sz="4" w:space="0" w:color="auto"/>
              <w:right w:val="single" w:sz="4" w:space="0" w:color="auto"/>
            </w:tcBorders>
            <w:hideMark/>
          </w:tcPr>
          <w:p w14:paraId="7F7ACCA9" w14:textId="77777777" w:rsidR="006E7BF9" w:rsidRPr="00592E3B" w:rsidRDefault="006E7BF9" w:rsidP="00CE3E80">
            <w:pPr>
              <w:pStyle w:val="TAH"/>
              <w:keepLines w:val="0"/>
              <w:widowControl w:val="0"/>
            </w:pPr>
            <w:r w:rsidRPr="00592E3B">
              <w:t>Comment</w:t>
            </w:r>
          </w:p>
        </w:tc>
        <w:tc>
          <w:tcPr>
            <w:tcW w:w="1349" w:type="dxa"/>
            <w:tcBorders>
              <w:top w:val="single" w:sz="4" w:space="0" w:color="auto"/>
              <w:left w:val="single" w:sz="4" w:space="0" w:color="auto"/>
              <w:bottom w:val="single" w:sz="4" w:space="0" w:color="auto"/>
              <w:right w:val="single" w:sz="4" w:space="0" w:color="auto"/>
            </w:tcBorders>
            <w:hideMark/>
          </w:tcPr>
          <w:p w14:paraId="250A6D20" w14:textId="77777777" w:rsidR="006E7BF9" w:rsidRPr="00592E3B" w:rsidRDefault="006E7BF9" w:rsidP="00CE3E80">
            <w:pPr>
              <w:pStyle w:val="TAH"/>
              <w:keepLines w:val="0"/>
              <w:widowControl w:val="0"/>
            </w:pPr>
            <w:r w:rsidRPr="00592E3B">
              <w:t>Reference</w:t>
            </w:r>
          </w:p>
        </w:tc>
        <w:tc>
          <w:tcPr>
            <w:tcW w:w="1169" w:type="dxa"/>
            <w:tcBorders>
              <w:top w:val="single" w:sz="4" w:space="0" w:color="auto"/>
              <w:left w:val="single" w:sz="4" w:space="0" w:color="auto"/>
              <w:bottom w:val="single" w:sz="4" w:space="0" w:color="auto"/>
              <w:right w:val="single" w:sz="4" w:space="0" w:color="auto"/>
            </w:tcBorders>
            <w:hideMark/>
          </w:tcPr>
          <w:p w14:paraId="1C0936AD" w14:textId="77777777" w:rsidR="006E7BF9" w:rsidRPr="00592E3B" w:rsidRDefault="006E7BF9" w:rsidP="00CE3E80">
            <w:pPr>
              <w:pStyle w:val="TAH"/>
              <w:keepLines w:val="0"/>
              <w:widowControl w:val="0"/>
            </w:pPr>
            <w:r w:rsidRPr="00592E3B">
              <w:t>Condition</w:t>
            </w:r>
          </w:p>
        </w:tc>
      </w:tr>
      <w:tr w:rsidR="006E7BF9" w:rsidRPr="00592E3B" w14:paraId="4D1AC62A"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D626EAE" w14:textId="77777777" w:rsidR="006E7BF9" w:rsidRPr="00592E3B" w:rsidRDefault="006E7BF9" w:rsidP="00CE3E80">
            <w:pPr>
              <w:pStyle w:val="TAL"/>
              <w:keepLines w:val="0"/>
              <w:widowControl w:val="0"/>
              <w:rPr>
                <w:rFonts w:cs="Arial"/>
                <w:b/>
                <w:bCs/>
                <w:szCs w:val="18"/>
              </w:rPr>
            </w:pPr>
            <w:r w:rsidRPr="00592E3B">
              <w:rPr>
                <w:rFonts w:cs="Arial"/>
                <w:b/>
                <w:bCs/>
                <w:szCs w:val="18"/>
              </w:rPr>
              <w:t>RTCP-header</w:t>
            </w:r>
          </w:p>
        </w:tc>
        <w:tc>
          <w:tcPr>
            <w:tcW w:w="2158" w:type="dxa"/>
            <w:tcBorders>
              <w:top w:val="single" w:sz="4" w:space="0" w:color="auto"/>
              <w:left w:val="single" w:sz="4" w:space="0" w:color="auto"/>
              <w:bottom w:val="single" w:sz="4" w:space="0" w:color="auto"/>
              <w:right w:val="single" w:sz="4" w:space="0" w:color="auto"/>
            </w:tcBorders>
          </w:tcPr>
          <w:p w14:paraId="543CD6D6" w14:textId="77777777" w:rsidR="006E7BF9" w:rsidRPr="00592E3B" w:rsidRDefault="006E7BF9" w:rsidP="00CE3E80">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3D0AB07A" w14:textId="77777777" w:rsidR="006E7BF9" w:rsidRPr="00592E3B" w:rsidRDefault="006E7BF9" w:rsidP="00CE3E80">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5E20FEE7" w14:textId="77777777" w:rsidR="006E7BF9" w:rsidRPr="00592E3B" w:rsidRDefault="006E7BF9" w:rsidP="00CE3E80">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2DFC1CE" w14:textId="77777777" w:rsidR="006E7BF9" w:rsidRPr="00592E3B" w:rsidRDefault="006E7BF9" w:rsidP="00CE3E80">
            <w:pPr>
              <w:pStyle w:val="TAL"/>
              <w:keepLines w:val="0"/>
              <w:widowControl w:val="0"/>
            </w:pPr>
          </w:p>
        </w:tc>
      </w:tr>
      <w:tr w:rsidR="006E7BF9" w:rsidRPr="00592E3B" w14:paraId="5A28162B" w14:textId="77777777" w:rsidTr="00CE3E80">
        <w:trPr>
          <w:cantSplit/>
          <w:jc w:val="center"/>
        </w:trPr>
        <w:tc>
          <w:tcPr>
            <w:tcW w:w="2676" w:type="dxa"/>
            <w:tcBorders>
              <w:top w:val="single" w:sz="4" w:space="0" w:color="auto"/>
              <w:left w:val="single" w:sz="4" w:space="0" w:color="auto"/>
              <w:bottom w:val="nil"/>
              <w:right w:val="single" w:sz="4" w:space="0" w:color="auto"/>
            </w:tcBorders>
            <w:hideMark/>
          </w:tcPr>
          <w:p w14:paraId="17311A4B" w14:textId="77777777" w:rsidR="006E7BF9" w:rsidRPr="00592E3B" w:rsidRDefault="006E7BF9" w:rsidP="00CE3E80">
            <w:pPr>
              <w:pStyle w:val="TAL"/>
              <w:keepLines w:val="0"/>
              <w:widowControl w:val="0"/>
              <w:rPr>
                <w:rFonts w:cs="Arial"/>
                <w:szCs w:val="18"/>
              </w:rPr>
            </w:pPr>
            <w:r w:rsidRPr="00592E3B">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51CA6B56" w14:textId="77777777" w:rsidR="006E7BF9" w:rsidRPr="00592E3B" w:rsidRDefault="006E7BF9" w:rsidP="00CE3E80">
            <w:pPr>
              <w:pStyle w:val="TAL"/>
              <w:keepLines w:val="0"/>
              <w:widowControl w:val="0"/>
            </w:pPr>
            <w:r w:rsidRPr="00592E3B">
              <w:t>“00010”</w:t>
            </w:r>
          </w:p>
        </w:tc>
        <w:tc>
          <w:tcPr>
            <w:tcW w:w="2158" w:type="dxa"/>
            <w:tcBorders>
              <w:top w:val="single" w:sz="4" w:space="0" w:color="auto"/>
              <w:left w:val="single" w:sz="4" w:space="0" w:color="auto"/>
              <w:bottom w:val="single" w:sz="4" w:space="0" w:color="auto"/>
              <w:right w:val="single" w:sz="4" w:space="0" w:color="auto"/>
            </w:tcBorders>
            <w:hideMark/>
          </w:tcPr>
          <w:p w14:paraId="5D84B601" w14:textId="77777777" w:rsidR="006E7BF9" w:rsidRPr="00592E3B" w:rsidRDefault="006E7BF9" w:rsidP="00CE3E80">
            <w:pPr>
              <w:pStyle w:val="TAL"/>
              <w:keepLines w:val="0"/>
              <w:widowControl w:val="0"/>
            </w:pPr>
            <w:r w:rsidRPr="00592E3B">
              <w:t>Transmission Release</w:t>
            </w:r>
          </w:p>
        </w:tc>
        <w:tc>
          <w:tcPr>
            <w:tcW w:w="1349" w:type="dxa"/>
            <w:tcBorders>
              <w:top w:val="single" w:sz="4" w:space="0" w:color="auto"/>
              <w:left w:val="single" w:sz="4" w:space="0" w:color="auto"/>
              <w:bottom w:val="single" w:sz="4" w:space="0" w:color="auto"/>
              <w:right w:val="single" w:sz="4" w:space="0" w:color="auto"/>
            </w:tcBorders>
            <w:hideMark/>
          </w:tcPr>
          <w:p w14:paraId="4747368E" w14:textId="77777777" w:rsidR="006E7BF9" w:rsidRPr="00592E3B" w:rsidRDefault="006E7BF9" w:rsidP="00CE3E80">
            <w:pPr>
              <w:pStyle w:val="TAL"/>
              <w:keepLines w:val="0"/>
              <w:widowControl w:val="0"/>
            </w:pPr>
            <w:r w:rsidRPr="00592E3B">
              <w:t>TS 24.581 [88] clause 9.2.7 and Table 9.2.2.1-1</w:t>
            </w:r>
          </w:p>
        </w:tc>
        <w:tc>
          <w:tcPr>
            <w:tcW w:w="1169" w:type="dxa"/>
            <w:tcBorders>
              <w:top w:val="single" w:sz="4" w:space="0" w:color="auto"/>
              <w:left w:val="single" w:sz="4" w:space="0" w:color="auto"/>
              <w:bottom w:val="single" w:sz="4" w:space="0" w:color="auto"/>
              <w:right w:val="single" w:sz="4" w:space="0" w:color="auto"/>
            </w:tcBorders>
          </w:tcPr>
          <w:p w14:paraId="1204B889" w14:textId="77777777" w:rsidR="006E7BF9" w:rsidRPr="00592E3B" w:rsidRDefault="006E7BF9" w:rsidP="00CE3E80">
            <w:pPr>
              <w:pStyle w:val="TAL"/>
              <w:keepLines w:val="0"/>
              <w:widowControl w:val="0"/>
            </w:pPr>
          </w:p>
        </w:tc>
      </w:tr>
      <w:tr w:rsidR="006E7BF9" w:rsidRPr="00592E3B" w14:paraId="7D445F6B" w14:textId="77777777" w:rsidTr="00CE3E80">
        <w:trPr>
          <w:cantSplit/>
          <w:jc w:val="center"/>
        </w:trPr>
        <w:tc>
          <w:tcPr>
            <w:tcW w:w="2676" w:type="dxa"/>
            <w:tcBorders>
              <w:top w:val="nil"/>
              <w:left w:val="single" w:sz="4" w:space="0" w:color="auto"/>
              <w:bottom w:val="single" w:sz="4" w:space="0" w:color="auto"/>
              <w:right w:val="single" w:sz="4" w:space="0" w:color="auto"/>
            </w:tcBorders>
          </w:tcPr>
          <w:p w14:paraId="4EE74484" w14:textId="77777777" w:rsidR="006E7BF9" w:rsidRPr="00592E3B" w:rsidRDefault="006E7BF9" w:rsidP="00CE3E80">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193C4E14" w14:textId="77777777" w:rsidR="006E7BF9" w:rsidRPr="00592E3B" w:rsidRDefault="006E7BF9" w:rsidP="00CE3E80">
            <w:pPr>
              <w:pStyle w:val="TAL"/>
              <w:keepLines w:val="0"/>
              <w:widowControl w:val="0"/>
            </w:pPr>
            <w:r w:rsidRPr="00592E3B">
              <w:t>“10010”</w:t>
            </w:r>
          </w:p>
        </w:tc>
        <w:tc>
          <w:tcPr>
            <w:tcW w:w="2158" w:type="dxa"/>
            <w:tcBorders>
              <w:top w:val="single" w:sz="4" w:space="0" w:color="auto"/>
              <w:left w:val="single" w:sz="4" w:space="0" w:color="auto"/>
              <w:bottom w:val="single" w:sz="4" w:space="0" w:color="auto"/>
              <w:right w:val="single" w:sz="4" w:space="0" w:color="auto"/>
            </w:tcBorders>
          </w:tcPr>
          <w:p w14:paraId="398C0BBD" w14:textId="77777777" w:rsidR="006E7BF9" w:rsidRPr="00592E3B" w:rsidRDefault="006E7BF9" w:rsidP="00CE3E80">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CAB2D86" w14:textId="77777777" w:rsidR="006E7BF9" w:rsidRPr="00592E3B" w:rsidRDefault="006E7BF9" w:rsidP="00CE3E80">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5DFE3BAE" w14:textId="77777777" w:rsidR="006E7BF9" w:rsidRPr="00592E3B" w:rsidRDefault="006E7BF9" w:rsidP="00CE3E80">
            <w:pPr>
              <w:pStyle w:val="TAL"/>
              <w:keepLines w:val="0"/>
              <w:widowControl w:val="0"/>
            </w:pPr>
            <w:r w:rsidRPr="00592E3B">
              <w:t>ACK</w:t>
            </w:r>
          </w:p>
        </w:tc>
      </w:tr>
      <w:tr w:rsidR="006E7BF9" w:rsidRPr="00592E3B" w14:paraId="26DF079E" w14:textId="77777777" w:rsidTr="00CE3E80">
        <w:trPr>
          <w:cantSplit/>
          <w:jc w:val="center"/>
        </w:trPr>
        <w:tc>
          <w:tcPr>
            <w:tcW w:w="2676" w:type="dxa"/>
            <w:tcBorders>
              <w:top w:val="single" w:sz="4" w:space="0" w:color="auto"/>
              <w:left w:val="single" w:sz="4" w:space="0" w:color="auto"/>
              <w:bottom w:val="nil"/>
              <w:right w:val="single" w:sz="4" w:space="0" w:color="auto"/>
            </w:tcBorders>
            <w:hideMark/>
          </w:tcPr>
          <w:p w14:paraId="430D8A93"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798A093C" w14:textId="77777777" w:rsidR="006E7BF9" w:rsidRPr="00592E3B" w:rsidRDefault="006E7BF9" w:rsidP="00CE3E80">
            <w:pPr>
              <w:pStyle w:val="TAL"/>
              <w:keepNext w:val="0"/>
              <w:keepLines w:val="0"/>
              <w:widowControl w:val="0"/>
            </w:pPr>
            <w:r w:rsidRPr="00322072">
              <w:t>RTCP SSRC of the client</w:t>
            </w:r>
          </w:p>
        </w:tc>
        <w:tc>
          <w:tcPr>
            <w:tcW w:w="2158" w:type="dxa"/>
            <w:tcBorders>
              <w:top w:val="single" w:sz="4" w:space="0" w:color="auto"/>
              <w:left w:val="single" w:sz="4" w:space="0" w:color="auto"/>
              <w:bottom w:val="single" w:sz="4" w:space="0" w:color="auto"/>
              <w:right w:val="single" w:sz="4" w:space="0" w:color="auto"/>
            </w:tcBorders>
          </w:tcPr>
          <w:p w14:paraId="3F9128D9"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hideMark/>
          </w:tcPr>
          <w:p w14:paraId="3ED8F5F5" w14:textId="77777777" w:rsidR="006E7BF9" w:rsidRPr="00592E3B" w:rsidRDefault="006E7BF9" w:rsidP="00CE3E80">
            <w:pPr>
              <w:pStyle w:val="TAL"/>
              <w:keepNext w:val="0"/>
              <w:keepLines w:val="0"/>
              <w:widowControl w:val="0"/>
            </w:pPr>
            <w:r w:rsidRPr="00592E3B">
              <w:t>IETF RFC 3550 [76].</w:t>
            </w:r>
          </w:p>
        </w:tc>
        <w:tc>
          <w:tcPr>
            <w:tcW w:w="1169" w:type="dxa"/>
            <w:tcBorders>
              <w:top w:val="single" w:sz="4" w:space="0" w:color="auto"/>
              <w:left w:val="single" w:sz="4" w:space="0" w:color="auto"/>
              <w:bottom w:val="single" w:sz="4" w:space="0" w:color="auto"/>
              <w:right w:val="single" w:sz="4" w:space="0" w:color="auto"/>
            </w:tcBorders>
          </w:tcPr>
          <w:p w14:paraId="24608BC7" w14:textId="77777777" w:rsidR="006E7BF9" w:rsidRPr="00592E3B" w:rsidRDefault="006E7BF9" w:rsidP="00CE3E80">
            <w:pPr>
              <w:pStyle w:val="TAL"/>
              <w:keepNext w:val="0"/>
              <w:keepLines w:val="0"/>
              <w:widowControl w:val="0"/>
            </w:pPr>
          </w:p>
        </w:tc>
      </w:tr>
      <w:tr w:rsidR="006E7BF9" w:rsidRPr="00592E3B" w14:paraId="66EAF539" w14:textId="77777777" w:rsidTr="00CE3E80">
        <w:trPr>
          <w:cantSplit/>
          <w:jc w:val="center"/>
        </w:trPr>
        <w:tc>
          <w:tcPr>
            <w:tcW w:w="2676" w:type="dxa"/>
            <w:tcBorders>
              <w:top w:val="nil"/>
              <w:left w:val="single" w:sz="4" w:space="0" w:color="auto"/>
              <w:bottom w:val="single" w:sz="4" w:space="0" w:color="auto"/>
              <w:right w:val="single" w:sz="4" w:space="0" w:color="auto"/>
            </w:tcBorders>
          </w:tcPr>
          <w:p w14:paraId="55340653" w14:textId="77777777" w:rsidR="006E7BF9" w:rsidRPr="00592E3B" w:rsidRDefault="006E7BF9" w:rsidP="00CE3E80">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47E37465" w14:textId="77777777" w:rsidR="006E7BF9" w:rsidRPr="00592E3B" w:rsidRDefault="006E7BF9" w:rsidP="00CE3E80">
            <w:pPr>
              <w:pStyle w:val="TAL"/>
              <w:keepNext w:val="0"/>
              <w:keepLines w:val="0"/>
              <w:widowControl w:val="0"/>
            </w:pPr>
            <w:r w:rsidRPr="00592E3B">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7BF52326"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06526E8E"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367F9E8" w14:textId="77777777" w:rsidR="006E7BF9" w:rsidRPr="00592E3B" w:rsidRDefault="006E7BF9" w:rsidP="00CE3E80">
            <w:pPr>
              <w:pStyle w:val="TAL"/>
              <w:keepNext w:val="0"/>
              <w:keepLines w:val="0"/>
              <w:widowControl w:val="0"/>
            </w:pPr>
            <w:r w:rsidRPr="00592E3B">
              <w:rPr>
                <w:rFonts w:eastAsia="MS Mincho"/>
              </w:rPr>
              <w:t>OFF-NETWORK</w:t>
            </w:r>
          </w:p>
        </w:tc>
      </w:tr>
      <w:tr w:rsidR="006E7BF9" w:rsidRPr="00592E3B" w14:paraId="061498A6"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ECE7188" w14:textId="77777777" w:rsidR="006E7BF9" w:rsidRPr="00592E3B" w:rsidRDefault="006E7BF9" w:rsidP="00CE3E80">
            <w:pPr>
              <w:pStyle w:val="TAL"/>
              <w:keepNext w:val="0"/>
              <w:keepLines w:val="0"/>
              <w:widowControl w:val="0"/>
              <w:rPr>
                <w:rFonts w:cs="Arial"/>
                <w:b/>
                <w:bCs/>
                <w:szCs w:val="18"/>
              </w:rPr>
            </w:pPr>
            <w:r w:rsidRPr="00592E3B">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30E668D7" w14:textId="77777777" w:rsidR="006E7BF9" w:rsidRPr="00592E3B" w:rsidRDefault="006E7BF9" w:rsidP="00CE3E80">
            <w:pPr>
              <w:pStyle w:val="TAL"/>
              <w:keepNext w:val="0"/>
              <w:keepLines w:val="0"/>
              <w:widowControl w:val="0"/>
            </w:pPr>
            <w:r w:rsidRPr="00592E3B">
              <w:t>MCV0</w:t>
            </w:r>
          </w:p>
        </w:tc>
        <w:tc>
          <w:tcPr>
            <w:tcW w:w="2158" w:type="dxa"/>
            <w:tcBorders>
              <w:top w:val="single" w:sz="4" w:space="0" w:color="auto"/>
              <w:left w:val="single" w:sz="4" w:space="0" w:color="auto"/>
              <w:bottom w:val="single" w:sz="4" w:space="0" w:color="auto"/>
              <w:right w:val="single" w:sz="4" w:space="0" w:color="auto"/>
            </w:tcBorders>
          </w:tcPr>
          <w:p w14:paraId="1250D24E"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41A0B7C7"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DB72509" w14:textId="77777777" w:rsidR="006E7BF9" w:rsidRPr="00592E3B" w:rsidRDefault="006E7BF9" w:rsidP="00CE3E80">
            <w:pPr>
              <w:pStyle w:val="TAL"/>
              <w:keepNext w:val="0"/>
              <w:keepLines w:val="0"/>
              <w:widowControl w:val="0"/>
            </w:pPr>
          </w:p>
        </w:tc>
      </w:tr>
      <w:tr w:rsidR="006E7BF9" w:rsidRPr="00592E3B" w14:paraId="7A99613C"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F30CBA1" w14:textId="77777777" w:rsidR="006E7BF9" w:rsidRPr="00592E3B" w:rsidRDefault="006E7BF9" w:rsidP="00CE3E80">
            <w:pPr>
              <w:pStyle w:val="TAL"/>
              <w:keepNext w:val="0"/>
              <w:keepLines w:val="0"/>
              <w:widowControl w:val="0"/>
              <w:rPr>
                <w:rFonts w:cs="Arial"/>
                <w:b/>
                <w:bCs/>
                <w:szCs w:val="18"/>
              </w:rPr>
            </w:pPr>
            <w:r w:rsidRPr="00592E3B">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6E00C996" w14:textId="77777777" w:rsidR="006E7BF9" w:rsidRPr="00592E3B" w:rsidRDefault="006E7BF9" w:rsidP="00CE3E80">
            <w:pPr>
              <w:pStyle w:val="TAL"/>
              <w:keepNext w:val="0"/>
              <w:keepLines w:val="0"/>
              <w:widowControl w:val="0"/>
            </w:pPr>
            <w:r w:rsidRPr="00592E3B">
              <w:t>Not Present</w:t>
            </w:r>
          </w:p>
        </w:tc>
        <w:tc>
          <w:tcPr>
            <w:tcW w:w="2158" w:type="dxa"/>
            <w:tcBorders>
              <w:top w:val="single" w:sz="4" w:space="0" w:color="auto"/>
              <w:left w:val="single" w:sz="4" w:space="0" w:color="auto"/>
              <w:bottom w:val="single" w:sz="4" w:space="0" w:color="auto"/>
              <w:right w:val="single" w:sz="4" w:space="0" w:color="auto"/>
            </w:tcBorders>
          </w:tcPr>
          <w:p w14:paraId="2F426120"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2094D62E"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8E9561E" w14:textId="77777777" w:rsidR="006E7BF9" w:rsidRPr="00592E3B" w:rsidRDefault="006E7BF9" w:rsidP="00CE3E80">
            <w:pPr>
              <w:pStyle w:val="TAL"/>
              <w:keepNext w:val="0"/>
              <w:keepLines w:val="0"/>
              <w:widowControl w:val="0"/>
            </w:pPr>
          </w:p>
        </w:tc>
      </w:tr>
      <w:tr w:rsidR="006E7BF9" w:rsidRPr="00592E3B" w14:paraId="139D626C"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9343EAB" w14:textId="77777777" w:rsidR="006E7BF9" w:rsidRPr="00592E3B" w:rsidRDefault="006E7BF9" w:rsidP="00CE3E80">
            <w:pPr>
              <w:pStyle w:val="TAL"/>
              <w:keepNext w:val="0"/>
              <w:keepLines w:val="0"/>
              <w:widowControl w:val="0"/>
              <w:rPr>
                <w:rFonts w:cs="Arial"/>
                <w:b/>
                <w:szCs w:val="18"/>
              </w:rPr>
            </w:pPr>
            <w:r w:rsidRPr="00592E3B">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14551A56" w14:textId="77777777" w:rsidR="006E7BF9" w:rsidRPr="00592E3B" w:rsidRDefault="006E7BF9" w:rsidP="00CE3E80">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1FE02485" w14:textId="77777777" w:rsidR="006E7BF9" w:rsidRPr="00592E3B" w:rsidRDefault="006E7BF9" w:rsidP="00CE3E80">
            <w:pPr>
              <w:pStyle w:val="TAL"/>
            </w:pPr>
            <w:r w:rsidRPr="00592E3B">
              <w:t xml:space="preserve">The User ID field is used in off-network only. The User ID field carries the </w:t>
            </w:r>
            <w:proofErr w:type="spellStart"/>
            <w:r w:rsidRPr="00592E3B">
              <w:rPr>
                <w:lang w:eastAsia="ko-KR"/>
              </w:rPr>
              <w:t>MCVideo</w:t>
            </w:r>
            <w:proofErr w:type="spellEnd"/>
            <w:r w:rsidRPr="00592E3B">
              <w:rPr>
                <w:lang w:eastAsia="ko-KR"/>
              </w:rPr>
              <w:t xml:space="preserve"> ID </w:t>
            </w:r>
            <w:r w:rsidRPr="00592E3B">
              <w:t>of the transmission participant</w:t>
            </w:r>
            <w:r w:rsidRPr="00592E3B">
              <w:rPr>
                <w:lang w:eastAsia="ko-KR"/>
              </w:rPr>
              <w:t xml:space="preserve"> sending the Transmission Release message</w:t>
            </w:r>
            <w:r w:rsidRPr="00592E3B">
              <w:t>.</w:t>
            </w:r>
          </w:p>
        </w:tc>
        <w:tc>
          <w:tcPr>
            <w:tcW w:w="1349" w:type="dxa"/>
            <w:tcBorders>
              <w:top w:val="single" w:sz="4" w:space="0" w:color="auto"/>
              <w:left w:val="single" w:sz="4" w:space="0" w:color="auto"/>
              <w:bottom w:val="single" w:sz="4" w:space="0" w:color="auto"/>
              <w:right w:val="single" w:sz="4" w:space="0" w:color="auto"/>
            </w:tcBorders>
            <w:hideMark/>
          </w:tcPr>
          <w:p w14:paraId="74E5BC88" w14:textId="77777777" w:rsidR="006E7BF9" w:rsidRPr="00592E3B" w:rsidRDefault="006E7BF9" w:rsidP="00CE3E80">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2C7EB2C8" w14:textId="77777777" w:rsidR="006E7BF9" w:rsidRPr="00592E3B" w:rsidRDefault="006E7BF9" w:rsidP="00CE3E80">
            <w:pPr>
              <w:pStyle w:val="TAL"/>
              <w:keepNext w:val="0"/>
              <w:keepLines w:val="0"/>
              <w:widowControl w:val="0"/>
            </w:pPr>
            <w:r w:rsidRPr="00592E3B">
              <w:t>OFF-NETWORK</w:t>
            </w:r>
          </w:p>
        </w:tc>
      </w:tr>
      <w:tr w:rsidR="006E7BF9" w:rsidRPr="00592E3B" w14:paraId="1D212AE6"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7D592D1"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776E1DA3" w14:textId="77777777" w:rsidR="006E7BF9" w:rsidRPr="00592E3B" w:rsidRDefault="006E7BF9" w:rsidP="00CE3E80">
            <w:pPr>
              <w:pStyle w:val="TAL"/>
              <w:keepNext w:val="0"/>
              <w:keepLines w:val="0"/>
              <w:widowControl w:val="0"/>
            </w:pPr>
            <w:proofErr w:type="spellStart"/>
            <w:r w:rsidRPr="00592E3B">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5673DB84"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35B946F9"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FE48724" w14:textId="77777777" w:rsidR="006E7BF9" w:rsidRPr="00592E3B" w:rsidRDefault="006E7BF9" w:rsidP="00CE3E80">
            <w:pPr>
              <w:pStyle w:val="TAL"/>
              <w:keepNext w:val="0"/>
              <w:keepLines w:val="0"/>
              <w:widowControl w:val="0"/>
            </w:pPr>
          </w:p>
        </w:tc>
      </w:tr>
      <w:tr w:rsidR="006E7BF9" w:rsidRPr="00592E3B" w14:paraId="2FAA7040"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C778396" w14:textId="77777777" w:rsidR="006E7BF9" w:rsidRPr="00592E3B" w:rsidRDefault="006E7BF9" w:rsidP="00CE3E80">
            <w:pPr>
              <w:pStyle w:val="TAL"/>
              <w:keepNext w:val="0"/>
              <w:keepLines w:val="0"/>
              <w:widowControl w:val="0"/>
              <w:rPr>
                <w:rFonts w:cs="Arial"/>
                <w:b/>
                <w:bCs/>
                <w:szCs w:val="18"/>
              </w:rPr>
            </w:pPr>
            <w:r w:rsidRPr="00592E3B">
              <w:rPr>
                <w:b/>
                <w:bCs/>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2FFFD6A7" w14:textId="77777777" w:rsidR="006E7BF9" w:rsidRPr="00592E3B" w:rsidRDefault="006E7BF9" w:rsidP="00CE3E80">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04DA9140"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5002E9CA"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ACFC44D" w14:textId="77777777" w:rsidR="006E7BF9" w:rsidRPr="00592E3B" w:rsidRDefault="006E7BF9" w:rsidP="00CE3E80">
            <w:pPr>
              <w:pStyle w:val="TAL"/>
              <w:keepNext w:val="0"/>
              <w:keepLines w:val="0"/>
              <w:widowControl w:val="0"/>
            </w:pPr>
          </w:p>
        </w:tc>
      </w:tr>
      <w:tr w:rsidR="006E7BF9" w:rsidRPr="00592E3B" w14:paraId="33188A01" w14:textId="77777777" w:rsidTr="006E7BF9">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53" w:author="MCC160" w:date="2025-01-22T12:56:00Z" w16du:dateUtc="2025-01-22T11:56: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54" w:author="MCC160" w:date="2025-01-22T12:56:00Z" w16du:dateUtc="2025-01-22T11:56:00Z">
            <w:trPr>
              <w:cantSplit/>
              <w:jc w:val="center"/>
            </w:trPr>
          </w:trPrChange>
        </w:trPr>
        <w:tc>
          <w:tcPr>
            <w:tcW w:w="2676" w:type="dxa"/>
            <w:tcBorders>
              <w:top w:val="single" w:sz="4" w:space="0" w:color="auto"/>
              <w:left w:val="single" w:sz="4" w:space="0" w:color="auto"/>
              <w:bottom w:val="nil"/>
              <w:right w:val="single" w:sz="4" w:space="0" w:color="auto"/>
            </w:tcBorders>
            <w:hideMark/>
            <w:tcPrChange w:id="55" w:author="MCC160" w:date="2025-01-22T12:56:00Z" w16du:dateUtc="2025-01-22T11:56:00Z">
              <w:tcPr>
                <w:tcW w:w="2676" w:type="dxa"/>
                <w:tcBorders>
                  <w:top w:val="single" w:sz="4" w:space="0" w:color="auto"/>
                  <w:left w:val="single" w:sz="4" w:space="0" w:color="auto"/>
                  <w:bottom w:val="nil"/>
                  <w:right w:val="single" w:sz="4" w:space="0" w:color="auto"/>
                </w:tcBorders>
                <w:hideMark/>
              </w:tcPr>
            </w:tcPrChange>
          </w:tcPr>
          <w:p w14:paraId="38A11C85" w14:textId="77777777" w:rsidR="006E7BF9" w:rsidRPr="00592E3B" w:rsidRDefault="006E7BF9" w:rsidP="00CE3E80">
            <w:pPr>
              <w:pStyle w:val="TAL"/>
            </w:pPr>
            <w:r w:rsidRPr="00592E3B">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Change w:id="56" w:author="MCC160" w:date="2025-01-22T12:56:00Z" w16du:dateUtc="2025-01-22T11:56:00Z">
              <w:tcPr>
                <w:tcW w:w="2158" w:type="dxa"/>
                <w:tcBorders>
                  <w:top w:val="single" w:sz="4" w:space="0" w:color="auto"/>
                  <w:left w:val="single" w:sz="4" w:space="0" w:color="auto"/>
                  <w:bottom w:val="single" w:sz="4" w:space="0" w:color="auto"/>
                  <w:right w:val="single" w:sz="4" w:space="0" w:color="auto"/>
                </w:tcBorders>
                <w:hideMark/>
              </w:tcPr>
            </w:tcPrChange>
          </w:tcPr>
          <w:p w14:paraId="17CFE8EB" w14:textId="77777777" w:rsidR="006E7BF9" w:rsidRPr="00592E3B" w:rsidRDefault="006E7BF9" w:rsidP="00CE3E80">
            <w:pPr>
              <w:pStyle w:val="TAL"/>
              <w:keepNext w:val="0"/>
              <w:keepLines w:val="0"/>
              <w:widowControl w:val="0"/>
            </w:pPr>
            <w:r w:rsidRPr="00592E3B">
              <w:t>"1000000000000000"</w:t>
            </w:r>
          </w:p>
        </w:tc>
        <w:tc>
          <w:tcPr>
            <w:tcW w:w="2158" w:type="dxa"/>
            <w:tcBorders>
              <w:top w:val="single" w:sz="4" w:space="0" w:color="auto"/>
              <w:left w:val="single" w:sz="4" w:space="0" w:color="auto"/>
              <w:bottom w:val="single" w:sz="4" w:space="0" w:color="auto"/>
              <w:right w:val="single" w:sz="4" w:space="0" w:color="auto"/>
            </w:tcBorders>
            <w:hideMark/>
            <w:tcPrChange w:id="57" w:author="MCC160" w:date="2025-01-22T12:56:00Z" w16du:dateUtc="2025-01-22T11:56:00Z">
              <w:tcPr>
                <w:tcW w:w="2158" w:type="dxa"/>
                <w:tcBorders>
                  <w:top w:val="single" w:sz="4" w:space="0" w:color="auto"/>
                  <w:left w:val="single" w:sz="4" w:space="0" w:color="auto"/>
                  <w:bottom w:val="single" w:sz="4" w:space="0" w:color="auto"/>
                  <w:right w:val="single" w:sz="4" w:space="0" w:color="auto"/>
                </w:tcBorders>
                <w:hideMark/>
              </w:tcPr>
            </w:tcPrChange>
          </w:tcPr>
          <w:p w14:paraId="1E27479B" w14:textId="77777777" w:rsidR="006E7BF9" w:rsidRPr="00592E3B" w:rsidRDefault="006E7BF9" w:rsidP="00CE3E80">
            <w:pPr>
              <w:pStyle w:val="TAL"/>
              <w:ind w:left="535" w:hanging="535"/>
              <w:rPr>
                <w:rFonts w:cs="Arial"/>
                <w:szCs w:val="18"/>
                <w:lang w:eastAsia="x-none"/>
              </w:rPr>
            </w:pPr>
            <w:r w:rsidRPr="00592E3B">
              <w:t>Normal call</w:t>
            </w:r>
          </w:p>
        </w:tc>
        <w:tc>
          <w:tcPr>
            <w:tcW w:w="1349" w:type="dxa"/>
            <w:tcBorders>
              <w:top w:val="single" w:sz="4" w:space="0" w:color="auto"/>
              <w:left w:val="single" w:sz="4" w:space="0" w:color="auto"/>
              <w:bottom w:val="single" w:sz="4" w:space="0" w:color="auto"/>
              <w:right w:val="single" w:sz="4" w:space="0" w:color="auto"/>
            </w:tcBorders>
            <w:hideMark/>
            <w:tcPrChange w:id="58" w:author="MCC160" w:date="2025-01-22T12:56:00Z" w16du:dateUtc="2025-01-22T11:56:00Z">
              <w:tcPr>
                <w:tcW w:w="1349" w:type="dxa"/>
                <w:tcBorders>
                  <w:top w:val="single" w:sz="4" w:space="0" w:color="auto"/>
                  <w:left w:val="single" w:sz="4" w:space="0" w:color="auto"/>
                  <w:bottom w:val="single" w:sz="4" w:space="0" w:color="auto"/>
                  <w:right w:val="single" w:sz="4" w:space="0" w:color="auto"/>
                </w:tcBorders>
                <w:hideMark/>
              </w:tcPr>
            </w:tcPrChange>
          </w:tcPr>
          <w:p w14:paraId="63F2BCAE" w14:textId="77777777" w:rsidR="006E7BF9" w:rsidRPr="00592E3B" w:rsidRDefault="006E7BF9" w:rsidP="00CE3E80">
            <w:pPr>
              <w:pStyle w:val="TAL"/>
              <w:keepNext w:val="0"/>
              <w:keepLines w:val="0"/>
              <w:widowControl w:val="0"/>
            </w:pPr>
            <w:r w:rsidRPr="00592E3B">
              <w:t>TS 24.581 [88] clause 9.2.3.11</w:t>
            </w:r>
          </w:p>
        </w:tc>
        <w:tc>
          <w:tcPr>
            <w:tcW w:w="1169" w:type="dxa"/>
            <w:tcBorders>
              <w:top w:val="single" w:sz="4" w:space="0" w:color="auto"/>
              <w:left w:val="single" w:sz="4" w:space="0" w:color="auto"/>
              <w:bottom w:val="single" w:sz="4" w:space="0" w:color="auto"/>
              <w:right w:val="single" w:sz="4" w:space="0" w:color="auto"/>
            </w:tcBorders>
            <w:tcPrChange w:id="59" w:author="MCC160" w:date="2025-01-22T12:56:00Z" w16du:dateUtc="2025-01-22T11:56:00Z">
              <w:tcPr>
                <w:tcW w:w="1169" w:type="dxa"/>
                <w:tcBorders>
                  <w:top w:val="single" w:sz="4" w:space="0" w:color="auto"/>
                  <w:left w:val="single" w:sz="4" w:space="0" w:color="auto"/>
                  <w:bottom w:val="single" w:sz="4" w:space="0" w:color="auto"/>
                  <w:right w:val="single" w:sz="4" w:space="0" w:color="auto"/>
                </w:tcBorders>
              </w:tcPr>
            </w:tcPrChange>
          </w:tcPr>
          <w:p w14:paraId="723D41F7" w14:textId="77777777" w:rsidR="006E7BF9" w:rsidRPr="00592E3B" w:rsidRDefault="006E7BF9" w:rsidP="00CE3E80">
            <w:pPr>
              <w:pStyle w:val="TAL"/>
              <w:keepNext w:val="0"/>
              <w:keepLines w:val="0"/>
              <w:widowControl w:val="0"/>
            </w:pPr>
          </w:p>
        </w:tc>
      </w:tr>
      <w:tr w:rsidR="006E7BF9" w:rsidRPr="00592E3B" w14:paraId="65C0833A" w14:textId="77777777" w:rsidTr="006E7BF9">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60" w:author="MCC160" w:date="2025-01-22T12:56:00Z" w16du:dateUtc="2025-01-22T11:56: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61" w:author="MCC160" w:date="2025-01-22T12:56:00Z" w16du:dateUtc="2025-01-22T11:56:00Z">
            <w:trPr>
              <w:cantSplit/>
              <w:jc w:val="center"/>
            </w:trPr>
          </w:trPrChange>
        </w:trPr>
        <w:tc>
          <w:tcPr>
            <w:tcW w:w="2676" w:type="dxa"/>
            <w:tcBorders>
              <w:top w:val="nil"/>
              <w:left w:val="single" w:sz="4" w:space="0" w:color="auto"/>
              <w:bottom w:val="nil"/>
              <w:right w:val="single" w:sz="4" w:space="0" w:color="auto"/>
            </w:tcBorders>
            <w:tcPrChange w:id="62" w:author="MCC160" w:date="2025-01-22T12:56:00Z" w16du:dateUtc="2025-01-22T11:56:00Z">
              <w:tcPr>
                <w:tcW w:w="2676" w:type="dxa"/>
                <w:tcBorders>
                  <w:top w:val="single" w:sz="4" w:space="0" w:color="auto"/>
                  <w:left w:val="single" w:sz="4" w:space="0" w:color="auto"/>
                  <w:bottom w:val="nil"/>
                  <w:right w:val="single" w:sz="4" w:space="0" w:color="auto"/>
                </w:tcBorders>
              </w:tcPr>
            </w:tcPrChange>
          </w:tcPr>
          <w:p w14:paraId="4F732A25" w14:textId="77777777" w:rsidR="006E7BF9" w:rsidRPr="00592E3B" w:rsidRDefault="006E7BF9" w:rsidP="00CE3E80">
            <w:pPr>
              <w:pStyle w:val="TAL"/>
            </w:pPr>
          </w:p>
        </w:tc>
        <w:tc>
          <w:tcPr>
            <w:tcW w:w="2158" w:type="dxa"/>
            <w:tcBorders>
              <w:top w:val="single" w:sz="4" w:space="0" w:color="auto"/>
              <w:left w:val="single" w:sz="4" w:space="0" w:color="auto"/>
              <w:bottom w:val="single" w:sz="4" w:space="0" w:color="auto"/>
              <w:right w:val="single" w:sz="4" w:space="0" w:color="auto"/>
            </w:tcBorders>
            <w:tcPrChange w:id="63" w:author="MCC160" w:date="2025-01-22T12:56:00Z" w16du:dateUtc="2025-01-22T11:56:00Z">
              <w:tcPr>
                <w:tcW w:w="2158" w:type="dxa"/>
                <w:tcBorders>
                  <w:top w:val="single" w:sz="4" w:space="0" w:color="auto"/>
                  <w:left w:val="single" w:sz="4" w:space="0" w:color="auto"/>
                  <w:bottom w:val="single" w:sz="4" w:space="0" w:color="auto"/>
                  <w:right w:val="single" w:sz="4" w:space="0" w:color="auto"/>
                </w:tcBorders>
              </w:tcPr>
            </w:tcPrChange>
          </w:tcPr>
          <w:p w14:paraId="1024A8DB" w14:textId="77777777" w:rsidR="006E7BF9" w:rsidRPr="00592E3B" w:rsidRDefault="006E7BF9" w:rsidP="00CE3E80">
            <w:pPr>
              <w:pStyle w:val="TAL"/>
              <w:keepNext w:val="0"/>
              <w:keepLines w:val="0"/>
              <w:widowControl w:val="0"/>
            </w:pPr>
            <w:r w:rsidRPr="00592E3B">
              <w:t xml:space="preserve">"0100000000000000" </w:t>
            </w:r>
          </w:p>
        </w:tc>
        <w:tc>
          <w:tcPr>
            <w:tcW w:w="2158" w:type="dxa"/>
            <w:tcBorders>
              <w:top w:val="single" w:sz="4" w:space="0" w:color="auto"/>
              <w:left w:val="single" w:sz="4" w:space="0" w:color="auto"/>
              <w:bottom w:val="single" w:sz="4" w:space="0" w:color="auto"/>
              <w:right w:val="single" w:sz="4" w:space="0" w:color="auto"/>
            </w:tcBorders>
            <w:tcPrChange w:id="64" w:author="MCC160" w:date="2025-01-22T12:56:00Z" w16du:dateUtc="2025-01-22T11:56:00Z">
              <w:tcPr>
                <w:tcW w:w="2158" w:type="dxa"/>
                <w:tcBorders>
                  <w:top w:val="single" w:sz="4" w:space="0" w:color="auto"/>
                  <w:left w:val="single" w:sz="4" w:space="0" w:color="auto"/>
                  <w:bottom w:val="single" w:sz="4" w:space="0" w:color="auto"/>
                  <w:right w:val="single" w:sz="4" w:space="0" w:color="auto"/>
                </w:tcBorders>
              </w:tcPr>
            </w:tcPrChange>
          </w:tcPr>
          <w:p w14:paraId="696EA41C" w14:textId="77777777" w:rsidR="006E7BF9" w:rsidRPr="00592E3B" w:rsidRDefault="006E7BF9" w:rsidP="00CE3E80">
            <w:pPr>
              <w:pStyle w:val="TAL"/>
              <w:ind w:left="535" w:hanging="535"/>
            </w:pPr>
            <w:r w:rsidRPr="00592E3B">
              <w:t>Broadcast group call</w:t>
            </w:r>
          </w:p>
        </w:tc>
        <w:tc>
          <w:tcPr>
            <w:tcW w:w="1349" w:type="dxa"/>
            <w:tcBorders>
              <w:top w:val="single" w:sz="4" w:space="0" w:color="auto"/>
              <w:left w:val="single" w:sz="4" w:space="0" w:color="auto"/>
              <w:bottom w:val="single" w:sz="4" w:space="0" w:color="auto"/>
              <w:right w:val="single" w:sz="4" w:space="0" w:color="auto"/>
            </w:tcBorders>
            <w:tcPrChange w:id="65" w:author="MCC160" w:date="2025-01-22T12:56:00Z" w16du:dateUtc="2025-01-22T11:56:00Z">
              <w:tcPr>
                <w:tcW w:w="1349" w:type="dxa"/>
                <w:tcBorders>
                  <w:top w:val="single" w:sz="4" w:space="0" w:color="auto"/>
                  <w:left w:val="single" w:sz="4" w:space="0" w:color="auto"/>
                  <w:bottom w:val="single" w:sz="4" w:space="0" w:color="auto"/>
                  <w:right w:val="single" w:sz="4" w:space="0" w:color="auto"/>
                </w:tcBorders>
              </w:tcPr>
            </w:tcPrChange>
          </w:tcPr>
          <w:p w14:paraId="549ABC1C"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66" w:author="MCC160" w:date="2025-01-22T12:56:00Z" w16du:dateUtc="2025-01-22T11:56:00Z">
              <w:tcPr>
                <w:tcW w:w="1169" w:type="dxa"/>
                <w:tcBorders>
                  <w:top w:val="single" w:sz="4" w:space="0" w:color="auto"/>
                  <w:left w:val="single" w:sz="4" w:space="0" w:color="auto"/>
                  <w:bottom w:val="single" w:sz="4" w:space="0" w:color="auto"/>
                  <w:right w:val="single" w:sz="4" w:space="0" w:color="auto"/>
                </w:tcBorders>
              </w:tcPr>
            </w:tcPrChange>
          </w:tcPr>
          <w:p w14:paraId="4F2F5444" w14:textId="77777777" w:rsidR="006E7BF9" w:rsidRPr="00592E3B" w:rsidRDefault="006E7BF9" w:rsidP="00CE3E80">
            <w:pPr>
              <w:pStyle w:val="TAL"/>
              <w:keepNext w:val="0"/>
              <w:keepLines w:val="0"/>
              <w:widowControl w:val="0"/>
            </w:pPr>
            <w:r w:rsidRPr="00592E3B">
              <w:t>BROADCAST-CALL</w:t>
            </w:r>
          </w:p>
        </w:tc>
      </w:tr>
      <w:tr w:rsidR="006E7BF9" w:rsidRPr="00592E3B" w14:paraId="486B8C7F" w14:textId="77777777" w:rsidTr="00CE3E80">
        <w:trPr>
          <w:cantSplit/>
          <w:jc w:val="center"/>
        </w:trPr>
        <w:tc>
          <w:tcPr>
            <w:tcW w:w="2676" w:type="dxa"/>
            <w:tcBorders>
              <w:top w:val="nil"/>
              <w:left w:val="single" w:sz="4" w:space="0" w:color="auto"/>
              <w:bottom w:val="nil"/>
              <w:right w:val="single" w:sz="4" w:space="0" w:color="auto"/>
            </w:tcBorders>
          </w:tcPr>
          <w:p w14:paraId="25772FB3" w14:textId="77777777" w:rsidR="006E7BF9" w:rsidRPr="00592E3B" w:rsidRDefault="006E7BF9" w:rsidP="00CE3E80">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686DA185" w14:textId="77777777" w:rsidR="006E7BF9" w:rsidRPr="00592E3B" w:rsidRDefault="006E7BF9" w:rsidP="00CE3E80">
            <w:pPr>
              <w:pStyle w:val="TAL"/>
              <w:keepNext w:val="0"/>
              <w:keepLines w:val="0"/>
              <w:widowControl w:val="0"/>
            </w:pPr>
            <w:r w:rsidRPr="00592E3B">
              <w:t>"0001000000000000"</w:t>
            </w:r>
          </w:p>
        </w:tc>
        <w:tc>
          <w:tcPr>
            <w:tcW w:w="2158" w:type="dxa"/>
            <w:tcBorders>
              <w:top w:val="single" w:sz="4" w:space="0" w:color="auto"/>
              <w:left w:val="single" w:sz="4" w:space="0" w:color="auto"/>
              <w:bottom w:val="single" w:sz="4" w:space="0" w:color="auto"/>
              <w:right w:val="single" w:sz="4" w:space="0" w:color="auto"/>
            </w:tcBorders>
            <w:hideMark/>
          </w:tcPr>
          <w:p w14:paraId="50DA4DB2" w14:textId="77777777" w:rsidR="006E7BF9" w:rsidRPr="00592E3B" w:rsidRDefault="006E7BF9" w:rsidP="00CE3E80">
            <w:pPr>
              <w:pStyle w:val="TAL"/>
              <w:rPr>
                <w:rFonts w:cs="Arial"/>
                <w:szCs w:val="18"/>
                <w:lang w:eastAsia="x-none"/>
              </w:rPr>
            </w:pPr>
            <w:r w:rsidRPr="00592E3B">
              <w:rPr>
                <w:rFonts w:eastAsia="MS PGothic"/>
              </w:rPr>
              <w:t>Emergency call</w:t>
            </w:r>
          </w:p>
        </w:tc>
        <w:tc>
          <w:tcPr>
            <w:tcW w:w="1349" w:type="dxa"/>
            <w:tcBorders>
              <w:top w:val="single" w:sz="4" w:space="0" w:color="auto"/>
              <w:left w:val="single" w:sz="4" w:space="0" w:color="auto"/>
              <w:bottom w:val="single" w:sz="4" w:space="0" w:color="auto"/>
              <w:right w:val="single" w:sz="4" w:space="0" w:color="auto"/>
            </w:tcBorders>
          </w:tcPr>
          <w:p w14:paraId="61E39275"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727688D0" w14:textId="77777777" w:rsidR="006E7BF9" w:rsidRPr="00592E3B" w:rsidRDefault="006E7BF9" w:rsidP="00CE3E80">
            <w:pPr>
              <w:pStyle w:val="TAL"/>
              <w:keepNext w:val="0"/>
              <w:keepLines w:val="0"/>
              <w:widowControl w:val="0"/>
            </w:pPr>
            <w:r w:rsidRPr="00592E3B">
              <w:t>EMERGENCY-CALL</w:t>
            </w:r>
          </w:p>
        </w:tc>
      </w:tr>
      <w:tr w:rsidR="006E7BF9" w:rsidRPr="00592E3B" w14:paraId="09276D38" w14:textId="77777777" w:rsidTr="00CE3E80">
        <w:trPr>
          <w:cantSplit/>
          <w:jc w:val="center"/>
        </w:trPr>
        <w:tc>
          <w:tcPr>
            <w:tcW w:w="2676" w:type="dxa"/>
            <w:tcBorders>
              <w:top w:val="nil"/>
              <w:left w:val="single" w:sz="4" w:space="0" w:color="auto"/>
              <w:bottom w:val="single" w:sz="4" w:space="0" w:color="auto"/>
              <w:right w:val="single" w:sz="4" w:space="0" w:color="auto"/>
            </w:tcBorders>
          </w:tcPr>
          <w:p w14:paraId="60F9C491" w14:textId="77777777" w:rsidR="006E7BF9" w:rsidRPr="00592E3B" w:rsidRDefault="006E7BF9" w:rsidP="00CE3E80">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68F6E61C" w14:textId="77777777" w:rsidR="006E7BF9" w:rsidRPr="00592E3B" w:rsidRDefault="006E7BF9" w:rsidP="00CE3E80">
            <w:pPr>
              <w:pStyle w:val="TAL"/>
              <w:keepNext w:val="0"/>
              <w:keepLines w:val="0"/>
              <w:widowControl w:val="0"/>
            </w:pPr>
            <w:r w:rsidRPr="00592E3B">
              <w:t>"0000100000000000"</w:t>
            </w:r>
          </w:p>
        </w:tc>
        <w:tc>
          <w:tcPr>
            <w:tcW w:w="2158" w:type="dxa"/>
            <w:tcBorders>
              <w:top w:val="single" w:sz="4" w:space="0" w:color="auto"/>
              <w:left w:val="single" w:sz="4" w:space="0" w:color="auto"/>
              <w:bottom w:val="single" w:sz="4" w:space="0" w:color="auto"/>
              <w:right w:val="single" w:sz="4" w:space="0" w:color="auto"/>
            </w:tcBorders>
            <w:hideMark/>
          </w:tcPr>
          <w:p w14:paraId="62E6AE8A" w14:textId="77777777" w:rsidR="006E7BF9" w:rsidRPr="00592E3B" w:rsidRDefault="006E7BF9" w:rsidP="00CE3E80">
            <w:pPr>
              <w:pStyle w:val="TAL"/>
              <w:rPr>
                <w:rFonts w:cs="Arial"/>
                <w:szCs w:val="18"/>
                <w:lang w:eastAsia="x-none"/>
              </w:rPr>
            </w:pPr>
            <w:r w:rsidRPr="00592E3B">
              <w:rPr>
                <w:rFonts w:eastAsia="MS PGothic"/>
              </w:rPr>
              <w:t>Imminent peril call</w:t>
            </w:r>
          </w:p>
        </w:tc>
        <w:tc>
          <w:tcPr>
            <w:tcW w:w="1349" w:type="dxa"/>
            <w:tcBorders>
              <w:top w:val="single" w:sz="4" w:space="0" w:color="auto"/>
              <w:left w:val="single" w:sz="4" w:space="0" w:color="auto"/>
              <w:bottom w:val="single" w:sz="4" w:space="0" w:color="auto"/>
              <w:right w:val="single" w:sz="4" w:space="0" w:color="auto"/>
            </w:tcBorders>
          </w:tcPr>
          <w:p w14:paraId="46C2D354"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B320646" w14:textId="77777777" w:rsidR="006E7BF9" w:rsidRPr="00592E3B" w:rsidRDefault="006E7BF9" w:rsidP="00CE3E80">
            <w:pPr>
              <w:pStyle w:val="TAL"/>
              <w:keepNext w:val="0"/>
              <w:keepLines w:val="0"/>
              <w:widowControl w:val="0"/>
            </w:pPr>
            <w:r w:rsidRPr="00592E3B">
              <w:t>IMMPERIL-CALL</w:t>
            </w:r>
          </w:p>
        </w:tc>
      </w:tr>
    </w:tbl>
    <w:p w14:paraId="4895C340" w14:textId="77777777" w:rsidR="006E7BF9" w:rsidRPr="00592E3B" w:rsidRDefault="006E7BF9" w:rsidP="006E7BF9"/>
    <w:p w14:paraId="34705A26" w14:textId="77777777" w:rsidR="006E7BF9" w:rsidRPr="00592E3B" w:rsidRDefault="006E7BF9" w:rsidP="006E7BF9">
      <w:pPr>
        <w:pStyle w:val="Heading5"/>
      </w:pPr>
      <w:bookmarkStart w:id="67" w:name="_Toc27678216"/>
      <w:bookmarkStart w:id="68" w:name="_Toc36037238"/>
      <w:bookmarkStart w:id="69" w:name="_Toc44398315"/>
      <w:bookmarkStart w:id="70" w:name="_Toc52382514"/>
      <w:bookmarkStart w:id="71" w:name="_Toc60687425"/>
      <w:bookmarkStart w:id="72" w:name="_Toc68726590"/>
      <w:bookmarkStart w:id="73" w:name="_Toc75786516"/>
      <w:bookmarkStart w:id="74" w:name="_Toc100443425"/>
      <w:bookmarkStart w:id="75" w:name="_Toc178183845"/>
      <w:bookmarkStart w:id="76" w:name="_Toc180142663"/>
      <w:r w:rsidRPr="00592E3B">
        <w:t>5.5.11.1.3</w:t>
      </w:r>
      <w:r w:rsidRPr="00592E3B">
        <w:tab/>
        <w:t>Queue Position Request</w:t>
      </w:r>
      <w:bookmarkEnd w:id="67"/>
      <w:bookmarkEnd w:id="68"/>
      <w:bookmarkEnd w:id="69"/>
      <w:bookmarkEnd w:id="70"/>
      <w:bookmarkEnd w:id="71"/>
      <w:bookmarkEnd w:id="72"/>
      <w:bookmarkEnd w:id="73"/>
      <w:bookmarkEnd w:id="74"/>
      <w:bookmarkEnd w:id="75"/>
      <w:bookmarkEnd w:id="76"/>
    </w:p>
    <w:p w14:paraId="553F2CDC" w14:textId="77777777" w:rsidR="006E7BF9" w:rsidRPr="00592E3B" w:rsidRDefault="006E7BF9" w:rsidP="006E7BF9">
      <w:pPr>
        <w:pStyle w:val="TH"/>
      </w:pPr>
      <w:r w:rsidRPr="00592E3B">
        <w:t>Table 5.5.11.1.3-1: Queue Position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7BF9" w:rsidRPr="00592E3B" w14:paraId="2E7D1CEB" w14:textId="77777777" w:rsidTr="00CE3E80">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3A8D194" w14:textId="77777777" w:rsidR="006E7BF9" w:rsidRPr="00592E3B" w:rsidRDefault="006E7BF9" w:rsidP="00CE3E80">
            <w:pPr>
              <w:pStyle w:val="TAL"/>
              <w:keepLines w:val="0"/>
              <w:widowControl w:val="0"/>
            </w:pPr>
            <w:r w:rsidRPr="00592E3B">
              <w:t>Derivation Path: TS 24.581 [88] Table 9.2.11-1</w:t>
            </w:r>
          </w:p>
        </w:tc>
      </w:tr>
      <w:tr w:rsidR="006E7BF9" w:rsidRPr="00592E3B" w14:paraId="474DF163" w14:textId="77777777" w:rsidTr="00CE3E80">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10CB2A7B" w14:textId="77777777" w:rsidR="006E7BF9" w:rsidRPr="00592E3B" w:rsidRDefault="006E7BF9" w:rsidP="00CE3E80">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29729E" w14:textId="77777777" w:rsidR="006E7BF9" w:rsidRPr="00592E3B" w:rsidRDefault="006E7BF9" w:rsidP="00CE3E80">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A1F119C" w14:textId="77777777" w:rsidR="006E7BF9" w:rsidRPr="00592E3B" w:rsidRDefault="006E7BF9" w:rsidP="00CE3E80">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4F34AF7" w14:textId="77777777" w:rsidR="006E7BF9" w:rsidRPr="00592E3B" w:rsidRDefault="006E7BF9" w:rsidP="00CE3E80">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48FAF88" w14:textId="77777777" w:rsidR="006E7BF9" w:rsidRPr="00592E3B" w:rsidRDefault="006E7BF9" w:rsidP="00CE3E80">
            <w:pPr>
              <w:pStyle w:val="TAH"/>
              <w:keepLines w:val="0"/>
              <w:widowControl w:val="0"/>
              <w:rPr>
                <w:bCs/>
              </w:rPr>
            </w:pPr>
            <w:r w:rsidRPr="00592E3B">
              <w:rPr>
                <w:bCs/>
              </w:rPr>
              <w:t>Condition</w:t>
            </w:r>
          </w:p>
        </w:tc>
      </w:tr>
      <w:tr w:rsidR="006E7BF9" w:rsidRPr="00592E3B" w14:paraId="31BE7057"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323BE8" w14:textId="77777777" w:rsidR="006E7BF9" w:rsidRPr="00592E3B" w:rsidRDefault="006E7BF9" w:rsidP="00CE3E80">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6630FE0F" w14:textId="77777777" w:rsidR="006E7BF9" w:rsidRPr="00592E3B" w:rsidRDefault="006E7BF9" w:rsidP="00CE3E80">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08F69EF" w14:textId="77777777" w:rsidR="006E7BF9" w:rsidRPr="00592E3B" w:rsidRDefault="006E7BF9" w:rsidP="00CE3E80">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8DF9931" w14:textId="77777777" w:rsidR="006E7BF9" w:rsidRPr="00592E3B" w:rsidRDefault="006E7BF9" w:rsidP="00CE3E80">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5504BC73" w14:textId="77777777" w:rsidR="006E7BF9" w:rsidRPr="00592E3B" w:rsidRDefault="006E7BF9" w:rsidP="00CE3E80">
            <w:pPr>
              <w:pStyle w:val="TAL"/>
            </w:pPr>
          </w:p>
        </w:tc>
      </w:tr>
      <w:tr w:rsidR="006E7BF9" w:rsidRPr="00592E3B" w14:paraId="31CCF605"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71E8929E" w14:textId="77777777" w:rsidR="006E7BF9" w:rsidRPr="00592E3B" w:rsidRDefault="006E7BF9" w:rsidP="00CE3E80">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024DAF83" w14:textId="77777777" w:rsidR="006E7BF9" w:rsidRPr="00592E3B" w:rsidRDefault="006E7BF9" w:rsidP="00CE3E80">
            <w:pPr>
              <w:pStyle w:val="TAL"/>
              <w:keepLines w:val="0"/>
              <w:widowControl w:val="0"/>
            </w:pPr>
            <w:r w:rsidRPr="00592E3B">
              <w:t>“00011”</w:t>
            </w:r>
          </w:p>
        </w:tc>
        <w:tc>
          <w:tcPr>
            <w:tcW w:w="2127" w:type="dxa"/>
            <w:tcBorders>
              <w:top w:val="single" w:sz="4" w:space="0" w:color="auto"/>
              <w:left w:val="single" w:sz="4" w:space="0" w:color="auto"/>
              <w:bottom w:val="single" w:sz="4" w:space="0" w:color="auto"/>
              <w:right w:val="single" w:sz="4" w:space="0" w:color="auto"/>
            </w:tcBorders>
            <w:hideMark/>
          </w:tcPr>
          <w:p w14:paraId="7952EEA8" w14:textId="77777777" w:rsidR="006E7BF9" w:rsidRPr="00592E3B" w:rsidRDefault="006E7BF9" w:rsidP="00CE3E80">
            <w:pPr>
              <w:pStyle w:val="TAL"/>
              <w:keepLines w:val="0"/>
              <w:widowControl w:val="0"/>
            </w:pPr>
            <w:r w:rsidRPr="00592E3B">
              <w:t>Queue Position Request</w:t>
            </w:r>
          </w:p>
        </w:tc>
        <w:tc>
          <w:tcPr>
            <w:tcW w:w="1419" w:type="dxa"/>
            <w:tcBorders>
              <w:top w:val="single" w:sz="4" w:space="0" w:color="auto"/>
              <w:left w:val="single" w:sz="4" w:space="0" w:color="auto"/>
              <w:bottom w:val="single" w:sz="4" w:space="0" w:color="auto"/>
              <w:right w:val="single" w:sz="4" w:space="0" w:color="auto"/>
            </w:tcBorders>
            <w:hideMark/>
          </w:tcPr>
          <w:p w14:paraId="7D9A9A77" w14:textId="77777777" w:rsidR="006E7BF9" w:rsidRPr="00592E3B" w:rsidRDefault="006E7BF9" w:rsidP="00CE3E80">
            <w:pPr>
              <w:pStyle w:val="TAL"/>
              <w:keepLines w:val="0"/>
              <w:widowControl w:val="0"/>
            </w:pPr>
            <w:r w:rsidRPr="00592E3B">
              <w:t>TS 24.581 [88] clause 9.2.11 and 9.2.2.1-1</w:t>
            </w:r>
          </w:p>
        </w:tc>
        <w:tc>
          <w:tcPr>
            <w:tcW w:w="1135" w:type="dxa"/>
            <w:tcBorders>
              <w:top w:val="single" w:sz="4" w:space="0" w:color="auto"/>
              <w:left w:val="single" w:sz="4" w:space="0" w:color="auto"/>
              <w:bottom w:val="single" w:sz="4" w:space="0" w:color="auto"/>
              <w:right w:val="single" w:sz="4" w:space="0" w:color="auto"/>
            </w:tcBorders>
          </w:tcPr>
          <w:p w14:paraId="2F24CCAE" w14:textId="77777777" w:rsidR="006E7BF9" w:rsidRPr="00592E3B" w:rsidRDefault="006E7BF9" w:rsidP="00CE3E80">
            <w:pPr>
              <w:pStyle w:val="TAL"/>
            </w:pPr>
          </w:p>
        </w:tc>
      </w:tr>
      <w:tr w:rsidR="006E7BF9" w:rsidRPr="00592E3B" w14:paraId="115DD349"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1F06EA3F"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5530DA" w14:textId="77777777" w:rsidR="006E7BF9" w:rsidRPr="00592E3B" w:rsidRDefault="006E7BF9" w:rsidP="00CE3E80">
            <w:pPr>
              <w:pStyle w:val="TAL"/>
              <w:keepLines w:val="0"/>
              <w:widowControl w:val="0"/>
            </w:pPr>
            <w:r w:rsidRPr="00592E3B">
              <w:t>“10011”</w:t>
            </w:r>
          </w:p>
        </w:tc>
        <w:tc>
          <w:tcPr>
            <w:tcW w:w="2127" w:type="dxa"/>
            <w:tcBorders>
              <w:top w:val="single" w:sz="4" w:space="0" w:color="auto"/>
              <w:left w:val="single" w:sz="4" w:space="0" w:color="auto"/>
              <w:bottom w:val="single" w:sz="4" w:space="0" w:color="auto"/>
              <w:right w:val="single" w:sz="4" w:space="0" w:color="auto"/>
            </w:tcBorders>
          </w:tcPr>
          <w:p w14:paraId="4A3FFD5A" w14:textId="77777777" w:rsidR="006E7BF9" w:rsidRPr="00592E3B" w:rsidRDefault="006E7BF9" w:rsidP="00CE3E80">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3E73D97" w14:textId="77777777" w:rsidR="006E7BF9" w:rsidRPr="00592E3B" w:rsidRDefault="006E7BF9" w:rsidP="00CE3E80">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29327FCE" w14:textId="77777777" w:rsidR="006E7BF9" w:rsidRPr="00592E3B" w:rsidRDefault="006E7BF9" w:rsidP="00CE3E80">
            <w:pPr>
              <w:pStyle w:val="TAL"/>
            </w:pPr>
            <w:r w:rsidRPr="00592E3B">
              <w:t>ACK</w:t>
            </w:r>
          </w:p>
        </w:tc>
      </w:tr>
      <w:tr w:rsidR="006E7BF9" w:rsidRPr="00592E3B" w14:paraId="4446FAD7"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577F5C01" w14:textId="77777777" w:rsidR="006E7BF9" w:rsidRPr="00592E3B" w:rsidRDefault="006E7BF9" w:rsidP="00CE3E80">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4BF96CF4" w14:textId="77777777" w:rsidR="006E7BF9" w:rsidRPr="00592E3B" w:rsidRDefault="006E7BF9" w:rsidP="00CE3E80">
            <w:pPr>
              <w:pStyle w:val="TAL"/>
            </w:pPr>
            <w:r w:rsidRPr="00322072">
              <w:t>RTCP SSRC of the client</w:t>
            </w:r>
          </w:p>
        </w:tc>
        <w:tc>
          <w:tcPr>
            <w:tcW w:w="2127" w:type="dxa"/>
            <w:tcBorders>
              <w:top w:val="single" w:sz="4" w:space="0" w:color="auto"/>
              <w:left w:val="single" w:sz="4" w:space="0" w:color="auto"/>
              <w:bottom w:val="single" w:sz="4" w:space="0" w:color="auto"/>
              <w:right w:val="single" w:sz="4" w:space="0" w:color="auto"/>
            </w:tcBorders>
          </w:tcPr>
          <w:p w14:paraId="3AD59745"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F19089C" w14:textId="77777777" w:rsidR="006E7BF9" w:rsidRPr="00592E3B" w:rsidRDefault="006E7BF9" w:rsidP="00CE3E80">
            <w:pPr>
              <w:pStyle w:val="TAL"/>
              <w:keepNext w:val="0"/>
              <w:keepLines w:val="0"/>
              <w:widowControl w:val="0"/>
              <w:rPr>
                <w:rFonts w:cs="Arial"/>
                <w:szCs w:val="18"/>
              </w:rPr>
            </w:pPr>
            <w:r w:rsidRPr="00592E3B">
              <w:t>IETF </w:t>
            </w:r>
            <w:r w:rsidRPr="00592E3B">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6E6C1AA4" w14:textId="77777777" w:rsidR="006E7BF9" w:rsidRPr="00592E3B" w:rsidRDefault="006E7BF9" w:rsidP="00CE3E80">
            <w:pPr>
              <w:pStyle w:val="TAL"/>
              <w:keepNext w:val="0"/>
              <w:keepLines w:val="0"/>
              <w:widowControl w:val="0"/>
              <w:rPr>
                <w:b/>
              </w:rPr>
            </w:pPr>
          </w:p>
        </w:tc>
      </w:tr>
      <w:tr w:rsidR="006E7BF9" w:rsidRPr="00592E3B" w14:paraId="02EDC523"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7211EE48" w14:textId="77777777" w:rsidR="006E7BF9" w:rsidRPr="006E7BF9" w:rsidRDefault="006E7BF9" w:rsidP="00CE3E80">
            <w:pPr>
              <w:pStyle w:val="TAL"/>
              <w:rPr>
                <w:rPrChange w:id="77" w:author="MCC160" w:date="2025-01-22T12:56:00Z" w16du:dateUtc="2025-01-22T11:56:00Z">
                  <w:rPr>
                    <w:b/>
                    <w:bCs/>
                  </w:rPr>
                </w:rPrChange>
              </w:rPr>
            </w:pPr>
          </w:p>
        </w:tc>
        <w:tc>
          <w:tcPr>
            <w:tcW w:w="2127" w:type="dxa"/>
            <w:tcBorders>
              <w:top w:val="single" w:sz="4" w:space="0" w:color="auto"/>
              <w:left w:val="single" w:sz="4" w:space="0" w:color="auto"/>
              <w:bottom w:val="single" w:sz="4" w:space="0" w:color="auto"/>
              <w:right w:val="single" w:sz="4" w:space="0" w:color="auto"/>
            </w:tcBorders>
          </w:tcPr>
          <w:p w14:paraId="34EF3ABD" w14:textId="77777777" w:rsidR="006E7BF9" w:rsidRPr="00592E3B" w:rsidRDefault="006E7BF9" w:rsidP="00CE3E80">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58AD44CB" w14:textId="77777777" w:rsidR="006E7BF9" w:rsidRPr="00592E3B" w:rsidRDefault="006E7BF9" w:rsidP="00CE3E80">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A34FB50"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2D99DE31" w14:textId="77777777" w:rsidR="006E7BF9" w:rsidRPr="00592E3B" w:rsidRDefault="006E7BF9" w:rsidP="00CE3E80">
            <w:pPr>
              <w:pStyle w:val="TAL"/>
              <w:rPr>
                <w:b/>
              </w:rPr>
            </w:pPr>
            <w:r w:rsidRPr="00592E3B">
              <w:rPr>
                <w:rFonts w:eastAsia="MS Mincho"/>
              </w:rPr>
              <w:t>OFF-NETWORK</w:t>
            </w:r>
          </w:p>
        </w:tc>
      </w:tr>
      <w:tr w:rsidR="006E7BF9" w:rsidRPr="00592E3B" w14:paraId="118AB967"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B08031" w14:textId="77777777" w:rsidR="006E7BF9" w:rsidRPr="00592E3B" w:rsidRDefault="006E7BF9" w:rsidP="00CE3E80">
            <w:pPr>
              <w:pStyle w:val="TAL"/>
            </w:pPr>
            <w:r w:rsidRPr="00592E3B">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C32C5A5" w14:textId="77777777" w:rsidR="006E7BF9" w:rsidRPr="00592E3B" w:rsidRDefault="006E7BF9" w:rsidP="00CE3E80">
            <w:pPr>
              <w:pStyle w:val="TAL"/>
            </w:pPr>
            <w:r w:rsidRPr="00592E3B">
              <w:t>MCV0</w:t>
            </w:r>
          </w:p>
        </w:tc>
        <w:tc>
          <w:tcPr>
            <w:tcW w:w="2127" w:type="dxa"/>
            <w:tcBorders>
              <w:top w:val="single" w:sz="4" w:space="0" w:color="auto"/>
              <w:left w:val="single" w:sz="4" w:space="0" w:color="auto"/>
              <w:bottom w:val="single" w:sz="4" w:space="0" w:color="auto"/>
              <w:right w:val="single" w:sz="4" w:space="0" w:color="auto"/>
            </w:tcBorders>
          </w:tcPr>
          <w:p w14:paraId="72D546CC"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7B09E3B0" w14:textId="77777777" w:rsidR="006E7BF9" w:rsidRPr="00592E3B" w:rsidRDefault="006E7BF9" w:rsidP="00CE3E80">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570C036" w14:textId="77777777" w:rsidR="006E7BF9" w:rsidRPr="00592E3B" w:rsidRDefault="006E7BF9" w:rsidP="00CE3E80">
            <w:pPr>
              <w:pStyle w:val="TAL"/>
              <w:keepNext w:val="0"/>
              <w:keepLines w:val="0"/>
              <w:widowControl w:val="0"/>
              <w:rPr>
                <w:b/>
              </w:rPr>
            </w:pPr>
          </w:p>
        </w:tc>
      </w:tr>
      <w:tr w:rsidR="006E7BF9" w:rsidRPr="00592E3B" w14:paraId="76EDFD0A"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F75978" w14:textId="77777777" w:rsidR="006E7BF9" w:rsidRPr="00592E3B" w:rsidRDefault="006E7BF9" w:rsidP="00CE3E80">
            <w:pPr>
              <w:pStyle w:val="TAL"/>
              <w:keepNext w:val="0"/>
              <w:keepLines w:val="0"/>
              <w:widowControl w:val="0"/>
              <w:rPr>
                <w:b/>
              </w:rPr>
            </w:pPr>
            <w:r w:rsidRPr="00592E3B">
              <w:rPr>
                <w:rFonts w:cs="Arial"/>
                <w:b/>
                <w:szCs w:val="18"/>
              </w:rPr>
              <w:t>User ID</w:t>
            </w:r>
          </w:p>
        </w:tc>
        <w:tc>
          <w:tcPr>
            <w:tcW w:w="2127" w:type="dxa"/>
            <w:tcBorders>
              <w:top w:val="single" w:sz="4" w:space="0" w:color="auto"/>
              <w:left w:val="single" w:sz="4" w:space="0" w:color="auto"/>
              <w:bottom w:val="single" w:sz="4" w:space="0" w:color="auto"/>
              <w:right w:val="single" w:sz="4" w:space="0" w:color="auto"/>
            </w:tcBorders>
            <w:hideMark/>
          </w:tcPr>
          <w:p w14:paraId="59301B25" w14:textId="77777777" w:rsidR="006E7BF9" w:rsidRPr="00592E3B" w:rsidRDefault="006E7BF9" w:rsidP="00CE3E80">
            <w:pPr>
              <w:pStyle w:val="TAL"/>
              <w:rPr>
                <w:rFonts w:cs="Arial"/>
                <w:szCs w:val="18"/>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58E5061" w14:textId="77777777" w:rsidR="006E7BF9" w:rsidRPr="00592E3B" w:rsidRDefault="006E7BF9" w:rsidP="00CE3E80">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FAE6F54" w14:textId="77777777" w:rsidR="006E7BF9" w:rsidRPr="00592E3B" w:rsidRDefault="006E7BF9" w:rsidP="00CE3E80">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41F1DE67" w14:textId="77777777" w:rsidR="006E7BF9" w:rsidRPr="00592E3B" w:rsidRDefault="006E7BF9" w:rsidP="00CE3E80">
            <w:pPr>
              <w:pStyle w:val="TAL"/>
              <w:keepNext w:val="0"/>
              <w:keepLines w:val="0"/>
              <w:widowControl w:val="0"/>
              <w:rPr>
                <w:b/>
              </w:rPr>
            </w:pPr>
          </w:p>
        </w:tc>
      </w:tr>
      <w:tr w:rsidR="006E7BF9" w:rsidRPr="00592E3B" w14:paraId="6177A4A1"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1170DB" w14:textId="77777777" w:rsidR="006E7BF9" w:rsidRPr="00592E3B" w:rsidRDefault="006E7BF9" w:rsidP="00CE3E80">
            <w:pPr>
              <w:pStyle w:val="TAL"/>
              <w:keepNext w:val="0"/>
              <w:keepLines w:val="0"/>
              <w:widowControl w:val="0"/>
              <w:rPr>
                <w:b/>
              </w:rPr>
            </w:pPr>
            <w:r w:rsidRPr="00592E3B">
              <w:rPr>
                <w:b/>
              </w:rPr>
              <w:t>User ID</w:t>
            </w:r>
          </w:p>
        </w:tc>
        <w:tc>
          <w:tcPr>
            <w:tcW w:w="2127" w:type="dxa"/>
            <w:tcBorders>
              <w:top w:val="single" w:sz="4" w:space="0" w:color="auto"/>
              <w:left w:val="single" w:sz="4" w:space="0" w:color="auto"/>
              <w:bottom w:val="single" w:sz="4" w:space="0" w:color="auto"/>
              <w:right w:val="single" w:sz="4" w:space="0" w:color="auto"/>
            </w:tcBorders>
          </w:tcPr>
          <w:p w14:paraId="6F233DB9"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3603DCF1"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D3FD168" w14:textId="77777777" w:rsidR="006E7BF9" w:rsidRPr="00592E3B" w:rsidRDefault="006E7BF9" w:rsidP="00CE3E80">
            <w:pPr>
              <w:pStyle w:val="TAL"/>
              <w:keepNext w:val="0"/>
              <w:keepLines w:val="0"/>
              <w:widowControl w:val="0"/>
              <w:rPr>
                <w:rFonts w:cs="Arial"/>
                <w:szCs w:val="18"/>
              </w:rPr>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2451640A" w14:textId="77777777" w:rsidR="006E7BF9" w:rsidRPr="00592E3B" w:rsidRDefault="006E7BF9" w:rsidP="00CE3E80">
            <w:pPr>
              <w:pStyle w:val="TAL"/>
              <w:keepNext w:val="0"/>
              <w:keepLines w:val="0"/>
              <w:widowControl w:val="0"/>
            </w:pPr>
            <w:r w:rsidRPr="00592E3B">
              <w:t>OFF-NETWORK</w:t>
            </w:r>
          </w:p>
        </w:tc>
      </w:tr>
      <w:tr w:rsidR="006E7BF9" w:rsidRPr="00592E3B" w14:paraId="3DC1B6D6"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F39BE4" w14:textId="77777777" w:rsidR="006E7BF9" w:rsidRPr="00592E3B" w:rsidRDefault="006E7BF9" w:rsidP="00CE3E80">
            <w:pPr>
              <w:pStyle w:val="TAL"/>
              <w:keepNext w:val="0"/>
              <w:keepLines w:val="0"/>
              <w:widowControl w:val="0"/>
              <w:rPr>
                <w:b/>
              </w:rPr>
            </w:pPr>
            <w:r w:rsidRPr="00592E3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2DB046C8" w14:textId="77777777" w:rsidR="006E7BF9" w:rsidRPr="00592E3B" w:rsidRDefault="006E7BF9" w:rsidP="00CE3E80">
            <w:pPr>
              <w:pStyle w:val="TAL"/>
            </w:pPr>
            <w:proofErr w:type="spellStart"/>
            <w:r w:rsidRPr="00592E3B">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5E982F09"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0F5157F2"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EA79311" w14:textId="77777777" w:rsidR="006E7BF9" w:rsidRPr="00592E3B" w:rsidRDefault="006E7BF9" w:rsidP="00CE3E80">
            <w:pPr>
              <w:pStyle w:val="TAL"/>
              <w:keepNext w:val="0"/>
              <w:keepLines w:val="0"/>
              <w:widowControl w:val="0"/>
            </w:pPr>
          </w:p>
        </w:tc>
      </w:tr>
      <w:tr w:rsidR="006E7BF9" w:rsidRPr="00592E3B" w14:paraId="0D691FEC"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900A68" w14:textId="77777777" w:rsidR="006E7BF9" w:rsidRPr="00592E3B" w:rsidRDefault="006E7BF9" w:rsidP="00CE3E80">
            <w:pPr>
              <w:pStyle w:val="TAL"/>
              <w:keepNext w:val="0"/>
              <w:keepLines w:val="0"/>
              <w:widowControl w:val="0"/>
              <w:rPr>
                <w:b/>
              </w:rPr>
            </w:pPr>
            <w:r w:rsidRPr="00592E3B">
              <w:rPr>
                <w:rFonts w:eastAsia="MS Mincho"/>
                <w:b/>
                <w:bCs/>
              </w:rPr>
              <w:lastRenderedPageBreak/>
              <w:t>Track Info</w:t>
            </w:r>
          </w:p>
        </w:tc>
        <w:tc>
          <w:tcPr>
            <w:tcW w:w="2127" w:type="dxa"/>
            <w:tcBorders>
              <w:top w:val="single" w:sz="4" w:space="0" w:color="auto"/>
              <w:left w:val="single" w:sz="4" w:space="0" w:color="auto"/>
              <w:bottom w:val="single" w:sz="4" w:space="0" w:color="auto"/>
              <w:right w:val="single" w:sz="4" w:space="0" w:color="auto"/>
            </w:tcBorders>
            <w:hideMark/>
          </w:tcPr>
          <w:p w14:paraId="6FEC0960" w14:textId="77777777" w:rsidR="006E7BF9" w:rsidRPr="00592E3B" w:rsidRDefault="006E7BF9" w:rsidP="00CE3E80">
            <w:pPr>
              <w:pStyle w:val="TAL"/>
              <w:keepNext w:val="0"/>
              <w:keepLines w:val="0"/>
              <w:widowControl w:val="0"/>
            </w:pPr>
            <w:r w:rsidRPr="00592E3B">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4D30A0A9" w14:textId="77777777" w:rsidR="006E7BF9" w:rsidRPr="00592E3B" w:rsidRDefault="006E7BF9" w:rsidP="00CE3E80">
            <w:pPr>
              <w:pStyle w:val="TAL"/>
            </w:pPr>
            <w:r w:rsidRPr="00592E3B">
              <w:rPr>
                <w:lang w:eastAsia="ko-KR"/>
              </w:rPr>
              <w:t xml:space="preserve">The </w:t>
            </w:r>
            <w:proofErr w:type="spellStart"/>
            <w:r w:rsidRPr="00592E3B">
              <w:rPr>
                <w:lang w:eastAsia="ko-KR"/>
              </w:rPr>
              <w:t>MCVideo</w:t>
            </w:r>
            <w:proofErr w:type="spellEnd"/>
            <w:r w:rsidRPr="00592E3B">
              <w:rPr>
                <w:lang w:eastAsia="ko-KR"/>
              </w:rPr>
              <w:t xml:space="preserve"> call does not involve a non-controlling </w:t>
            </w:r>
            <w:proofErr w:type="spellStart"/>
            <w:r w:rsidRPr="00592E3B">
              <w:rPr>
                <w:lang w:eastAsia="ko-KR"/>
              </w:rPr>
              <w:t>MCVideo</w:t>
            </w:r>
            <w:proofErr w:type="spellEnd"/>
            <w:r w:rsidRPr="00592E3B">
              <w:rPr>
                <w:lang w:eastAsia="ko-KR"/>
              </w:rPr>
              <w:t xml:space="preserve"> function</w:t>
            </w:r>
          </w:p>
        </w:tc>
        <w:tc>
          <w:tcPr>
            <w:tcW w:w="1419" w:type="dxa"/>
            <w:tcBorders>
              <w:top w:val="single" w:sz="4" w:space="0" w:color="auto"/>
              <w:left w:val="single" w:sz="4" w:space="0" w:color="auto"/>
              <w:bottom w:val="single" w:sz="4" w:space="0" w:color="auto"/>
              <w:right w:val="single" w:sz="4" w:space="0" w:color="auto"/>
            </w:tcBorders>
            <w:hideMark/>
          </w:tcPr>
          <w:p w14:paraId="5D9045BD" w14:textId="77777777" w:rsidR="006E7BF9" w:rsidRPr="00592E3B" w:rsidRDefault="006E7BF9" w:rsidP="00CE3E80">
            <w:pPr>
              <w:pStyle w:val="TAL"/>
              <w:keepNext w:val="0"/>
              <w:keepLines w:val="0"/>
              <w:widowControl w:val="0"/>
            </w:pPr>
            <w:r w:rsidRPr="00592E3B">
              <w:t>TS 24.581 [88] clause 9.2.3.13</w:t>
            </w:r>
          </w:p>
        </w:tc>
        <w:tc>
          <w:tcPr>
            <w:tcW w:w="1135" w:type="dxa"/>
            <w:tcBorders>
              <w:top w:val="single" w:sz="4" w:space="0" w:color="auto"/>
              <w:left w:val="single" w:sz="4" w:space="0" w:color="auto"/>
              <w:bottom w:val="single" w:sz="4" w:space="0" w:color="auto"/>
              <w:right w:val="single" w:sz="4" w:space="0" w:color="auto"/>
            </w:tcBorders>
          </w:tcPr>
          <w:p w14:paraId="02D05568" w14:textId="77777777" w:rsidR="006E7BF9" w:rsidRPr="00592E3B" w:rsidRDefault="006E7BF9" w:rsidP="00CE3E80">
            <w:pPr>
              <w:pStyle w:val="TAL"/>
              <w:keepNext w:val="0"/>
              <w:keepLines w:val="0"/>
              <w:widowControl w:val="0"/>
              <w:rPr>
                <w:b/>
              </w:rPr>
            </w:pPr>
          </w:p>
        </w:tc>
      </w:tr>
    </w:tbl>
    <w:p w14:paraId="14FA4980" w14:textId="77777777" w:rsidR="006E7BF9" w:rsidRPr="00592E3B" w:rsidRDefault="006E7BF9" w:rsidP="006E7BF9"/>
    <w:p w14:paraId="60E276C9" w14:textId="77777777" w:rsidR="006E7BF9" w:rsidRPr="00592E3B" w:rsidRDefault="006E7BF9" w:rsidP="006E7BF9">
      <w:pPr>
        <w:pStyle w:val="Heading5"/>
      </w:pPr>
      <w:bookmarkStart w:id="78" w:name="_Toc27678217"/>
      <w:bookmarkStart w:id="79" w:name="_Toc36037239"/>
      <w:bookmarkStart w:id="80" w:name="_Toc44398316"/>
      <w:bookmarkStart w:id="81" w:name="_Toc52382515"/>
      <w:bookmarkStart w:id="82" w:name="_Toc60687426"/>
      <w:bookmarkStart w:id="83" w:name="_Toc68726591"/>
      <w:bookmarkStart w:id="84" w:name="_Toc75786517"/>
      <w:bookmarkStart w:id="85" w:name="_Toc100443426"/>
      <w:bookmarkStart w:id="86" w:name="_Toc178183846"/>
      <w:bookmarkStart w:id="87" w:name="_Toc180142664"/>
      <w:r w:rsidRPr="00592E3B">
        <w:t>5.5.11.1.4</w:t>
      </w:r>
      <w:r w:rsidRPr="00592E3B">
        <w:tab/>
        <w:t>Receive Media Request</w:t>
      </w:r>
      <w:bookmarkEnd w:id="78"/>
      <w:bookmarkEnd w:id="79"/>
      <w:bookmarkEnd w:id="80"/>
      <w:bookmarkEnd w:id="81"/>
      <w:bookmarkEnd w:id="82"/>
      <w:bookmarkEnd w:id="83"/>
      <w:bookmarkEnd w:id="84"/>
      <w:bookmarkEnd w:id="85"/>
      <w:bookmarkEnd w:id="86"/>
      <w:bookmarkEnd w:id="87"/>
    </w:p>
    <w:p w14:paraId="6AF3DB34" w14:textId="77777777" w:rsidR="006E7BF9" w:rsidRPr="00592E3B" w:rsidRDefault="006E7BF9" w:rsidP="006E7BF9">
      <w:pPr>
        <w:pStyle w:val="TH"/>
      </w:pPr>
      <w:r w:rsidRPr="00592E3B">
        <w:t>Table 5.5.11.1.4-1: Receive Media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88">
          <w:tblGrid>
            <w:gridCol w:w="2837"/>
            <w:gridCol w:w="2127"/>
            <w:gridCol w:w="2127"/>
            <w:gridCol w:w="1419"/>
            <w:gridCol w:w="1135"/>
          </w:tblGrid>
        </w:tblGridChange>
      </w:tblGrid>
      <w:tr w:rsidR="006E7BF9" w:rsidRPr="00592E3B" w14:paraId="6B00A944" w14:textId="77777777" w:rsidTr="00CE3E80">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82D4018" w14:textId="77777777" w:rsidR="006E7BF9" w:rsidRPr="00592E3B" w:rsidRDefault="006E7BF9" w:rsidP="00CE3E80">
            <w:pPr>
              <w:pStyle w:val="TAL"/>
              <w:keepLines w:val="0"/>
              <w:widowControl w:val="0"/>
            </w:pPr>
            <w:r w:rsidRPr="00592E3B">
              <w:t>Derivation Path: TS 24.581 [88] Table 9.2.14-1</w:t>
            </w:r>
          </w:p>
        </w:tc>
      </w:tr>
      <w:tr w:rsidR="006E7BF9" w:rsidRPr="00592E3B" w14:paraId="340517BA" w14:textId="77777777" w:rsidTr="00CE3E80">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136A79A9" w14:textId="77777777" w:rsidR="006E7BF9" w:rsidRPr="00592E3B" w:rsidRDefault="006E7BF9" w:rsidP="00CE3E80">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CA07DB" w14:textId="77777777" w:rsidR="006E7BF9" w:rsidRPr="00592E3B" w:rsidRDefault="006E7BF9" w:rsidP="00CE3E80">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9C56FE" w14:textId="77777777" w:rsidR="006E7BF9" w:rsidRPr="00592E3B" w:rsidRDefault="006E7BF9" w:rsidP="00CE3E80">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BC2209E" w14:textId="77777777" w:rsidR="006E7BF9" w:rsidRPr="00592E3B" w:rsidRDefault="006E7BF9" w:rsidP="00CE3E80">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16A3F25" w14:textId="77777777" w:rsidR="006E7BF9" w:rsidRPr="00592E3B" w:rsidRDefault="006E7BF9" w:rsidP="00CE3E80">
            <w:pPr>
              <w:pStyle w:val="TAH"/>
              <w:keepLines w:val="0"/>
              <w:widowControl w:val="0"/>
              <w:rPr>
                <w:bCs/>
              </w:rPr>
            </w:pPr>
            <w:r w:rsidRPr="00592E3B">
              <w:rPr>
                <w:bCs/>
              </w:rPr>
              <w:t>Condition</w:t>
            </w:r>
          </w:p>
        </w:tc>
      </w:tr>
      <w:tr w:rsidR="006E7BF9" w:rsidRPr="00592E3B" w14:paraId="6BF33330"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6C17A2" w14:textId="77777777" w:rsidR="006E7BF9" w:rsidRPr="00592E3B" w:rsidRDefault="006E7BF9" w:rsidP="00CE3E80">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47D36C41" w14:textId="77777777" w:rsidR="006E7BF9" w:rsidRPr="00592E3B" w:rsidRDefault="006E7BF9" w:rsidP="00CE3E80">
            <w:pPr>
              <w:pStyle w:val="TAL"/>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14ECE19E" w14:textId="77777777" w:rsidR="006E7BF9" w:rsidRPr="00592E3B" w:rsidRDefault="006E7BF9" w:rsidP="00CE3E80">
            <w:pPr>
              <w:pStyle w:val="TAL"/>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5E98225E" w14:textId="77777777" w:rsidR="006E7BF9" w:rsidRPr="00592E3B" w:rsidRDefault="006E7BF9" w:rsidP="00CE3E80">
            <w:pPr>
              <w:pStyle w:val="TAL"/>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0D6B644A" w14:textId="77777777" w:rsidR="006E7BF9" w:rsidRPr="00592E3B" w:rsidRDefault="006E7BF9" w:rsidP="00CE3E80">
            <w:pPr>
              <w:pStyle w:val="TAL"/>
            </w:pPr>
          </w:p>
        </w:tc>
      </w:tr>
      <w:tr w:rsidR="006E7BF9" w:rsidRPr="00592E3B" w14:paraId="00DCBA60"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6BFF9D24" w14:textId="77777777" w:rsidR="006E7BF9" w:rsidRPr="00592E3B" w:rsidRDefault="006E7BF9" w:rsidP="00CE3E80">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483C4CB6" w14:textId="77777777" w:rsidR="006E7BF9" w:rsidRPr="00592E3B" w:rsidRDefault="006E7BF9" w:rsidP="00CE3E80">
            <w:pPr>
              <w:pStyle w:val="TAL"/>
              <w:keepLines w:val="0"/>
              <w:widowControl w:val="0"/>
            </w:pPr>
            <w:r w:rsidRPr="00592E3B">
              <w:t>“00100”</w:t>
            </w:r>
          </w:p>
        </w:tc>
        <w:tc>
          <w:tcPr>
            <w:tcW w:w="2127" w:type="dxa"/>
            <w:tcBorders>
              <w:top w:val="single" w:sz="4" w:space="0" w:color="auto"/>
              <w:left w:val="single" w:sz="4" w:space="0" w:color="auto"/>
              <w:bottom w:val="single" w:sz="4" w:space="0" w:color="auto"/>
              <w:right w:val="single" w:sz="4" w:space="0" w:color="auto"/>
            </w:tcBorders>
            <w:hideMark/>
          </w:tcPr>
          <w:p w14:paraId="4C57CBD7" w14:textId="77777777" w:rsidR="006E7BF9" w:rsidRPr="00592E3B" w:rsidRDefault="006E7BF9" w:rsidP="00CE3E80">
            <w:pPr>
              <w:pStyle w:val="TAL"/>
              <w:keepLines w:val="0"/>
              <w:widowControl w:val="0"/>
            </w:pPr>
            <w:r w:rsidRPr="00592E3B">
              <w:t>Receive Media Request</w:t>
            </w:r>
          </w:p>
        </w:tc>
        <w:tc>
          <w:tcPr>
            <w:tcW w:w="1419" w:type="dxa"/>
            <w:tcBorders>
              <w:top w:val="single" w:sz="4" w:space="0" w:color="auto"/>
              <w:left w:val="single" w:sz="4" w:space="0" w:color="auto"/>
              <w:bottom w:val="single" w:sz="4" w:space="0" w:color="auto"/>
              <w:right w:val="single" w:sz="4" w:space="0" w:color="auto"/>
            </w:tcBorders>
            <w:hideMark/>
          </w:tcPr>
          <w:p w14:paraId="5F33DC42" w14:textId="77777777" w:rsidR="006E7BF9" w:rsidRPr="00592E3B" w:rsidRDefault="006E7BF9" w:rsidP="00CE3E80">
            <w:pPr>
              <w:pStyle w:val="TAL"/>
              <w:keepLines w:val="0"/>
              <w:widowControl w:val="0"/>
            </w:pPr>
            <w:r w:rsidRPr="00592E3B">
              <w:t>TS 24.581 [88] clause 9.2.14 and 9.2.2.1-1</w:t>
            </w:r>
          </w:p>
        </w:tc>
        <w:tc>
          <w:tcPr>
            <w:tcW w:w="1135" w:type="dxa"/>
            <w:tcBorders>
              <w:top w:val="single" w:sz="4" w:space="0" w:color="auto"/>
              <w:left w:val="single" w:sz="4" w:space="0" w:color="auto"/>
              <w:bottom w:val="single" w:sz="4" w:space="0" w:color="auto"/>
              <w:right w:val="single" w:sz="4" w:space="0" w:color="auto"/>
            </w:tcBorders>
          </w:tcPr>
          <w:p w14:paraId="6395B20E" w14:textId="77777777" w:rsidR="006E7BF9" w:rsidRPr="00592E3B" w:rsidRDefault="006E7BF9" w:rsidP="00CE3E80">
            <w:pPr>
              <w:pStyle w:val="TAL"/>
            </w:pPr>
          </w:p>
        </w:tc>
      </w:tr>
      <w:tr w:rsidR="006E7BF9" w:rsidRPr="00592E3B" w14:paraId="48403429"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2EE6AEF2"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2D24AFC" w14:textId="77777777" w:rsidR="006E7BF9" w:rsidRPr="00592E3B" w:rsidRDefault="006E7BF9" w:rsidP="00CE3E80">
            <w:pPr>
              <w:pStyle w:val="TAL"/>
              <w:keepLines w:val="0"/>
              <w:widowControl w:val="0"/>
            </w:pPr>
            <w:r w:rsidRPr="00592E3B">
              <w:t>“10100”</w:t>
            </w:r>
          </w:p>
        </w:tc>
        <w:tc>
          <w:tcPr>
            <w:tcW w:w="2127" w:type="dxa"/>
            <w:tcBorders>
              <w:top w:val="single" w:sz="4" w:space="0" w:color="auto"/>
              <w:left w:val="single" w:sz="4" w:space="0" w:color="auto"/>
              <w:bottom w:val="single" w:sz="4" w:space="0" w:color="auto"/>
              <w:right w:val="single" w:sz="4" w:space="0" w:color="auto"/>
            </w:tcBorders>
          </w:tcPr>
          <w:p w14:paraId="38939F6B" w14:textId="77777777" w:rsidR="006E7BF9" w:rsidRPr="00592E3B" w:rsidRDefault="006E7BF9" w:rsidP="00CE3E80">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257A364" w14:textId="77777777" w:rsidR="006E7BF9" w:rsidRPr="00592E3B" w:rsidRDefault="006E7BF9" w:rsidP="00CE3E80">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4723ECCC" w14:textId="77777777" w:rsidR="006E7BF9" w:rsidRPr="00592E3B" w:rsidRDefault="006E7BF9" w:rsidP="00CE3E80">
            <w:pPr>
              <w:pStyle w:val="TAL"/>
            </w:pPr>
            <w:r w:rsidRPr="00592E3B">
              <w:t>ACK</w:t>
            </w:r>
          </w:p>
        </w:tc>
      </w:tr>
      <w:tr w:rsidR="006E7BF9" w:rsidRPr="00592E3B" w14:paraId="1E01B828"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621DF1DE" w14:textId="77777777" w:rsidR="006E7BF9" w:rsidRPr="00592E3B" w:rsidRDefault="006E7BF9" w:rsidP="00CE3E80">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31D4BDD9" w14:textId="77777777" w:rsidR="006E7BF9" w:rsidRPr="00592E3B" w:rsidRDefault="006E7BF9" w:rsidP="00CE3E80">
            <w:pPr>
              <w:pStyle w:val="TAL"/>
            </w:pPr>
            <w:r w:rsidRPr="00322072">
              <w:t>RTCP SSRC of the client</w:t>
            </w:r>
          </w:p>
        </w:tc>
        <w:tc>
          <w:tcPr>
            <w:tcW w:w="2127" w:type="dxa"/>
            <w:tcBorders>
              <w:top w:val="single" w:sz="4" w:space="0" w:color="auto"/>
              <w:left w:val="single" w:sz="4" w:space="0" w:color="auto"/>
              <w:bottom w:val="single" w:sz="4" w:space="0" w:color="auto"/>
              <w:right w:val="single" w:sz="4" w:space="0" w:color="auto"/>
            </w:tcBorders>
          </w:tcPr>
          <w:p w14:paraId="4983EC66"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510D23B" w14:textId="77777777" w:rsidR="006E7BF9" w:rsidRPr="00592E3B" w:rsidRDefault="006E7BF9" w:rsidP="00CE3E80">
            <w:pPr>
              <w:pStyle w:val="TAL"/>
              <w:keepNext w:val="0"/>
              <w:keepLines w:val="0"/>
              <w:widowControl w:val="0"/>
              <w:rPr>
                <w:rFonts w:cs="Arial"/>
                <w:szCs w:val="18"/>
              </w:rPr>
            </w:pPr>
            <w:r w:rsidRPr="00592E3B">
              <w:t>IETF </w:t>
            </w:r>
            <w:r w:rsidRPr="00592E3B">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515DFEB8" w14:textId="77777777" w:rsidR="006E7BF9" w:rsidRPr="00592E3B" w:rsidRDefault="006E7BF9" w:rsidP="00CE3E80">
            <w:pPr>
              <w:pStyle w:val="TAL"/>
              <w:keepNext w:val="0"/>
              <w:keepLines w:val="0"/>
              <w:widowControl w:val="0"/>
              <w:rPr>
                <w:b/>
              </w:rPr>
            </w:pPr>
          </w:p>
        </w:tc>
      </w:tr>
      <w:tr w:rsidR="006E7BF9" w:rsidRPr="00592E3B" w14:paraId="5D01769C"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43028BCE" w14:textId="77777777" w:rsidR="006E7BF9" w:rsidRPr="006E7BF9" w:rsidRDefault="006E7BF9" w:rsidP="00CE3E80">
            <w:pPr>
              <w:pStyle w:val="TAL"/>
              <w:rPr>
                <w:rPrChange w:id="89" w:author="MCC160" w:date="2025-01-22T12:56:00Z" w16du:dateUtc="2025-01-22T11:56:00Z">
                  <w:rPr>
                    <w:b/>
                    <w:bCs/>
                  </w:rPr>
                </w:rPrChange>
              </w:rPr>
            </w:pPr>
          </w:p>
        </w:tc>
        <w:tc>
          <w:tcPr>
            <w:tcW w:w="2127" w:type="dxa"/>
            <w:tcBorders>
              <w:top w:val="single" w:sz="4" w:space="0" w:color="auto"/>
              <w:left w:val="single" w:sz="4" w:space="0" w:color="auto"/>
              <w:bottom w:val="single" w:sz="4" w:space="0" w:color="auto"/>
              <w:right w:val="single" w:sz="4" w:space="0" w:color="auto"/>
            </w:tcBorders>
          </w:tcPr>
          <w:p w14:paraId="53BA3D4B" w14:textId="77777777" w:rsidR="006E7BF9" w:rsidRPr="00592E3B" w:rsidRDefault="006E7BF9" w:rsidP="00CE3E80">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2ACE4FD2" w14:textId="77777777" w:rsidR="006E7BF9" w:rsidRPr="00592E3B" w:rsidRDefault="006E7BF9" w:rsidP="00CE3E80">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7D90281"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6B41F92F" w14:textId="77777777" w:rsidR="006E7BF9" w:rsidRPr="00592E3B" w:rsidRDefault="006E7BF9" w:rsidP="00CE3E80">
            <w:pPr>
              <w:pStyle w:val="TAL"/>
              <w:rPr>
                <w:b/>
              </w:rPr>
            </w:pPr>
            <w:r w:rsidRPr="00592E3B">
              <w:rPr>
                <w:rFonts w:eastAsia="MS Mincho"/>
              </w:rPr>
              <w:t>OFF-NETWORK</w:t>
            </w:r>
          </w:p>
        </w:tc>
      </w:tr>
      <w:tr w:rsidR="006E7BF9" w:rsidRPr="00592E3B" w14:paraId="2BB35AF6"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30264D" w14:textId="77777777" w:rsidR="006E7BF9" w:rsidRPr="00592E3B" w:rsidRDefault="006E7BF9" w:rsidP="00CE3E80">
            <w:pPr>
              <w:pStyle w:val="TAL"/>
              <w:keepNext w:val="0"/>
              <w:keepLines w:val="0"/>
              <w:widowControl w:val="0"/>
              <w:rPr>
                <w:bCs/>
              </w:rPr>
            </w:pPr>
            <w:r w:rsidRPr="00592E3B">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7E3A1376" w14:textId="77777777" w:rsidR="006E7BF9" w:rsidRPr="00592E3B" w:rsidRDefault="006E7BF9" w:rsidP="00CE3E80">
            <w:pPr>
              <w:pStyle w:val="TAL"/>
            </w:pPr>
            <w:r w:rsidRPr="00592E3B">
              <w:t>MCV0</w:t>
            </w:r>
          </w:p>
        </w:tc>
        <w:tc>
          <w:tcPr>
            <w:tcW w:w="2127" w:type="dxa"/>
            <w:tcBorders>
              <w:top w:val="single" w:sz="4" w:space="0" w:color="auto"/>
              <w:left w:val="single" w:sz="4" w:space="0" w:color="auto"/>
              <w:bottom w:val="single" w:sz="4" w:space="0" w:color="auto"/>
              <w:right w:val="single" w:sz="4" w:space="0" w:color="auto"/>
            </w:tcBorders>
          </w:tcPr>
          <w:p w14:paraId="15099E9D"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2D16B38B" w14:textId="77777777" w:rsidR="006E7BF9" w:rsidRPr="00592E3B" w:rsidRDefault="006E7BF9" w:rsidP="00CE3E80">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5AF2B269" w14:textId="77777777" w:rsidR="006E7BF9" w:rsidRPr="00592E3B" w:rsidRDefault="006E7BF9" w:rsidP="00CE3E80">
            <w:pPr>
              <w:pStyle w:val="TAL"/>
              <w:keepNext w:val="0"/>
              <w:keepLines w:val="0"/>
              <w:widowControl w:val="0"/>
              <w:rPr>
                <w:b/>
              </w:rPr>
            </w:pPr>
          </w:p>
        </w:tc>
      </w:tr>
      <w:tr w:rsidR="006E7BF9" w:rsidRPr="00592E3B" w14:paraId="376B3F76"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tcPr>
          <w:p w14:paraId="1AB549AA" w14:textId="77777777" w:rsidR="006E7BF9" w:rsidRPr="00592E3B" w:rsidRDefault="006E7BF9" w:rsidP="00CE3E80">
            <w:pPr>
              <w:pStyle w:val="TAL"/>
              <w:keepNext w:val="0"/>
              <w:keepLines w:val="0"/>
              <w:widowControl w:val="0"/>
              <w:rPr>
                <w:rFonts w:cs="Arial"/>
                <w:szCs w:val="18"/>
              </w:rPr>
            </w:pPr>
            <w:r w:rsidRPr="00592E3B">
              <w:rPr>
                <w:rFonts w:cs="Arial"/>
                <w:b/>
                <w:szCs w:val="18"/>
              </w:rPr>
              <w:t>User ID</w:t>
            </w:r>
          </w:p>
        </w:tc>
        <w:tc>
          <w:tcPr>
            <w:tcW w:w="2127" w:type="dxa"/>
            <w:tcBorders>
              <w:top w:val="single" w:sz="4" w:space="0" w:color="auto"/>
              <w:left w:val="single" w:sz="4" w:space="0" w:color="auto"/>
              <w:bottom w:val="single" w:sz="4" w:space="0" w:color="auto"/>
              <w:right w:val="single" w:sz="4" w:space="0" w:color="auto"/>
            </w:tcBorders>
          </w:tcPr>
          <w:p w14:paraId="37D7BE5F" w14:textId="77777777" w:rsidR="006E7BF9" w:rsidRPr="00592E3B" w:rsidRDefault="006E7BF9" w:rsidP="00CE3E80">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AAF2484"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5C18CC45" w14:textId="77777777" w:rsidR="006E7BF9" w:rsidRPr="00592E3B" w:rsidRDefault="006E7BF9" w:rsidP="00CE3E80">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E61579F" w14:textId="77777777" w:rsidR="006E7BF9" w:rsidRPr="00592E3B" w:rsidRDefault="006E7BF9" w:rsidP="00CE3E80">
            <w:pPr>
              <w:pStyle w:val="TAL"/>
              <w:keepNext w:val="0"/>
              <w:keepLines w:val="0"/>
              <w:widowControl w:val="0"/>
              <w:rPr>
                <w:b/>
              </w:rPr>
            </w:pPr>
          </w:p>
        </w:tc>
      </w:tr>
      <w:tr w:rsidR="006E7BF9" w:rsidRPr="00592E3B" w14:paraId="0868AC72"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6E5D66" w14:textId="77777777" w:rsidR="006E7BF9" w:rsidRPr="00592E3B" w:rsidRDefault="006E7BF9" w:rsidP="00CE3E80">
            <w:pPr>
              <w:pStyle w:val="TAL"/>
              <w:keepNext w:val="0"/>
              <w:keepLines w:val="0"/>
              <w:widowControl w:val="0"/>
              <w:rPr>
                <w:b/>
              </w:rPr>
            </w:pPr>
            <w:r w:rsidRPr="00592E3B">
              <w:rPr>
                <w:b/>
              </w:rPr>
              <w:t>User ID</w:t>
            </w:r>
          </w:p>
        </w:tc>
        <w:tc>
          <w:tcPr>
            <w:tcW w:w="2127" w:type="dxa"/>
            <w:tcBorders>
              <w:top w:val="single" w:sz="4" w:space="0" w:color="auto"/>
              <w:left w:val="single" w:sz="4" w:space="0" w:color="auto"/>
              <w:bottom w:val="single" w:sz="4" w:space="0" w:color="auto"/>
              <w:right w:val="single" w:sz="4" w:space="0" w:color="auto"/>
            </w:tcBorders>
          </w:tcPr>
          <w:p w14:paraId="2D01C921"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388DBDDF" w14:textId="77777777" w:rsidR="006E7BF9" w:rsidRPr="00592E3B" w:rsidRDefault="006E7BF9" w:rsidP="00CE3E80">
            <w:pPr>
              <w:pStyle w:val="TAL"/>
            </w:pPr>
            <w:r w:rsidRPr="003C14E8">
              <w:t xml:space="preserve">The User ID field is used in off-network only. </w:t>
            </w:r>
            <w:r w:rsidRPr="00592E3B">
              <w:t>The User ID field is used to carry the identity of the user who is requesting the reception of the media.</w:t>
            </w:r>
          </w:p>
        </w:tc>
        <w:tc>
          <w:tcPr>
            <w:tcW w:w="1419" w:type="dxa"/>
            <w:tcBorders>
              <w:top w:val="single" w:sz="4" w:space="0" w:color="auto"/>
              <w:left w:val="single" w:sz="4" w:space="0" w:color="auto"/>
              <w:bottom w:val="single" w:sz="4" w:space="0" w:color="auto"/>
              <w:right w:val="single" w:sz="4" w:space="0" w:color="auto"/>
            </w:tcBorders>
          </w:tcPr>
          <w:p w14:paraId="30B9E768" w14:textId="77777777" w:rsidR="006E7BF9" w:rsidRPr="00592E3B" w:rsidRDefault="006E7BF9" w:rsidP="00CE3E80">
            <w:pPr>
              <w:pStyle w:val="TAL"/>
              <w:keepNext w:val="0"/>
              <w:keepLines w:val="0"/>
              <w:widowControl w:val="0"/>
              <w:rPr>
                <w:rFonts w:cs="Arial"/>
                <w:szCs w:val="18"/>
              </w:rPr>
            </w:pPr>
            <w:r w:rsidRPr="003C14E8">
              <w:rPr>
                <w:rFonts w:cs="Arial"/>
                <w:szCs w:val="18"/>
              </w:rPr>
              <w:t>TS 24.581 [88] clause 9.2.3.8</w:t>
            </w:r>
          </w:p>
        </w:tc>
        <w:tc>
          <w:tcPr>
            <w:tcW w:w="1135" w:type="dxa"/>
            <w:tcBorders>
              <w:top w:val="single" w:sz="4" w:space="0" w:color="auto"/>
              <w:left w:val="single" w:sz="4" w:space="0" w:color="auto"/>
              <w:bottom w:val="single" w:sz="4" w:space="0" w:color="auto"/>
              <w:right w:val="single" w:sz="4" w:space="0" w:color="auto"/>
            </w:tcBorders>
          </w:tcPr>
          <w:p w14:paraId="66EF60FD" w14:textId="77777777" w:rsidR="006E7BF9" w:rsidRPr="00592E3B" w:rsidRDefault="006E7BF9" w:rsidP="00CE3E80">
            <w:pPr>
              <w:pStyle w:val="TAL"/>
              <w:keepNext w:val="0"/>
              <w:keepLines w:val="0"/>
              <w:widowControl w:val="0"/>
            </w:pPr>
            <w:r w:rsidRPr="003C14E8">
              <w:t>OFF-NETWORK</w:t>
            </w:r>
          </w:p>
        </w:tc>
      </w:tr>
      <w:tr w:rsidR="006E7BF9" w:rsidRPr="00592E3B" w14:paraId="5B3E1810"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AC3F6C" w14:textId="77777777" w:rsidR="006E7BF9" w:rsidRPr="00592E3B" w:rsidRDefault="006E7BF9" w:rsidP="00CE3E80">
            <w:pPr>
              <w:pStyle w:val="TAL"/>
              <w:keepNext w:val="0"/>
              <w:keepLines w:val="0"/>
              <w:widowControl w:val="0"/>
              <w:rPr>
                <w:bCs/>
              </w:rPr>
            </w:pPr>
            <w:r w:rsidRPr="00592E3B">
              <w:rPr>
                <w:bCs/>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1509D9F2" w14:textId="77777777" w:rsidR="006E7BF9" w:rsidRPr="00592E3B" w:rsidRDefault="006E7BF9" w:rsidP="00CE3E80">
            <w:pPr>
              <w:pStyle w:val="TAL"/>
            </w:pPr>
            <w:proofErr w:type="spellStart"/>
            <w:r w:rsidRPr="00592E3B">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35FAC5DF"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085D540"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5952DEE7" w14:textId="77777777" w:rsidR="006E7BF9" w:rsidRPr="00592E3B" w:rsidRDefault="006E7BF9" w:rsidP="00CE3E80">
            <w:pPr>
              <w:pStyle w:val="TAL"/>
              <w:keepNext w:val="0"/>
              <w:keepLines w:val="0"/>
              <w:widowControl w:val="0"/>
            </w:pPr>
          </w:p>
        </w:tc>
      </w:tr>
      <w:tr w:rsidR="006E7BF9" w:rsidRPr="00592E3B" w14:paraId="13FED4BC"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tcPr>
          <w:p w14:paraId="782DF6F9" w14:textId="77777777" w:rsidR="006E7BF9" w:rsidRPr="00592E3B" w:rsidRDefault="006E7BF9" w:rsidP="00CE3E80">
            <w:pPr>
              <w:pStyle w:val="TAL"/>
              <w:keepNext w:val="0"/>
              <w:keepLines w:val="0"/>
              <w:widowControl w:val="0"/>
              <w:rPr>
                <w:bCs/>
              </w:rPr>
            </w:pPr>
            <w:r w:rsidRPr="009A363E">
              <w:rPr>
                <w:b/>
              </w:rPr>
              <w:t>User Id of the Transmitting User</w:t>
            </w:r>
          </w:p>
        </w:tc>
        <w:tc>
          <w:tcPr>
            <w:tcW w:w="2127" w:type="dxa"/>
            <w:tcBorders>
              <w:top w:val="single" w:sz="4" w:space="0" w:color="auto"/>
              <w:left w:val="single" w:sz="4" w:space="0" w:color="auto"/>
              <w:bottom w:val="single" w:sz="4" w:space="0" w:color="auto"/>
              <w:right w:val="single" w:sz="4" w:space="0" w:color="auto"/>
            </w:tcBorders>
          </w:tcPr>
          <w:p w14:paraId="1668B482" w14:textId="77777777" w:rsidR="006E7BF9" w:rsidRPr="00592E3B" w:rsidRDefault="006E7BF9" w:rsidP="00CE3E80">
            <w:pPr>
              <w:pStyle w:val="TAL"/>
            </w:pPr>
            <w:r>
              <w:t>any value if present</w:t>
            </w:r>
          </w:p>
        </w:tc>
        <w:tc>
          <w:tcPr>
            <w:tcW w:w="2127" w:type="dxa"/>
            <w:tcBorders>
              <w:top w:val="single" w:sz="4" w:space="0" w:color="auto"/>
              <w:left w:val="single" w:sz="4" w:space="0" w:color="auto"/>
              <w:bottom w:val="single" w:sz="4" w:space="0" w:color="auto"/>
              <w:right w:val="single" w:sz="4" w:space="0" w:color="auto"/>
            </w:tcBorders>
          </w:tcPr>
          <w:p w14:paraId="49E1910E" w14:textId="77777777" w:rsidR="006E7BF9" w:rsidRPr="00592E3B" w:rsidRDefault="006E7BF9" w:rsidP="00CE3E80">
            <w:pPr>
              <w:pStyle w:val="TAL"/>
            </w:pPr>
            <w:r w:rsidRPr="009A363E">
              <w:rPr>
                <w:rFonts w:eastAsia="MS PGothic"/>
              </w:rPr>
              <w:t>Rel-18 and later</w:t>
            </w:r>
          </w:p>
        </w:tc>
        <w:tc>
          <w:tcPr>
            <w:tcW w:w="1419" w:type="dxa"/>
            <w:tcBorders>
              <w:top w:val="single" w:sz="4" w:space="0" w:color="auto"/>
              <w:left w:val="single" w:sz="4" w:space="0" w:color="auto"/>
              <w:bottom w:val="single" w:sz="4" w:space="0" w:color="auto"/>
              <w:right w:val="single" w:sz="4" w:space="0" w:color="auto"/>
            </w:tcBorders>
          </w:tcPr>
          <w:p w14:paraId="6D8697E8" w14:textId="77777777" w:rsidR="006E7BF9" w:rsidRPr="00592E3B" w:rsidDel="003C14E8" w:rsidRDefault="006E7BF9" w:rsidP="00CE3E80">
            <w:pPr>
              <w:pStyle w:val="TAL"/>
              <w:keepNext w:val="0"/>
              <w:keepLines w:val="0"/>
              <w:widowControl w:val="0"/>
            </w:pPr>
            <w:r w:rsidRPr="00592E3B">
              <w:t>TS 24.581 [88] clause 9.2.3.6</w:t>
            </w:r>
          </w:p>
        </w:tc>
        <w:tc>
          <w:tcPr>
            <w:tcW w:w="1135" w:type="dxa"/>
            <w:tcBorders>
              <w:top w:val="single" w:sz="4" w:space="0" w:color="auto"/>
              <w:left w:val="single" w:sz="4" w:space="0" w:color="auto"/>
              <w:bottom w:val="single" w:sz="4" w:space="0" w:color="auto"/>
              <w:right w:val="single" w:sz="4" w:space="0" w:color="auto"/>
            </w:tcBorders>
          </w:tcPr>
          <w:p w14:paraId="5F7E869B" w14:textId="77777777" w:rsidR="006E7BF9" w:rsidRPr="00592E3B" w:rsidRDefault="006E7BF9" w:rsidP="00CE3E80">
            <w:pPr>
              <w:pStyle w:val="TAL"/>
              <w:keepNext w:val="0"/>
              <w:keepLines w:val="0"/>
              <w:widowControl w:val="0"/>
            </w:pPr>
          </w:p>
        </w:tc>
      </w:tr>
      <w:tr w:rsidR="006E7BF9" w:rsidRPr="00592E3B" w:rsidDel="003C14E8" w14:paraId="7F4B0442"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tcPr>
          <w:p w14:paraId="3233DD68" w14:textId="77777777" w:rsidR="006E7BF9" w:rsidRPr="00592E3B" w:rsidDel="003C14E8" w:rsidRDefault="006E7BF9" w:rsidP="00CE3E80">
            <w:pPr>
              <w:pStyle w:val="TAL"/>
              <w:keepNext w:val="0"/>
              <w:keepLines w:val="0"/>
              <w:widowControl w:val="0"/>
              <w:rPr>
                <w:b/>
              </w:rPr>
            </w:pPr>
            <w:r w:rsidRPr="009A363E">
              <w:rPr>
                <w:rFonts w:eastAsia="MS Mincho"/>
                <w:b/>
                <w:bCs/>
              </w:rPr>
              <w:t>Audio SSRC of the Transmitting User</w:t>
            </w:r>
          </w:p>
        </w:tc>
        <w:tc>
          <w:tcPr>
            <w:tcW w:w="2127" w:type="dxa"/>
            <w:tcBorders>
              <w:top w:val="single" w:sz="4" w:space="0" w:color="auto"/>
              <w:left w:val="single" w:sz="4" w:space="0" w:color="auto"/>
              <w:bottom w:val="single" w:sz="4" w:space="0" w:color="auto"/>
              <w:right w:val="single" w:sz="4" w:space="0" w:color="auto"/>
            </w:tcBorders>
          </w:tcPr>
          <w:p w14:paraId="0AC19F99" w14:textId="77777777" w:rsidR="006E7BF9" w:rsidDel="003C14E8" w:rsidRDefault="006E7BF9" w:rsidP="00CE3E80">
            <w:pPr>
              <w:pStyle w:val="TAL"/>
              <w:rPr>
                <w:rFonts w:cs="Arial"/>
                <w:szCs w:val="18"/>
              </w:rPr>
            </w:pPr>
            <w:r w:rsidRPr="006B6A88">
              <w:t>Media</w:t>
            </w:r>
            <w:r>
              <w:t>/Audio</w:t>
            </w:r>
            <w:r w:rsidRPr="006B6A88">
              <w:t xml:space="preserve"> SSRC </w:t>
            </w:r>
            <w:r w:rsidRPr="009A363E">
              <w:t>of the Transmitting User</w:t>
            </w:r>
            <w:r>
              <w:t xml:space="preserve"> (client B) </w:t>
            </w:r>
            <w:r w:rsidRPr="00F068D6">
              <w:t>as provided by the SS in the Media Transmission Notification</w:t>
            </w:r>
          </w:p>
        </w:tc>
        <w:tc>
          <w:tcPr>
            <w:tcW w:w="2127" w:type="dxa"/>
            <w:tcBorders>
              <w:top w:val="single" w:sz="4" w:space="0" w:color="auto"/>
              <w:left w:val="single" w:sz="4" w:space="0" w:color="auto"/>
              <w:bottom w:val="single" w:sz="4" w:space="0" w:color="auto"/>
              <w:right w:val="single" w:sz="4" w:space="0" w:color="auto"/>
            </w:tcBorders>
          </w:tcPr>
          <w:p w14:paraId="411468A1" w14:textId="77777777" w:rsidR="006E7BF9" w:rsidRPr="00592E3B" w:rsidDel="003C14E8"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46FEBD3B" w14:textId="77777777" w:rsidR="006E7BF9" w:rsidRPr="00592E3B" w:rsidDel="003C14E8" w:rsidRDefault="006E7BF9" w:rsidP="00CE3E80">
            <w:pPr>
              <w:pStyle w:val="TAL"/>
              <w:keepNext w:val="0"/>
              <w:keepLines w:val="0"/>
              <w:widowControl w:val="0"/>
            </w:pPr>
            <w:r w:rsidRPr="00790F68">
              <w:rPr>
                <w:rFonts w:eastAsia="MS PGothic"/>
              </w:rPr>
              <w:t>TS 24.581 [88] clause 9.2.3.</w:t>
            </w:r>
            <w:r>
              <w:rPr>
                <w:rFonts w:eastAsia="MS PGothic"/>
              </w:rPr>
              <w:t>16</w:t>
            </w:r>
          </w:p>
        </w:tc>
        <w:tc>
          <w:tcPr>
            <w:tcW w:w="1135" w:type="dxa"/>
            <w:tcBorders>
              <w:top w:val="single" w:sz="4" w:space="0" w:color="auto"/>
              <w:left w:val="single" w:sz="4" w:space="0" w:color="auto"/>
              <w:bottom w:val="single" w:sz="4" w:space="0" w:color="auto"/>
              <w:right w:val="single" w:sz="4" w:space="0" w:color="auto"/>
            </w:tcBorders>
          </w:tcPr>
          <w:p w14:paraId="35AE6AFC" w14:textId="77777777" w:rsidR="006E7BF9" w:rsidRPr="00592E3B" w:rsidDel="003C14E8" w:rsidRDefault="006E7BF9" w:rsidP="00CE3E80">
            <w:pPr>
              <w:pStyle w:val="TAL"/>
              <w:keepNext w:val="0"/>
              <w:keepLines w:val="0"/>
              <w:widowControl w:val="0"/>
            </w:pPr>
          </w:p>
        </w:tc>
      </w:tr>
      <w:tr w:rsidR="006E7BF9" w:rsidRPr="00592E3B" w:rsidDel="003C14E8" w14:paraId="4E0D2134"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tcPr>
          <w:p w14:paraId="7BEF5973" w14:textId="77777777" w:rsidR="006E7BF9" w:rsidRPr="00592E3B" w:rsidDel="003C14E8" w:rsidRDefault="006E7BF9" w:rsidP="00CE3E80">
            <w:pPr>
              <w:pStyle w:val="TAL"/>
              <w:keepNext w:val="0"/>
              <w:keepLines w:val="0"/>
              <w:widowControl w:val="0"/>
              <w:rPr>
                <w:b/>
              </w:rPr>
            </w:pPr>
            <w:r>
              <w:rPr>
                <w:rFonts w:eastAsia="MS Mincho"/>
                <w:b/>
                <w:bCs/>
              </w:rPr>
              <w:t>Vide</w:t>
            </w:r>
            <w:r w:rsidRPr="009A363E">
              <w:rPr>
                <w:rFonts w:eastAsia="MS Mincho"/>
                <w:b/>
                <w:bCs/>
              </w:rPr>
              <w:t>o SSRC of the Transmitting User</w:t>
            </w:r>
          </w:p>
        </w:tc>
        <w:tc>
          <w:tcPr>
            <w:tcW w:w="2127" w:type="dxa"/>
            <w:tcBorders>
              <w:top w:val="single" w:sz="4" w:space="0" w:color="auto"/>
              <w:left w:val="single" w:sz="4" w:space="0" w:color="auto"/>
              <w:bottom w:val="single" w:sz="4" w:space="0" w:color="auto"/>
              <w:right w:val="single" w:sz="4" w:space="0" w:color="auto"/>
            </w:tcBorders>
          </w:tcPr>
          <w:p w14:paraId="28478C30" w14:textId="77777777" w:rsidR="006E7BF9" w:rsidDel="003C14E8" w:rsidRDefault="006E7BF9" w:rsidP="00CE3E80">
            <w:pPr>
              <w:pStyle w:val="TAL"/>
              <w:rPr>
                <w:rFonts w:cs="Arial"/>
                <w:szCs w:val="18"/>
              </w:rPr>
            </w:pPr>
            <w:r>
              <w:t>any value if present</w:t>
            </w:r>
          </w:p>
        </w:tc>
        <w:tc>
          <w:tcPr>
            <w:tcW w:w="2127" w:type="dxa"/>
            <w:tcBorders>
              <w:top w:val="single" w:sz="4" w:space="0" w:color="auto"/>
              <w:left w:val="single" w:sz="4" w:space="0" w:color="auto"/>
              <w:bottom w:val="single" w:sz="4" w:space="0" w:color="auto"/>
              <w:right w:val="single" w:sz="4" w:space="0" w:color="auto"/>
            </w:tcBorders>
          </w:tcPr>
          <w:p w14:paraId="5BD9C735" w14:textId="77777777" w:rsidR="006E7BF9" w:rsidRPr="00592E3B" w:rsidDel="003C14E8" w:rsidRDefault="006E7BF9" w:rsidP="00CE3E80">
            <w:pPr>
              <w:pStyle w:val="TAL"/>
            </w:pPr>
            <w:r w:rsidRPr="009A363E">
              <w:rPr>
                <w:rFonts w:eastAsia="MS PGothic"/>
              </w:rPr>
              <w:t>Rel-18 and later</w:t>
            </w:r>
          </w:p>
        </w:tc>
        <w:tc>
          <w:tcPr>
            <w:tcW w:w="1419" w:type="dxa"/>
            <w:tcBorders>
              <w:top w:val="single" w:sz="4" w:space="0" w:color="auto"/>
              <w:left w:val="single" w:sz="4" w:space="0" w:color="auto"/>
              <w:bottom w:val="single" w:sz="4" w:space="0" w:color="auto"/>
              <w:right w:val="single" w:sz="4" w:space="0" w:color="auto"/>
            </w:tcBorders>
          </w:tcPr>
          <w:p w14:paraId="4CBC17D1" w14:textId="77777777" w:rsidR="006E7BF9" w:rsidRPr="00592E3B" w:rsidDel="003C14E8" w:rsidRDefault="006E7BF9" w:rsidP="00CE3E80">
            <w:pPr>
              <w:pStyle w:val="TAL"/>
              <w:keepNext w:val="0"/>
              <w:keepLines w:val="0"/>
              <w:widowControl w:val="0"/>
            </w:pPr>
            <w:r w:rsidRPr="00790F68">
              <w:rPr>
                <w:rFonts w:eastAsia="MS PGothic"/>
              </w:rPr>
              <w:t>TS 24.581 [88] clause 9.2.3.</w:t>
            </w:r>
            <w:r>
              <w:rPr>
                <w:rFonts w:eastAsia="MS PGothic"/>
              </w:rPr>
              <w:t>2</w:t>
            </w:r>
            <w:r w:rsidRPr="00790F68">
              <w:rPr>
                <w:rFonts w:eastAsia="MS PGothic"/>
              </w:rPr>
              <w:t>3</w:t>
            </w:r>
          </w:p>
        </w:tc>
        <w:tc>
          <w:tcPr>
            <w:tcW w:w="1135" w:type="dxa"/>
            <w:tcBorders>
              <w:top w:val="single" w:sz="4" w:space="0" w:color="auto"/>
              <w:left w:val="single" w:sz="4" w:space="0" w:color="auto"/>
              <w:bottom w:val="single" w:sz="4" w:space="0" w:color="auto"/>
              <w:right w:val="single" w:sz="4" w:space="0" w:color="auto"/>
            </w:tcBorders>
          </w:tcPr>
          <w:p w14:paraId="66EA856A" w14:textId="77777777" w:rsidR="006E7BF9" w:rsidRPr="00592E3B" w:rsidDel="003C14E8" w:rsidRDefault="006E7BF9" w:rsidP="00CE3E80">
            <w:pPr>
              <w:pStyle w:val="TAL"/>
              <w:keepNext w:val="0"/>
              <w:keepLines w:val="0"/>
              <w:widowControl w:val="0"/>
            </w:pPr>
          </w:p>
        </w:tc>
      </w:tr>
      <w:tr w:rsidR="006E7BF9" w:rsidRPr="00592E3B" w14:paraId="29A98EDF"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BF9EBB" w14:textId="77777777" w:rsidR="006E7BF9" w:rsidRPr="00592E3B" w:rsidRDefault="006E7BF9" w:rsidP="00CE3E80">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1A3959C8" w14:textId="77777777" w:rsidR="006E7BF9" w:rsidRPr="00592E3B" w:rsidRDefault="006E7BF9" w:rsidP="00CE3E80">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tcPr>
          <w:p w14:paraId="25360C13"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579F425" w14:textId="77777777" w:rsidR="006E7BF9" w:rsidRPr="00592E3B" w:rsidRDefault="006E7BF9" w:rsidP="00CE3E80">
            <w:pPr>
              <w:pStyle w:val="TAL"/>
              <w:keepNext w:val="0"/>
              <w:keepLines w:val="0"/>
              <w:widowControl w:val="0"/>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5297EE9B" w14:textId="77777777" w:rsidR="006E7BF9" w:rsidRPr="00592E3B" w:rsidRDefault="006E7BF9" w:rsidP="00CE3E80">
            <w:pPr>
              <w:pStyle w:val="TAL"/>
            </w:pPr>
          </w:p>
        </w:tc>
      </w:tr>
      <w:tr w:rsidR="006E7BF9" w:rsidRPr="00592E3B" w14:paraId="5579AFB0" w14:textId="77777777" w:rsidTr="006E7BF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MCC160" w:date="2025-01-22T12:57:00Z" w16du:dateUtc="2025-01-22T11:5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1" w:author="MCC160" w:date="2025-01-22T12:57:00Z" w16du:dateUtc="2025-01-22T11:57:00Z">
            <w:trPr>
              <w:cantSplit/>
              <w:jc w:val="center"/>
            </w:trPr>
          </w:trPrChange>
        </w:trPr>
        <w:tc>
          <w:tcPr>
            <w:tcW w:w="2837" w:type="dxa"/>
            <w:tcBorders>
              <w:top w:val="single" w:sz="4" w:space="0" w:color="auto"/>
              <w:left w:val="single" w:sz="4" w:space="0" w:color="auto"/>
              <w:bottom w:val="nil"/>
              <w:right w:val="single" w:sz="4" w:space="0" w:color="auto"/>
            </w:tcBorders>
            <w:hideMark/>
            <w:tcPrChange w:id="92" w:author="MCC160" w:date="2025-01-22T12:57:00Z" w16du:dateUtc="2025-01-22T11:57:00Z">
              <w:tcPr>
                <w:tcW w:w="2837" w:type="dxa"/>
                <w:tcBorders>
                  <w:top w:val="single" w:sz="4" w:space="0" w:color="auto"/>
                  <w:left w:val="single" w:sz="4" w:space="0" w:color="auto"/>
                  <w:bottom w:val="nil"/>
                  <w:right w:val="single" w:sz="4" w:space="0" w:color="auto"/>
                </w:tcBorders>
                <w:hideMark/>
              </w:tcPr>
            </w:tcPrChange>
          </w:tcPr>
          <w:p w14:paraId="68DABD54"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w:t>
            </w:r>
            <w:r w:rsidRPr="00592E3B">
              <w:t>Transmission Indicator</w:t>
            </w:r>
          </w:p>
        </w:tc>
        <w:tc>
          <w:tcPr>
            <w:tcW w:w="2127" w:type="dxa"/>
            <w:tcBorders>
              <w:top w:val="single" w:sz="4" w:space="0" w:color="auto"/>
              <w:left w:val="single" w:sz="4" w:space="0" w:color="auto"/>
              <w:bottom w:val="single" w:sz="4" w:space="0" w:color="auto"/>
              <w:right w:val="single" w:sz="4" w:space="0" w:color="auto"/>
            </w:tcBorders>
            <w:hideMark/>
            <w:tcPrChange w:id="93" w:author="MCC160" w:date="2025-01-22T12:57:00Z" w16du:dateUtc="2025-01-22T11:57:00Z">
              <w:tcPr>
                <w:tcW w:w="2127" w:type="dxa"/>
                <w:tcBorders>
                  <w:top w:val="single" w:sz="4" w:space="0" w:color="auto"/>
                  <w:left w:val="single" w:sz="4" w:space="0" w:color="auto"/>
                  <w:bottom w:val="single" w:sz="4" w:space="0" w:color="auto"/>
                  <w:right w:val="single" w:sz="4" w:space="0" w:color="auto"/>
                </w:tcBorders>
                <w:hideMark/>
              </w:tcPr>
            </w:tcPrChange>
          </w:tcPr>
          <w:p w14:paraId="2A9E21D3" w14:textId="77777777" w:rsidR="006E7BF9" w:rsidRPr="00592E3B" w:rsidRDefault="006E7BF9" w:rsidP="00CE3E80">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Change w:id="94" w:author="MCC160" w:date="2025-01-22T12:57:00Z" w16du:dateUtc="2025-01-22T11:57:00Z">
              <w:tcPr>
                <w:tcW w:w="2127" w:type="dxa"/>
                <w:tcBorders>
                  <w:top w:val="single" w:sz="4" w:space="0" w:color="auto"/>
                  <w:left w:val="single" w:sz="4" w:space="0" w:color="auto"/>
                  <w:bottom w:val="single" w:sz="4" w:space="0" w:color="auto"/>
                  <w:right w:val="single" w:sz="4" w:space="0" w:color="auto"/>
                </w:tcBorders>
                <w:hideMark/>
              </w:tcPr>
            </w:tcPrChange>
          </w:tcPr>
          <w:p w14:paraId="0F845B1F" w14:textId="77777777" w:rsidR="006E7BF9" w:rsidRPr="00592E3B" w:rsidRDefault="006E7BF9" w:rsidP="00CE3E80">
            <w:pPr>
              <w:pStyle w:val="TAL"/>
            </w:pPr>
            <w:r w:rsidRPr="00592E3B">
              <w:t>Normal call</w:t>
            </w:r>
          </w:p>
        </w:tc>
        <w:tc>
          <w:tcPr>
            <w:tcW w:w="1419" w:type="dxa"/>
            <w:tcBorders>
              <w:top w:val="single" w:sz="4" w:space="0" w:color="auto"/>
              <w:left w:val="single" w:sz="4" w:space="0" w:color="auto"/>
              <w:bottom w:val="single" w:sz="4" w:space="0" w:color="auto"/>
              <w:right w:val="single" w:sz="4" w:space="0" w:color="auto"/>
            </w:tcBorders>
            <w:hideMark/>
            <w:tcPrChange w:id="95" w:author="MCC160" w:date="2025-01-22T12:57:00Z" w16du:dateUtc="2025-01-22T11:57:00Z">
              <w:tcPr>
                <w:tcW w:w="1419" w:type="dxa"/>
                <w:tcBorders>
                  <w:top w:val="single" w:sz="4" w:space="0" w:color="auto"/>
                  <w:left w:val="single" w:sz="4" w:space="0" w:color="auto"/>
                  <w:bottom w:val="single" w:sz="4" w:space="0" w:color="auto"/>
                  <w:right w:val="single" w:sz="4" w:space="0" w:color="auto"/>
                </w:tcBorders>
                <w:hideMark/>
              </w:tcPr>
            </w:tcPrChange>
          </w:tcPr>
          <w:p w14:paraId="63A861F7"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96" w:author="MCC160" w:date="2025-01-22T12:57:00Z" w16du:dateUtc="2025-01-22T11:57:00Z">
              <w:tcPr>
                <w:tcW w:w="1135" w:type="dxa"/>
                <w:tcBorders>
                  <w:top w:val="single" w:sz="4" w:space="0" w:color="auto"/>
                  <w:left w:val="single" w:sz="4" w:space="0" w:color="auto"/>
                  <w:bottom w:val="single" w:sz="4" w:space="0" w:color="auto"/>
                  <w:right w:val="single" w:sz="4" w:space="0" w:color="auto"/>
                </w:tcBorders>
              </w:tcPr>
            </w:tcPrChange>
          </w:tcPr>
          <w:p w14:paraId="4DC3394A" w14:textId="77777777" w:rsidR="006E7BF9" w:rsidRPr="00592E3B" w:rsidRDefault="006E7BF9" w:rsidP="00CE3E80">
            <w:pPr>
              <w:pStyle w:val="TAL"/>
              <w:keepNext w:val="0"/>
              <w:keepLines w:val="0"/>
              <w:widowControl w:val="0"/>
            </w:pPr>
          </w:p>
        </w:tc>
      </w:tr>
      <w:tr w:rsidR="006E7BF9" w:rsidRPr="00592E3B" w14:paraId="523F5BDB" w14:textId="77777777" w:rsidTr="006E7BF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MCC160" w:date="2025-01-22T12:57:00Z" w16du:dateUtc="2025-01-22T11:5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 w:author="MCC160" w:date="2025-01-22T12:57:00Z" w16du:dateUtc="2025-01-22T11:57:00Z">
            <w:trPr>
              <w:cantSplit/>
              <w:jc w:val="center"/>
            </w:trPr>
          </w:trPrChange>
        </w:trPr>
        <w:tc>
          <w:tcPr>
            <w:tcW w:w="2837" w:type="dxa"/>
            <w:tcBorders>
              <w:top w:val="nil"/>
              <w:left w:val="single" w:sz="4" w:space="0" w:color="auto"/>
              <w:bottom w:val="nil"/>
              <w:right w:val="single" w:sz="4" w:space="0" w:color="auto"/>
            </w:tcBorders>
            <w:tcPrChange w:id="99" w:author="MCC160" w:date="2025-01-22T12:57:00Z" w16du:dateUtc="2025-01-22T11:57:00Z">
              <w:tcPr>
                <w:tcW w:w="2837" w:type="dxa"/>
                <w:tcBorders>
                  <w:top w:val="single" w:sz="4" w:space="0" w:color="auto"/>
                  <w:left w:val="single" w:sz="4" w:space="0" w:color="auto"/>
                  <w:bottom w:val="nil"/>
                  <w:right w:val="single" w:sz="4" w:space="0" w:color="auto"/>
                </w:tcBorders>
              </w:tcPr>
            </w:tcPrChange>
          </w:tcPr>
          <w:p w14:paraId="3855CAAE" w14:textId="77777777" w:rsidR="006E7BF9" w:rsidRPr="00592E3B" w:rsidRDefault="006E7BF9" w:rsidP="00CE3E80">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tcPrChange w:id="100" w:author="MCC160" w:date="2025-01-22T12:57:00Z" w16du:dateUtc="2025-01-22T11:57:00Z">
              <w:tcPr>
                <w:tcW w:w="2127" w:type="dxa"/>
                <w:tcBorders>
                  <w:top w:val="single" w:sz="4" w:space="0" w:color="auto"/>
                  <w:left w:val="single" w:sz="4" w:space="0" w:color="auto"/>
                  <w:bottom w:val="single" w:sz="4" w:space="0" w:color="auto"/>
                  <w:right w:val="single" w:sz="4" w:space="0" w:color="auto"/>
                </w:tcBorders>
              </w:tcPr>
            </w:tcPrChange>
          </w:tcPr>
          <w:p w14:paraId="4E4D4396" w14:textId="77777777" w:rsidR="006E7BF9" w:rsidRPr="00592E3B" w:rsidRDefault="006E7BF9" w:rsidP="00CE3E80">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Change w:id="101" w:author="MCC160" w:date="2025-01-22T12:57:00Z" w16du:dateUtc="2025-01-22T11:57:00Z">
              <w:tcPr>
                <w:tcW w:w="2127" w:type="dxa"/>
                <w:tcBorders>
                  <w:top w:val="single" w:sz="4" w:space="0" w:color="auto"/>
                  <w:left w:val="single" w:sz="4" w:space="0" w:color="auto"/>
                  <w:bottom w:val="single" w:sz="4" w:space="0" w:color="auto"/>
                  <w:right w:val="single" w:sz="4" w:space="0" w:color="auto"/>
                </w:tcBorders>
              </w:tcPr>
            </w:tcPrChange>
          </w:tcPr>
          <w:p w14:paraId="0526AB2F" w14:textId="77777777" w:rsidR="006E7BF9" w:rsidRPr="00592E3B" w:rsidRDefault="006E7BF9" w:rsidP="00CE3E80">
            <w:pPr>
              <w:pStyle w:val="TAL"/>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Change w:id="102" w:author="MCC160" w:date="2025-01-22T12:57:00Z" w16du:dateUtc="2025-01-22T11:57:00Z">
              <w:tcPr>
                <w:tcW w:w="1419" w:type="dxa"/>
                <w:tcBorders>
                  <w:top w:val="single" w:sz="4" w:space="0" w:color="auto"/>
                  <w:left w:val="single" w:sz="4" w:space="0" w:color="auto"/>
                  <w:bottom w:val="single" w:sz="4" w:space="0" w:color="auto"/>
                  <w:right w:val="single" w:sz="4" w:space="0" w:color="auto"/>
                </w:tcBorders>
              </w:tcPr>
            </w:tcPrChange>
          </w:tcPr>
          <w:p w14:paraId="3781EDCF"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103" w:author="MCC160" w:date="2025-01-22T12:57:00Z" w16du:dateUtc="2025-01-22T11:57:00Z">
              <w:tcPr>
                <w:tcW w:w="1135" w:type="dxa"/>
                <w:tcBorders>
                  <w:top w:val="single" w:sz="4" w:space="0" w:color="auto"/>
                  <w:left w:val="single" w:sz="4" w:space="0" w:color="auto"/>
                  <w:bottom w:val="single" w:sz="4" w:space="0" w:color="auto"/>
                  <w:right w:val="single" w:sz="4" w:space="0" w:color="auto"/>
                </w:tcBorders>
              </w:tcPr>
            </w:tcPrChange>
          </w:tcPr>
          <w:p w14:paraId="0E8CFFD6" w14:textId="77777777" w:rsidR="006E7BF9" w:rsidRPr="00592E3B" w:rsidRDefault="006E7BF9" w:rsidP="00CE3E80">
            <w:pPr>
              <w:pStyle w:val="TAL"/>
              <w:keepNext w:val="0"/>
              <w:keepLines w:val="0"/>
              <w:widowControl w:val="0"/>
            </w:pPr>
            <w:r w:rsidRPr="00592E3B">
              <w:t>BROADCAST-CALL</w:t>
            </w:r>
          </w:p>
        </w:tc>
      </w:tr>
      <w:tr w:rsidR="006E7BF9" w:rsidRPr="00592E3B" w14:paraId="17B0461F" w14:textId="77777777" w:rsidTr="00CE3E80">
        <w:trPr>
          <w:cantSplit/>
          <w:jc w:val="center"/>
        </w:trPr>
        <w:tc>
          <w:tcPr>
            <w:tcW w:w="2837" w:type="dxa"/>
            <w:tcBorders>
              <w:top w:val="nil"/>
              <w:left w:val="single" w:sz="4" w:space="0" w:color="auto"/>
              <w:bottom w:val="nil"/>
              <w:right w:val="single" w:sz="4" w:space="0" w:color="auto"/>
            </w:tcBorders>
          </w:tcPr>
          <w:p w14:paraId="63B3B35A" w14:textId="77777777" w:rsidR="006E7BF9" w:rsidRPr="00592E3B" w:rsidRDefault="006E7BF9" w:rsidP="00CE3E80">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7FF478E1" w14:textId="77777777" w:rsidR="006E7BF9" w:rsidRPr="00592E3B" w:rsidRDefault="006E7BF9" w:rsidP="00CE3E80">
            <w:pPr>
              <w:pStyle w:val="TAL"/>
              <w:rPr>
                <w:rFonts w:cs="Arial"/>
                <w:szCs w:val="18"/>
              </w:rPr>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60CE533C" w14:textId="77777777" w:rsidR="006E7BF9" w:rsidRPr="00592E3B" w:rsidRDefault="006E7BF9" w:rsidP="00CE3E80">
            <w:pPr>
              <w:pStyle w:val="TAL"/>
              <w:rPr>
                <w:rFonts w:cs="Arial"/>
                <w:szCs w:val="18"/>
              </w:rPr>
            </w:pPr>
            <w:r w:rsidRPr="00592E3B">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665C1C9B"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6C25127" w14:textId="77777777" w:rsidR="006E7BF9" w:rsidRPr="00592E3B" w:rsidRDefault="006E7BF9" w:rsidP="00CE3E80">
            <w:pPr>
              <w:pStyle w:val="TAL"/>
              <w:keepNext w:val="0"/>
              <w:keepLines w:val="0"/>
              <w:widowControl w:val="0"/>
            </w:pPr>
            <w:r w:rsidRPr="00592E3B">
              <w:t>EMERGENCY-CALL</w:t>
            </w:r>
          </w:p>
        </w:tc>
      </w:tr>
      <w:tr w:rsidR="006E7BF9" w:rsidRPr="00592E3B" w14:paraId="783E2D03"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607EDDF7" w14:textId="77777777" w:rsidR="006E7BF9" w:rsidRPr="00592E3B" w:rsidRDefault="006E7BF9" w:rsidP="00CE3E80">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7E162A3D" w14:textId="77777777" w:rsidR="006E7BF9" w:rsidRPr="00592E3B" w:rsidRDefault="006E7BF9" w:rsidP="00CE3E80">
            <w:pPr>
              <w:pStyle w:val="TAL"/>
              <w:rPr>
                <w:rFonts w:cs="Arial"/>
                <w:szCs w:val="18"/>
              </w:rPr>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335F5A60" w14:textId="77777777" w:rsidR="006E7BF9" w:rsidRPr="00592E3B" w:rsidRDefault="006E7BF9" w:rsidP="00CE3E80">
            <w:pPr>
              <w:pStyle w:val="TAL"/>
              <w:rPr>
                <w:rFonts w:cs="Arial"/>
                <w:szCs w:val="18"/>
              </w:rPr>
            </w:pPr>
            <w:r w:rsidRPr="00592E3B">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6C1AE439"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EB24642" w14:textId="77777777" w:rsidR="006E7BF9" w:rsidRPr="00592E3B" w:rsidRDefault="006E7BF9" w:rsidP="00CE3E80">
            <w:pPr>
              <w:pStyle w:val="TAL"/>
              <w:keepNext w:val="0"/>
              <w:keepLines w:val="0"/>
              <w:widowControl w:val="0"/>
            </w:pPr>
            <w:r w:rsidRPr="00592E3B">
              <w:t>IMMPERIL-CALL</w:t>
            </w:r>
          </w:p>
        </w:tc>
      </w:tr>
      <w:tr w:rsidR="006E7BF9" w:rsidRPr="00592E3B" w14:paraId="7BA1D0DD"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51C088" w14:textId="77777777" w:rsidR="006E7BF9" w:rsidRPr="00592E3B" w:rsidRDefault="006E7BF9" w:rsidP="00CE3E80">
            <w:pPr>
              <w:pStyle w:val="TAL"/>
              <w:keepNext w:val="0"/>
              <w:keepLines w:val="0"/>
              <w:widowControl w:val="0"/>
              <w:rPr>
                <w:b/>
              </w:rPr>
            </w:pPr>
            <w:r w:rsidRPr="00592E3B">
              <w:rPr>
                <w:b/>
              </w:rPr>
              <w:lastRenderedPageBreak/>
              <w:t>Reception Priority</w:t>
            </w:r>
          </w:p>
        </w:tc>
        <w:tc>
          <w:tcPr>
            <w:tcW w:w="2127" w:type="dxa"/>
            <w:tcBorders>
              <w:top w:val="single" w:sz="4" w:space="0" w:color="auto"/>
              <w:left w:val="single" w:sz="4" w:space="0" w:color="auto"/>
              <w:bottom w:val="single" w:sz="4" w:space="0" w:color="auto"/>
              <w:right w:val="single" w:sz="4" w:space="0" w:color="auto"/>
            </w:tcBorders>
            <w:hideMark/>
          </w:tcPr>
          <w:p w14:paraId="4F53DF5F" w14:textId="77777777" w:rsidR="006E7BF9" w:rsidRPr="00592E3B" w:rsidRDefault="006E7BF9" w:rsidP="00CE3E80">
            <w:pPr>
              <w:pStyle w:val="TAL"/>
              <w:rPr>
                <w:b/>
              </w:rPr>
            </w:pPr>
            <w:r w:rsidRPr="00592E3B">
              <w:t>if present</w:t>
            </w:r>
          </w:p>
        </w:tc>
        <w:tc>
          <w:tcPr>
            <w:tcW w:w="2127" w:type="dxa"/>
            <w:tcBorders>
              <w:top w:val="single" w:sz="4" w:space="0" w:color="auto"/>
              <w:left w:val="single" w:sz="4" w:space="0" w:color="auto"/>
              <w:bottom w:val="single" w:sz="4" w:space="0" w:color="auto"/>
              <w:right w:val="single" w:sz="4" w:space="0" w:color="auto"/>
            </w:tcBorders>
            <w:hideMark/>
          </w:tcPr>
          <w:p w14:paraId="5FAD21AB" w14:textId="77777777" w:rsidR="006E7BF9" w:rsidRPr="00592E3B" w:rsidRDefault="006E7BF9" w:rsidP="00CE3E80">
            <w:pPr>
              <w:pStyle w:val="TAL"/>
              <w:keepNext w:val="0"/>
              <w:keepLines w:val="0"/>
              <w:widowControl w:val="0"/>
              <w:rPr>
                <w:rFonts w:cs="Arial"/>
                <w:szCs w:val="18"/>
              </w:rPr>
            </w:pPr>
            <w:r w:rsidRPr="00592E3B">
              <w:t>Describes the level of reception priority requested in a Reception Request message or granted in a Reception Granted message. The max reception priority that can be requested in a Reception Request message is negotiated between the transmission control participant and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0FF17504" w14:textId="77777777" w:rsidR="006E7BF9" w:rsidRPr="00592E3B" w:rsidRDefault="006E7BF9" w:rsidP="00CE3E80">
            <w:pPr>
              <w:pStyle w:val="TAL"/>
              <w:keepNext w:val="0"/>
              <w:keepLines w:val="0"/>
              <w:widowControl w:val="0"/>
            </w:pPr>
            <w:r w:rsidRPr="00592E3B">
              <w:t xml:space="preserve">TS 24.581 [88] clause 9.2.3.19 </w:t>
            </w:r>
            <w:r w:rsidRPr="00592E3B">
              <w:rPr>
                <w:rFonts w:cs="Arial"/>
                <w:szCs w:val="18"/>
              </w:rPr>
              <w:t>and 6.2.5.3.3</w:t>
            </w:r>
          </w:p>
        </w:tc>
        <w:tc>
          <w:tcPr>
            <w:tcW w:w="1135" w:type="dxa"/>
            <w:tcBorders>
              <w:top w:val="single" w:sz="4" w:space="0" w:color="auto"/>
              <w:left w:val="single" w:sz="4" w:space="0" w:color="auto"/>
              <w:bottom w:val="single" w:sz="4" w:space="0" w:color="auto"/>
              <w:right w:val="single" w:sz="4" w:space="0" w:color="auto"/>
            </w:tcBorders>
          </w:tcPr>
          <w:p w14:paraId="3D22D067" w14:textId="77777777" w:rsidR="006E7BF9" w:rsidRPr="00592E3B" w:rsidRDefault="006E7BF9" w:rsidP="00CE3E80">
            <w:pPr>
              <w:pStyle w:val="TAL"/>
              <w:keepNext w:val="0"/>
              <w:keepLines w:val="0"/>
              <w:widowControl w:val="0"/>
            </w:pPr>
          </w:p>
        </w:tc>
      </w:tr>
      <w:tr w:rsidR="006E7BF9" w:rsidRPr="00592E3B" w14:paraId="6A9E7D21"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D69923" w14:textId="77777777" w:rsidR="006E7BF9" w:rsidRPr="00592E3B" w:rsidRDefault="006E7BF9" w:rsidP="00CE3E80">
            <w:pPr>
              <w:pStyle w:val="TAL"/>
              <w:keepNext w:val="0"/>
              <w:keepLines w:val="0"/>
              <w:widowControl w:val="0"/>
            </w:pPr>
            <w:r w:rsidRPr="00592E3B">
              <w:t xml:space="preserve">  Reception Priority value</w:t>
            </w:r>
          </w:p>
        </w:tc>
        <w:tc>
          <w:tcPr>
            <w:tcW w:w="2127" w:type="dxa"/>
            <w:tcBorders>
              <w:top w:val="single" w:sz="4" w:space="0" w:color="auto"/>
              <w:left w:val="single" w:sz="4" w:space="0" w:color="auto"/>
              <w:bottom w:val="single" w:sz="4" w:space="0" w:color="auto"/>
              <w:right w:val="single" w:sz="4" w:space="0" w:color="auto"/>
            </w:tcBorders>
            <w:hideMark/>
          </w:tcPr>
          <w:p w14:paraId="08BD8818" w14:textId="77777777" w:rsidR="006E7BF9" w:rsidRPr="00592E3B" w:rsidRDefault="006E7BF9" w:rsidP="00CE3E80">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6A1AB2EB" w14:textId="77777777" w:rsidR="006E7BF9" w:rsidRPr="00592E3B" w:rsidRDefault="006E7BF9" w:rsidP="00CE3E80">
            <w:pPr>
              <w:pStyle w:val="TAL"/>
            </w:pPr>
            <w:r w:rsidRPr="00592E3B">
              <w:t>The reception priority (0 to 255) where 0 is the lowest reception priority and 255 is the highest reception priority. If the Reception Priority field is not included in the message the default reception priority is used as the Reception Priority value. The value of the default reception priority is 0. The default reception priority is sometimes referred to as normal reception priority.</w:t>
            </w:r>
          </w:p>
        </w:tc>
        <w:tc>
          <w:tcPr>
            <w:tcW w:w="1419" w:type="dxa"/>
            <w:tcBorders>
              <w:top w:val="single" w:sz="4" w:space="0" w:color="auto"/>
              <w:left w:val="single" w:sz="4" w:space="0" w:color="auto"/>
              <w:bottom w:val="single" w:sz="4" w:space="0" w:color="auto"/>
              <w:right w:val="single" w:sz="4" w:space="0" w:color="auto"/>
            </w:tcBorders>
            <w:hideMark/>
          </w:tcPr>
          <w:p w14:paraId="1D4ED609"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475E9FD" w14:textId="77777777" w:rsidR="006E7BF9" w:rsidRPr="00592E3B" w:rsidRDefault="006E7BF9" w:rsidP="00CE3E80">
            <w:pPr>
              <w:pStyle w:val="TAL"/>
              <w:keepNext w:val="0"/>
              <w:keepLines w:val="0"/>
              <w:widowControl w:val="0"/>
            </w:pPr>
          </w:p>
        </w:tc>
      </w:tr>
      <w:tr w:rsidR="006E7BF9" w:rsidRPr="00592E3B" w14:paraId="4499AFFD"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333C52" w14:textId="77777777" w:rsidR="006E7BF9" w:rsidRPr="00592E3B" w:rsidRDefault="006E7BF9" w:rsidP="00CE3E80">
            <w:pPr>
              <w:pStyle w:val="TAL"/>
              <w:keepNext w:val="0"/>
              <w:keepLines w:val="0"/>
              <w:widowControl w:val="0"/>
              <w:rPr>
                <w:b/>
              </w:rPr>
            </w:pPr>
            <w:r w:rsidRPr="00592E3B">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119DEDC2" w14:textId="77777777" w:rsidR="006E7BF9" w:rsidRPr="00592E3B" w:rsidRDefault="006E7BF9" w:rsidP="00CE3E80">
            <w:pPr>
              <w:pStyle w:val="TAL"/>
              <w:rPr>
                <w:rFonts w:cs="Arial"/>
                <w:b/>
                <w:szCs w:val="18"/>
              </w:rPr>
            </w:pPr>
            <w:r w:rsidRPr="00592E3B">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72B6E864"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The </w:t>
            </w:r>
            <w:proofErr w:type="spellStart"/>
            <w:r w:rsidRPr="00592E3B">
              <w:rPr>
                <w:rFonts w:cs="Arial"/>
                <w:szCs w:val="18"/>
              </w:rPr>
              <w:t>MCVideo</w:t>
            </w:r>
            <w:proofErr w:type="spellEnd"/>
            <w:r w:rsidRPr="00592E3B">
              <w:rPr>
                <w:rFonts w:cs="Arial"/>
                <w:szCs w:val="18"/>
              </w:rPr>
              <w:t xml:space="preserve"> call does not involve a non-controlling </w:t>
            </w:r>
            <w:proofErr w:type="spellStart"/>
            <w:r w:rsidRPr="00592E3B">
              <w:rPr>
                <w:rFonts w:cs="Arial"/>
                <w:szCs w:val="18"/>
              </w:rPr>
              <w:t>MCVideo</w:t>
            </w:r>
            <w:proofErr w:type="spellEnd"/>
            <w:r w:rsidRPr="00592E3B">
              <w:rPr>
                <w:rFonts w:cs="Arial"/>
                <w:szCs w:val="18"/>
              </w:rPr>
              <w:t xml:space="preserve"> function</w:t>
            </w:r>
          </w:p>
        </w:tc>
        <w:tc>
          <w:tcPr>
            <w:tcW w:w="1419" w:type="dxa"/>
            <w:tcBorders>
              <w:top w:val="single" w:sz="4" w:space="0" w:color="auto"/>
              <w:left w:val="single" w:sz="4" w:space="0" w:color="auto"/>
              <w:bottom w:val="single" w:sz="4" w:space="0" w:color="auto"/>
              <w:right w:val="single" w:sz="4" w:space="0" w:color="auto"/>
            </w:tcBorders>
            <w:hideMark/>
          </w:tcPr>
          <w:p w14:paraId="6DFE3804" w14:textId="77777777" w:rsidR="006E7BF9" w:rsidRPr="00592E3B" w:rsidRDefault="006E7BF9" w:rsidP="00CE3E80">
            <w:pPr>
              <w:pStyle w:val="TAL"/>
              <w:keepNext w:val="0"/>
              <w:keepLines w:val="0"/>
              <w:widowControl w:val="0"/>
            </w:pPr>
            <w:r w:rsidRPr="00592E3B">
              <w:t>TS 24.581 [88] clause 9.2.3.13</w:t>
            </w:r>
          </w:p>
        </w:tc>
        <w:tc>
          <w:tcPr>
            <w:tcW w:w="1135" w:type="dxa"/>
            <w:tcBorders>
              <w:top w:val="single" w:sz="4" w:space="0" w:color="auto"/>
              <w:left w:val="single" w:sz="4" w:space="0" w:color="auto"/>
              <w:bottom w:val="single" w:sz="4" w:space="0" w:color="auto"/>
              <w:right w:val="single" w:sz="4" w:space="0" w:color="auto"/>
            </w:tcBorders>
          </w:tcPr>
          <w:p w14:paraId="4CB7DCAD" w14:textId="77777777" w:rsidR="006E7BF9" w:rsidRPr="00592E3B" w:rsidRDefault="006E7BF9" w:rsidP="00CE3E80">
            <w:pPr>
              <w:pStyle w:val="TAL"/>
              <w:keepNext w:val="0"/>
              <w:keepLines w:val="0"/>
              <w:widowControl w:val="0"/>
            </w:pPr>
          </w:p>
        </w:tc>
      </w:tr>
      <w:tr w:rsidR="006E7BF9" w:rsidRPr="00592E3B" w14:paraId="068975E0"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57016044" w14:textId="77777777" w:rsidR="006E7BF9" w:rsidRPr="00592E3B" w:rsidRDefault="006E7BF9" w:rsidP="00CE3E80">
            <w:pPr>
              <w:pStyle w:val="TAL"/>
              <w:keepNext w:val="0"/>
              <w:keepLines w:val="0"/>
              <w:widowControl w:val="0"/>
              <w:rPr>
                <w:rFonts w:eastAsia="MS Mincho"/>
                <w:b/>
                <w:bCs/>
              </w:rPr>
            </w:pPr>
            <w:r w:rsidRPr="00592E3B">
              <w:rPr>
                <w:b/>
                <w:bCs/>
              </w:rPr>
              <w:t>Functional Alias</w:t>
            </w:r>
          </w:p>
        </w:tc>
        <w:tc>
          <w:tcPr>
            <w:tcW w:w="2127" w:type="dxa"/>
            <w:tcBorders>
              <w:top w:val="single" w:sz="4" w:space="0" w:color="auto"/>
              <w:left w:val="single" w:sz="4" w:space="0" w:color="auto"/>
              <w:bottom w:val="single" w:sz="4" w:space="0" w:color="auto"/>
              <w:right w:val="single" w:sz="4" w:space="0" w:color="auto"/>
            </w:tcBorders>
            <w:hideMark/>
          </w:tcPr>
          <w:p w14:paraId="6AD6E4FF" w14:textId="77777777" w:rsidR="006E7BF9" w:rsidRPr="00592E3B" w:rsidRDefault="006E7BF9" w:rsidP="00CE3E80">
            <w:pPr>
              <w:pStyle w:val="TAL"/>
              <w:rPr>
                <w:rFonts w:eastAsia="MS PGothic"/>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11BF1BD" w14:textId="77777777" w:rsidR="006E7BF9" w:rsidRPr="00592E3B" w:rsidRDefault="006E7BF9" w:rsidP="00CE3E80">
            <w:pPr>
              <w:pStyle w:val="TAL"/>
              <w:keepNext w:val="0"/>
              <w:keepLines w:val="0"/>
              <w:widowControl w:val="0"/>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815B71A"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41E3950" w14:textId="77777777" w:rsidR="006E7BF9" w:rsidRPr="00592E3B" w:rsidRDefault="006E7BF9" w:rsidP="00CE3E80">
            <w:pPr>
              <w:pStyle w:val="TAL"/>
              <w:keepNext w:val="0"/>
              <w:keepLines w:val="0"/>
              <w:widowControl w:val="0"/>
            </w:pPr>
          </w:p>
        </w:tc>
      </w:tr>
      <w:tr w:rsidR="006E7BF9" w:rsidRPr="00592E3B" w14:paraId="7A1BB464"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627BD49C" w14:textId="77777777" w:rsidR="006E7BF9" w:rsidRPr="00592E3B" w:rsidRDefault="006E7BF9" w:rsidP="00CE3E80">
            <w:pPr>
              <w:pStyle w:val="TAL"/>
              <w:keepNext w:val="0"/>
              <w:keepLines w:val="0"/>
              <w:widowControl w:val="0"/>
              <w:rPr>
                <w:rFonts w:eastAsia="MS Mincho"/>
                <w:b/>
                <w:bCs/>
              </w:rPr>
            </w:pPr>
          </w:p>
        </w:tc>
        <w:tc>
          <w:tcPr>
            <w:tcW w:w="2127" w:type="dxa"/>
            <w:tcBorders>
              <w:top w:val="single" w:sz="4" w:space="0" w:color="auto"/>
              <w:left w:val="single" w:sz="4" w:space="0" w:color="auto"/>
              <w:bottom w:val="single" w:sz="4" w:space="0" w:color="auto"/>
              <w:right w:val="single" w:sz="4" w:space="0" w:color="auto"/>
            </w:tcBorders>
            <w:hideMark/>
          </w:tcPr>
          <w:p w14:paraId="43985464" w14:textId="77777777" w:rsidR="006E7BF9" w:rsidRPr="00592E3B" w:rsidRDefault="006E7BF9" w:rsidP="00CE3E80">
            <w:pPr>
              <w:pStyle w:val="TAL"/>
              <w:rPr>
                <w:rFonts w:eastAsia="MS PGothic"/>
              </w:rPr>
            </w:pPr>
            <w:proofErr w:type="spellStart"/>
            <w:r w:rsidRPr="00592E3B">
              <w:t>px_MCVideo_ID_FA_B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5EA5380" w14:textId="77777777" w:rsidR="006E7BF9" w:rsidRPr="00592E3B" w:rsidRDefault="006E7BF9" w:rsidP="00CE3E80">
            <w:pPr>
              <w:pStyle w:val="TAL"/>
              <w:keepNext w:val="0"/>
              <w:keepLines w:val="0"/>
              <w:widowControl w:val="0"/>
              <w:rPr>
                <w:rFonts w:cs="Arial"/>
                <w:szCs w:val="18"/>
              </w:rPr>
            </w:pPr>
            <w:r w:rsidRPr="00592E3B">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499220CD" w14:textId="77777777" w:rsidR="006E7BF9" w:rsidRPr="00592E3B" w:rsidRDefault="006E7BF9" w:rsidP="00CE3E80">
            <w:pPr>
              <w:pStyle w:val="TAL"/>
              <w:keepNext w:val="0"/>
              <w:keepLines w:val="0"/>
              <w:widowControl w:val="0"/>
            </w:pPr>
            <w:r w:rsidRPr="00592E3B">
              <w:t>TS 24.581 [88]clause 9.2.3.21</w:t>
            </w:r>
          </w:p>
        </w:tc>
        <w:tc>
          <w:tcPr>
            <w:tcW w:w="1135" w:type="dxa"/>
            <w:tcBorders>
              <w:top w:val="single" w:sz="4" w:space="0" w:color="auto"/>
              <w:left w:val="single" w:sz="4" w:space="0" w:color="auto"/>
              <w:bottom w:val="single" w:sz="4" w:space="0" w:color="auto"/>
              <w:right w:val="single" w:sz="4" w:space="0" w:color="auto"/>
            </w:tcBorders>
            <w:hideMark/>
          </w:tcPr>
          <w:p w14:paraId="0601475F" w14:textId="77777777" w:rsidR="006E7BF9" w:rsidRPr="00592E3B" w:rsidRDefault="006E7BF9" w:rsidP="00CE3E80">
            <w:pPr>
              <w:pStyle w:val="TAL"/>
              <w:keepNext w:val="0"/>
              <w:keepLines w:val="0"/>
              <w:widowControl w:val="0"/>
            </w:pPr>
            <w:r w:rsidRPr="00592E3B">
              <w:rPr>
                <w:rFonts w:eastAsia="MS Mincho"/>
              </w:rPr>
              <w:t>FA</w:t>
            </w:r>
          </w:p>
        </w:tc>
      </w:tr>
    </w:tbl>
    <w:p w14:paraId="13E458F7" w14:textId="77777777" w:rsidR="006E7BF9" w:rsidRPr="00592E3B" w:rsidRDefault="006E7BF9" w:rsidP="006E7BF9"/>
    <w:p w14:paraId="3A35C04A" w14:textId="77777777" w:rsidR="006E7BF9" w:rsidRPr="00592E3B" w:rsidRDefault="006E7BF9" w:rsidP="006E7BF9">
      <w:pPr>
        <w:pStyle w:val="Heading5"/>
        <w:rPr>
          <w:rFonts w:cs="Arial"/>
        </w:rPr>
      </w:pPr>
      <w:bookmarkStart w:id="104" w:name="_Toc27678218"/>
      <w:bookmarkStart w:id="105" w:name="_Toc36037240"/>
      <w:bookmarkStart w:id="106" w:name="_Toc44398317"/>
      <w:bookmarkStart w:id="107" w:name="_Toc52382516"/>
      <w:bookmarkStart w:id="108" w:name="_Toc60687427"/>
      <w:bookmarkStart w:id="109" w:name="_Toc68726592"/>
      <w:bookmarkStart w:id="110" w:name="_Toc75786518"/>
      <w:bookmarkStart w:id="111" w:name="_Toc100443427"/>
      <w:bookmarkStart w:id="112" w:name="_Toc178183847"/>
      <w:bookmarkStart w:id="113" w:name="_Toc180142665"/>
      <w:r w:rsidRPr="00592E3B">
        <w:rPr>
          <w:rFonts w:cs="Arial"/>
        </w:rPr>
        <w:t>5.5.11.1.5</w:t>
      </w:r>
      <w:r w:rsidRPr="00592E3B">
        <w:rPr>
          <w:rFonts w:cs="Arial"/>
        </w:rPr>
        <w:tab/>
      </w:r>
      <w:bookmarkEnd w:id="104"/>
      <w:bookmarkEnd w:id="105"/>
      <w:bookmarkEnd w:id="106"/>
      <w:bookmarkEnd w:id="107"/>
      <w:bookmarkEnd w:id="108"/>
      <w:bookmarkEnd w:id="109"/>
      <w:bookmarkEnd w:id="110"/>
      <w:r w:rsidRPr="00592E3B">
        <w:t>Void</w:t>
      </w:r>
      <w:bookmarkEnd w:id="111"/>
      <w:bookmarkEnd w:id="112"/>
      <w:bookmarkEnd w:id="113"/>
    </w:p>
    <w:p w14:paraId="3B1EB871" w14:textId="77777777" w:rsidR="006E7BF9" w:rsidRPr="00592E3B" w:rsidRDefault="006E7BF9" w:rsidP="006E7BF9"/>
    <w:p w14:paraId="24968D8F" w14:textId="77777777" w:rsidR="006E7BF9" w:rsidRPr="00592E3B" w:rsidRDefault="006E7BF9" w:rsidP="006E7BF9">
      <w:pPr>
        <w:pStyle w:val="Heading5"/>
      </w:pPr>
      <w:bookmarkStart w:id="114" w:name="_Toc27678219"/>
      <w:bookmarkStart w:id="115" w:name="_Toc36037241"/>
      <w:bookmarkStart w:id="116" w:name="_Toc44398318"/>
      <w:bookmarkStart w:id="117" w:name="_Toc52382517"/>
      <w:bookmarkStart w:id="118" w:name="_Toc60687428"/>
      <w:bookmarkStart w:id="119" w:name="_Toc68726593"/>
      <w:bookmarkStart w:id="120" w:name="_Toc75786519"/>
      <w:bookmarkStart w:id="121" w:name="_Toc100443428"/>
      <w:bookmarkStart w:id="122" w:name="_Toc178183848"/>
      <w:bookmarkStart w:id="123" w:name="_Toc180142666"/>
      <w:r w:rsidRPr="00592E3B">
        <w:rPr>
          <w:rFonts w:cs="Arial"/>
        </w:rPr>
        <w:t>5.5.11.1.6</w:t>
      </w:r>
      <w:r w:rsidRPr="00592E3B">
        <w:rPr>
          <w:rFonts w:cs="Arial"/>
        </w:rPr>
        <w:tab/>
      </w:r>
      <w:r w:rsidRPr="00592E3B">
        <w:t>Remote Transmission Request</w:t>
      </w:r>
      <w:bookmarkEnd w:id="114"/>
      <w:bookmarkEnd w:id="115"/>
      <w:bookmarkEnd w:id="116"/>
      <w:bookmarkEnd w:id="117"/>
      <w:bookmarkEnd w:id="118"/>
      <w:bookmarkEnd w:id="119"/>
      <w:bookmarkEnd w:id="120"/>
      <w:bookmarkEnd w:id="121"/>
      <w:bookmarkEnd w:id="122"/>
      <w:bookmarkEnd w:id="123"/>
    </w:p>
    <w:p w14:paraId="3EC17DDE" w14:textId="77777777" w:rsidR="006E7BF9" w:rsidRPr="00592E3B" w:rsidRDefault="006E7BF9" w:rsidP="006E7BF9">
      <w:pPr>
        <w:pStyle w:val="TH"/>
      </w:pPr>
      <w:r w:rsidRPr="00592E3B">
        <w:t>Table 5.5.11.1.6-1: Remote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Change w:id="124">
          <w:tblGrid>
            <w:gridCol w:w="2676"/>
            <w:gridCol w:w="2158"/>
            <w:gridCol w:w="2158"/>
            <w:gridCol w:w="1349"/>
            <w:gridCol w:w="1169"/>
          </w:tblGrid>
        </w:tblGridChange>
      </w:tblGrid>
      <w:tr w:rsidR="006E7BF9" w:rsidRPr="00592E3B" w14:paraId="33D3ABBE" w14:textId="77777777" w:rsidTr="00CE3E80">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0067C1A" w14:textId="77777777" w:rsidR="006E7BF9" w:rsidRPr="00592E3B" w:rsidRDefault="006E7BF9" w:rsidP="00CE3E80">
            <w:pPr>
              <w:pStyle w:val="TAL"/>
              <w:keepNext w:val="0"/>
              <w:keepLines w:val="0"/>
              <w:widowControl w:val="0"/>
            </w:pPr>
            <w:r w:rsidRPr="00592E3B">
              <w:t>Derivation Path: TS 24.581 [88] Table 9.2.22-1</w:t>
            </w:r>
          </w:p>
        </w:tc>
      </w:tr>
      <w:tr w:rsidR="006E7BF9" w:rsidRPr="00592E3B" w14:paraId="307A3159" w14:textId="77777777" w:rsidTr="00CE3E80">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A7057A3" w14:textId="77777777" w:rsidR="006E7BF9" w:rsidRPr="00592E3B" w:rsidRDefault="006E7BF9" w:rsidP="00CE3E80">
            <w:pPr>
              <w:pStyle w:val="TAH"/>
              <w:keepNext w:val="0"/>
              <w:keepLines w:val="0"/>
              <w:widowControl w:val="0"/>
            </w:pPr>
            <w:r w:rsidRPr="00592E3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22DEEA39" w14:textId="77777777" w:rsidR="006E7BF9" w:rsidRPr="00592E3B" w:rsidRDefault="006E7BF9" w:rsidP="00CE3E80">
            <w:pPr>
              <w:pStyle w:val="TAH"/>
              <w:keepNext w:val="0"/>
              <w:keepLines w:val="0"/>
              <w:widowControl w:val="0"/>
            </w:pPr>
            <w:r w:rsidRPr="00592E3B">
              <w:t>Value/remark</w:t>
            </w:r>
          </w:p>
        </w:tc>
        <w:tc>
          <w:tcPr>
            <w:tcW w:w="2158" w:type="dxa"/>
            <w:tcBorders>
              <w:top w:val="single" w:sz="4" w:space="0" w:color="auto"/>
              <w:left w:val="single" w:sz="4" w:space="0" w:color="auto"/>
              <w:bottom w:val="single" w:sz="4" w:space="0" w:color="auto"/>
              <w:right w:val="single" w:sz="4" w:space="0" w:color="auto"/>
            </w:tcBorders>
            <w:hideMark/>
          </w:tcPr>
          <w:p w14:paraId="5CCC56A9" w14:textId="77777777" w:rsidR="006E7BF9" w:rsidRPr="00592E3B" w:rsidRDefault="006E7BF9" w:rsidP="00CE3E80">
            <w:pPr>
              <w:pStyle w:val="TAH"/>
              <w:keepNext w:val="0"/>
              <w:keepLines w:val="0"/>
              <w:widowControl w:val="0"/>
            </w:pPr>
            <w:r w:rsidRPr="00592E3B">
              <w:t>Comment</w:t>
            </w:r>
          </w:p>
        </w:tc>
        <w:tc>
          <w:tcPr>
            <w:tcW w:w="1349" w:type="dxa"/>
            <w:tcBorders>
              <w:top w:val="single" w:sz="4" w:space="0" w:color="auto"/>
              <w:left w:val="single" w:sz="4" w:space="0" w:color="auto"/>
              <w:bottom w:val="single" w:sz="4" w:space="0" w:color="auto"/>
              <w:right w:val="single" w:sz="4" w:space="0" w:color="auto"/>
            </w:tcBorders>
            <w:hideMark/>
          </w:tcPr>
          <w:p w14:paraId="262575F3" w14:textId="77777777" w:rsidR="006E7BF9" w:rsidRPr="00592E3B" w:rsidRDefault="006E7BF9" w:rsidP="00CE3E80">
            <w:pPr>
              <w:pStyle w:val="TAH"/>
              <w:keepNext w:val="0"/>
              <w:keepLines w:val="0"/>
              <w:widowControl w:val="0"/>
            </w:pPr>
            <w:r w:rsidRPr="00592E3B">
              <w:t>Reference</w:t>
            </w:r>
          </w:p>
        </w:tc>
        <w:tc>
          <w:tcPr>
            <w:tcW w:w="1169" w:type="dxa"/>
            <w:tcBorders>
              <w:top w:val="single" w:sz="4" w:space="0" w:color="auto"/>
              <w:left w:val="single" w:sz="4" w:space="0" w:color="auto"/>
              <w:bottom w:val="single" w:sz="4" w:space="0" w:color="auto"/>
              <w:right w:val="single" w:sz="4" w:space="0" w:color="auto"/>
            </w:tcBorders>
            <w:hideMark/>
          </w:tcPr>
          <w:p w14:paraId="062ABBFB" w14:textId="77777777" w:rsidR="006E7BF9" w:rsidRPr="00592E3B" w:rsidRDefault="006E7BF9" w:rsidP="00CE3E80">
            <w:pPr>
              <w:pStyle w:val="TAH"/>
              <w:keepNext w:val="0"/>
              <w:keepLines w:val="0"/>
              <w:widowControl w:val="0"/>
            </w:pPr>
            <w:r w:rsidRPr="00592E3B">
              <w:t>Condition</w:t>
            </w:r>
          </w:p>
        </w:tc>
      </w:tr>
      <w:tr w:rsidR="006E7BF9" w:rsidRPr="00592E3B" w14:paraId="25CE3240"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AC400C4" w14:textId="77777777" w:rsidR="006E7BF9" w:rsidRPr="00592E3B" w:rsidRDefault="006E7BF9" w:rsidP="00CE3E80">
            <w:pPr>
              <w:pStyle w:val="TAL"/>
              <w:keepNext w:val="0"/>
              <w:keepLines w:val="0"/>
              <w:widowControl w:val="0"/>
              <w:rPr>
                <w:rFonts w:cs="Arial"/>
                <w:b/>
                <w:bCs/>
                <w:szCs w:val="18"/>
              </w:rPr>
            </w:pPr>
            <w:r w:rsidRPr="00592E3B">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2C5E4C73" w14:textId="77777777" w:rsidR="006E7BF9" w:rsidRPr="00592E3B" w:rsidRDefault="006E7BF9" w:rsidP="00CE3E80">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38A7AB2C" w14:textId="77777777" w:rsidR="006E7BF9" w:rsidRPr="00592E3B" w:rsidRDefault="006E7BF9" w:rsidP="00CE3E80">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35E9732"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EDB1555" w14:textId="77777777" w:rsidR="006E7BF9" w:rsidRPr="00592E3B" w:rsidRDefault="006E7BF9" w:rsidP="00CE3E80">
            <w:pPr>
              <w:pStyle w:val="TAL"/>
              <w:keepNext w:val="0"/>
              <w:keepLines w:val="0"/>
              <w:widowControl w:val="0"/>
            </w:pPr>
          </w:p>
        </w:tc>
      </w:tr>
      <w:tr w:rsidR="006E7BF9" w:rsidRPr="00592E3B" w14:paraId="522F97D4" w14:textId="77777777" w:rsidTr="00CE3E80">
        <w:trPr>
          <w:cantSplit/>
          <w:jc w:val="center"/>
        </w:trPr>
        <w:tc>
          <w:tcPr>
            <w:tcW w:w="2676" w:type="dxa"/>
            <w:tcBorders>
              <w:top w:val="single" w:sz="4" w:space="0" w:color="auto"/>
              <w:left w:val="single" w:sz="4" w:space="0" w:color="auto"/>
              <w:bottom w:val="nil"/>
              <w:right w:val="single" w:sz="4" w:space="0" w:color="auto"/>
            </w:tcBorders>
            <w:hideMark/>
          </w:tcPr>
          <w:p w14:paraId="726A88F4"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7C14F252" w14:textId="77777777" w:rsidR="006E7BF9" w:rsidRPr="00592E3B" w:rsidRDefault="006E7BF9" w:rsidP="00CE3E80">
            <w:pPr>
              <w:pStyle w:val="TAL"/>
              <w:keepNext w:val="0"/>
              <w:keepLines w:val="0"/>
              <w:widowControl w:val="0"/>
            </w:pPr>
            <w:r w:rsidRPr="00592E3B">
              <w:t>“00111”</w:t>
            </w:r>
          </w:p>
        </w:tc>
        <w:tc>
          <w:tcPr>
            <w:tcW w:w="2158" w:type="dxa"/>
            <w:tcBorders>
              <w:top w:val="single" w:sz="4" w:space="0" w:color="auto"/>
              <w:left w:val="single" w:sz="4" w:space="0" w:color="auto"/>
              <w:bottom w:val="single" w:sz="4" w:space="0" w:color="auto"/>
              <w:right w:val="single" w:sz="4" w:space="0" w:color="auto"/>
            </w:tcBorders>
            <w:hideMark/>
          </w:tcPr>
          <w:p w14:paraId="4AA13364" w14:textId="77777777" w:rsidR="006E7BF9" w:rsidRPr="00592E3B" w:rsidRDefault="006E7BF9" w:rsidP="00CE3E80">
            <w:pPr>
              <w:pStyle w:val="TAL"/>
              <w:keepNext w:val="0"/>
              <w:keepLines w:val="0"/>
              <w:widowControl w:val="0"/>
            </w:pPr>
            <w:r w:rsidRPr="00592E3B">
              <w:t>Remote 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253D6A0F" w14:textId="77777777" w:rsidR="006E7BF9" w:rsidRPr="00592E3B" w:rsidRDefault="006E7BF9" w:rsidP="00CE3E80">
            <w:pPr>
              <w:pStyle w:val="TAL"/>
              <w:keepNext w:val="0"/>
              <w:keepLines w:val="0"/>
              <w:widowControl w:val="0"/>
            </w:pPr>
            <w:r w:rsidRPr="00592E3B">
              <w:t>TS 24.581 [88] clause 9.2.22 and Table 9.2.2.1-1</w:t>
            </w:r>
          </w:p>
        </w:tc>
        <w:tc>
          <w:tcPr>
            <w:tcW w:w="1169" w:type="dxa"/>
            <w:tcBorders>
              <w:top w:val="single" w:sz="4" w:space="0" w:color="auto"/>
              <w:left w:val="single" w:sz="4" w:space="0" w:color="auto"/>
              <w:bottom w:val="single" w:sz="4" w:space="0" w:color="auto"/>
              <w:right w:val="single" w:sz="4" w:space="0" w:color="auto"/>
            </w:tcBorders>
          </w:tcPr>
          <w:p w14:paraId="401A760D" w14:textId="77777777" w:rsidR="006E7BF9" w:rsidRPr="00592E3B" w:rsidRDefault="006E7BF9" w:rsidP="00CE3E80">
            <w:pPr>
              <w:pStyle w:val="TAL"/>
              <w:keepNext w:val="0"/>
              <w:keepLines w:val="0"/>
              <w:widowControl w:val="0"/>
            </w:pPr>
          </w:p>
        </w:tc>
      </w:tr>
      <w:tr w:rsidR="006E7BF9" w:rsidRPr="00592E3B" w14:paraId="7428DD79" w14:textId="77777777" w:rsidTr="00CE3E80">
        <w:trPr>
          <w:cantSplit/>
          <w:jc w:val="center"/>
        </w:trPr>
        <w:tc>
          <w:tcPr>
            <w:tcW w:w="2676" w:type="dxa"/>
            <w:tcBorders>
              <w:top w:val="nil"/>
              <w:left w:val="single" w:sz="4" w:space="0" w:color="auto"/>
              <w:bottom w:val="single" w:sz="4" w:space="0" w:color="auto"/>
              <w:right w:val="single" w:sz="4" w:space="0" w:color="auto"/>
            </w:tcBorders>
          </w:tcPr>
          <w:p w14:paraId="06E08852" w14:textId="77777777" w:rsidR="006E7BF9" w:rsidRPr="00592E3B" w:rsidRDefault="006E7BF9" w:rsidP="00CE3E80">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6EDA5F45" w14:textId="77777777" w:rsidR="006E7BF9" w:rsidRPr="00592E3B" w:rsidRDefault="006E7BF9" w:rsidP="00CE3E80">
            <w:pPr>
              <w:pStyle w:val="TAL"/>
              <w:keepNext w:val="0"/>
              <w:keepLines w:val="0"/>
              <w:widowControl w:val="0"/>
            </w:pPr>
            <w:r w:rsidRPr="00592E3B">
              <w:t>“10111”</w:t>
            </w:r>
          </w:p>
        </w:tc>
        <w:tc>
          <w:tcPr>
            <w:tcW w:w="2158" w:type="dxa"/>
            <w:tcBorders>
              <w:top w:val="single" w:sz="4" w:space="0" w:color="auto"/>
              <w:left w:val="single" w:sz="4" w:space="0" w:color="auto"/>
              <w:bottom w:val="single" w:sz="4" w:space="0" w:color="auto"/>
              <w:right w:val="single" w:sz="4" w:space="0" w:color="auto"/>
            </w:tcBorders>
          </w:tcPr>
          <w:p w14:paraId="4A85BDB9" w14:textId="77777777" w:rsidR="006E7BF9" w:rsidRPr="00592E3B" w:rsidRDefault="006E7BF9" w:rsidP="00CE3E80">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7CC2C2A"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EC70573" w14:textId="77777777" w:rsidR="006E7BF9" w:rsidRPr="00592E3B" w:rsidRDefault="006E7BF9" w:rsidP="00CE3E80">
            <w:pPr>
              <w:pStyle w:val="TAL"/>
              <w:keepNext w:val="0"/>
              <w:keepLines w:val="0"/>
              <w:widowControl w:val="0"/>
            </w:pPr>
            <w:r w:rsidRPr="00592E3B">
              <w:t>ACK</w:t>
            </w:r>
          </w:p>
        </w:tc>
      </w:tr>
      <w:tr w:rsidR="006E7BF9" w:rsidRPr="00592E3B" w14:paraId="4F673AB4" w14:textId="77777777" w:rsidTr="006E7BF9">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5" w:author="MCC160" w:date="2025-01-22T12:57:00Z" w16du:dateUtc="2025-01-22T11:57: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26" w:author="MCC160" w:date="2025-01-22T12:57:00Z" w16du:dateUtc="2025-01-22T11:57:00Z">
            <w:trPr>
              <w:cantSplit/>
              <w:jc w:val="center"/>
            </w:trPr>
          </w:trPrChange>
        </w:trPr>
        <w:tc>
          <w:tcPr>
            <w:tcW w:w="2676" w:type="dxa"/>
            <w:tcBorders>
              <w:top w:val="single" w:sz="4" w:space="0" w:color="auto"/>
              <w:left w:val="single" w:sz="4" w:space="0" w:color="auto"/>
              <w:bottom w:val="nil"/>
              <w:right w:val="single" w:sz="4" w:space="0" w:color="auto"/>
            </w:tcBorders>
            <w:hideMark/>
            <w:tcPrChange w:id="127" w:author="MCC160" w:date="2025-01-22T12:57:00Z" w16du:dateUtc="2025-01-22T11:57:00Z">
              <w:tcPr>
                <w:tcW w:w="2676" w:type="dxa"/>
                <w:tcBorders>
                  <w:top w:val="single" w:sz="4" w:space="0" w:color="auto"/>
                  <w:left w:val="single" w:sz="4" w:space="0" w:color="auto"/>
                  <w:bottom w:val="single" w:sz="4" w:space="0" w:color="auto"/>
                  <w:right w:val="single" w:sz="4" w:space="0" w:color="auto"/>
                </w:tcBorders>
                <w:hideMark/>
              </w:tcPr>
            </w:tcPrChange>
          </w:tcPr>
          <w:p w14:paraId="5EC55CD9"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Change w:id="128" w:author="MCC160" w:date="2025-01-22T12:57:00Z" w16du:dateUtc="2025-01-22T11:57:00Z">
              <w:tcPr>
                <w:tcW w:w="2158" w:type="dxa"/>
                <w:tcBorders>
                  <w:top w:val="single" w:sz="4" w:space="0" w:color="auto"/>
                  <w:left w:val="single" w:sz="4" w:space="0" w:color="auto"/>
                  <w:bottom w:val="single" w:sz="4" w:space="0" w:color="auto"/>
                  <w:right w:val="single" w:sz="4" w:space="0" w:color="auto"/>
                </w:tcBorders>
                <w:hideMark/>
              </w:tcPr>
            </w:tcPrChange>
          </w:tcPr>
          <w:p w14:paraId="5487CE44" w14:textId="77777777" w:rsidR="006E7BF9" w:rsidRPr="00592E3B" w:rsidRDefault="006E7BF9" w:rsidP="00CE3E80">
            <w:pPr>
              <w:pStyle w:val="TAL"/>
              <w:keepNext w:val="0"/>
              <w:keepLines w:val="0"/>
              <w:widowControl w:val="0"/>
            </w:pPr>
            <w:r w:rsidRPr="00322072">
              <w:t>RTCP SSRC of the client</w:t>
            </w:r>
          </w:p>
        </w:tc>
        <w:tc>
          <w:tcPr>
            <w:tcW w:w="2158" w:type="dxa"/>
            <w:tcBorders>
              <w:top w:val="single" w:sz="4" w:space="0" w:color="auto"/>
              <w:left w:val="single" w:sz="4" w:space="0" w:color="auto"/>
              <w:bottom w:val="single" w:sz="4" w:space="0" w:color="auto"/>
              <w:right w:val="single" w:sz="4" w:space="0" w:color="auto"/>
            </w:tcBorders>
            <w:tcPrChange w:id="129" w:author="MCC160" w:date="2025-01-22T12:57:00Z" w16du:dateUtc="2025-01-22T11:57:00Z">
              <w:tcPr>
                <w:tcW w:w="2158" w:type="dxa"/>
                <w:tcBorders>
                  <w:top w:val="single" w:sz="4" w:space="0" w:color="auto"/>
                  <w:left w:val="single" w:sz="4" w:space="0" w:color="auto"/>
                  <w:bottom w:val="single" w:sz="4" w:space="0" w:color="auto"/>
                  <w:right w:val="single" w:sz="4" w:space="0" w:color="auto"/>
                </w:tcBorders>
              </w:tcPr>
            </w:tcPrChange>
          </w:tcPr>
          <w:p w14:paraId="7900F3F2"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hideMark/>
            <w:tcPrChange w:id="130" w:author="MCC160" w:date="2025-01-22T12:57:00Z" w16du:dateUtc="2025-01-22T11:57:00Z">
              <w:tcPr>
                <w:tcW w:w="1349" w:type="dxa"/>
                <w:tcBorders>
                  <w:top w:val="single" w:sz="4" w:space="0" w:color="auto"/>
                  <w:left w:val="single" w:sz="4" w:space="0" w:color="auto"/>
                  <w:bottom w:val="single" w:sz="4" w:space="0" w:color="auto"/>
                  <w:right w:val="single" w:sz="4" w:space="0" w:color="auto"/>
                </w:tcBorders>
                <w:hideMark/>
              </w:tcPr>
            </w:tcPrChange>
          </w:tcPr>
          <w:p w14:paraId="349B84AC" w14:textId="77777777" w:rsidR="006E7BF9" w:rsidRPr="00592E3B" w:rsidRDefault="006E7BF9" w:rsidP="00CE3E80">
            <w:pPr>
              <w:pStyle w:val="TAL"/>
              <w:keepNext w:val="0"/>
              <w:keepLines w:val="0"/>
              <w:widowControl w:val="0"/>
            </w:pPr>
            <w:r w:rsidRPr="00592E3B">
              <w:t>IETF RFC 3550 [76].</w:t>
            </w:r>
          </w:p>
        </w:tc>
        <w:tc>
          <w:tcPr>
            <w:tcW w:w="1169" w:type="dxa"/>
            <w:tcBorders>
              <w:top w:val="single" w:sz="4" w:space="0" w:color="auto"/>
              <w:left w:val="single" w:sz="4" w:space="0" w:color="auto"/>
              <w:bottom w:val="single" w:sz="4" w:space="0" w:color="auto"/>
              <w:right w:val="single" w:sz="4" w:space="0" w:color="auto"/>
            </w:tcBorders>
            <w:tcPrChange w:id="131" w:author="MCC160" w:date="2025-01-22T12:57:00Z" w16du:dateUtc="2025-01-22T11:57:00Z">
              <w:tcPr>
                <w:tcW w:w="1169" w:type="dxa"/>
                <w:tcBorders>
                  <w:top w:val="single" w:sz="4" w:space="0" w:color="auto"/>
                  <w:left w:val="single" w:sz="4" w:space="0" w:color="auto"/>
                  <w:bottom w:val="single" w:sz="4" w:space="0" w:color="auto"/>
                  <w:right w:val="single" w:sz="4" w:space="0" w:color="auto"/>
                </w:tcBorders>
              </w:tcPr>
            </w:tcPrChange>
          </w:tcPr>
          <w:p w14:paraId="4D3D9AC4" w14:textId="77777777" w:rsidR="006E7BF9" w:rsidRPr="00592E3B" w:rsidRDefault="006E7BF9" w:rsidP="00CE3E80">
            <w:pPr>
              <w:pStyle w:val="TAL"/>
              <w:keepNext w:val="0"/>
              <w:keepLines w:val="0"/>
              <w:widowControl w:val="0"/>
            </w:pPr>
          </w:p>
        </w:tc>
      </w:tr>
      <w:tr w:rsidR="006E7BF9" w:rsidRPr="00592E3B" w14:paraId="5C870C9A" w14:textId="77777777" w:rsidTr="006E7BF9">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2" w:author="MCC160" w:date="2025-01-22T12:57:00Z" w16du:dateUtc="2025-01-22T11:57: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33" w:author="MCC160" w:date="2025-01-22T12:57:00Z" w16du:dateUtc="2025-01-22T11:57:00Z">
            <w:trPr>
              <w:cantSplit/>
              <w:jc w:val="center"/>
            </w:trPr>
          </w:trPrChange>
        </w:trPr>
        <w:tc>
          <w:tcPr>
            <w:tcW w:w="2676" w:type="dxa"/>
            <w:tcBorders>
              <w:top w:val="nil"/>
              <w:left w:val="single" w:sz="4" w:space="0" w:color="auto"/>
              <w:bottom w:val="single" w:sz="4" w:space="0" w:color="auto"/>
              <w:right w:val="single" w:sz="4" w:space="0" w:color="auto"/>
            </w:tcBorders>
            <w:tcPrChange w:id="134" w:author="MCC160" w:date="2025-01-22T12:57:00Z" w16du:dateUtc="2025-01-22T11:57:00Z">
              <w:tcPr>
                <w:tcW w:w="2676" w:type="dxa"/>
                <w:tcBorders>
                  <w:top w:val="single" w:sz="4" w:space="0" w:color="auto"/>
                  <w:left w:val="single" w:sz="4" w:space="0" w:color="auto"/>
                  <w:bottom w:val="single" w:sz="4" w:space="0" w:color="auto"/>
                  <w:right w:val="single" w:sz="4" w:space="0" w:color="auto"/>
                </w:tcBorders>
              </w:tcPr>
            </w:tcPrChange>
          </w:tcPr>
          <w:p w14:paraId="4643DBA4" w14:textId="77777777" w:rsidR="006E7BF9" w:rsidRPr="00592E3B" w:rsidRDefault="006E7BF9" w:rsidP="00CE3E80">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Change w:id="135" w:author="MCC160" w:date="2025-01-22T12:57:00Z" w16du:dateUtc="2025-01-22T11:57:00Z">
              <w:tcPr>
                <w:tcW w:w="2158" w:type="dxa"/>
                <w:tcBorders>
                  <w:top w:val="single" w:sz="4" w:space="0" w:color="auto"/>
                  <w:left w:val="single" w:sz="4" w:space="0" w:color="auto"/>
                  <w:bottom w:val="single" w:sz="4" w:space="0" w:color="auto"/>
                  <w:right w:val="single" w:sz="4" w:space="0" w:color="auto"/>
                </w:tcBorders>
              </w:tcPr>
            </w:tcPrChange>
          </w:tcPr>
          <w:p w14:paraId="344DEAA9" w14:textId="77777777" w:rsidR="006E7BF9" w:rsidRPr="00592E3B" w:rsidRDefault="006E7BF9" w:rsidP="00CE3E80">
            <w:pPr>
              <w:pStyle w:val="TAL"/>
              <w:keepNext w:val="0"/>
              <w:keepLines w:val="0"/>
              <w:widowControl w:val="0"/>
            </w:pPr>
            <w:r w:rsidRPr="00592E3B">
              <w:t>The SSRC of the message sender</w:t>
            </w:r>
          </w:p>
        </w:tc>
        <w:tc>
          <w:tcPr>
            <w:tcW w:w="2158" w:type="dxa"/>
            <w:tcBorders>
              <w:top w:val="single" w:sz="4" w:space="0" w:color="auto"/>
              <w:left w:val="single" w:sz="4" w:space="0" w:color="auto"/>
              <w:bottom w:val="single" w:sz="4" w:space="0" w:color="auto"/>
              <w:right w:val="single" w:sz="4" w:space="0" w:color="auto"/>
            </w:tcBorders>
            <w:tcPrChange w:id="136" w:author="MCC160" w:date="2025-01-22T12:57:00Z" w16du:dateUtc="2025-01-22T11:57:00Z">
              <w:tcPr>
                <w:tcW w:w="2158" w:type="dxa"/>
                <w:tcBorders>
                  <w:top w:val="single" w:sz="4" w:space="0" w:color="auto"/>
                  <w:left w:val="single" w:sz="4" w:space="0" w:color="auto"/>
                  <w:bottom w:val="single" w:sz="4" w:space="0" w:color="auto"/>
                  <w:right w:val="single" w:sz="4" w:space="0" w:color="auto"/>
                </w:tcBorders>
              </w:tcPr>
            </w:tcPrChange>
          </w:tcPr>
          <w:p w14:paraId="2C302532"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Change w:id="137" w:author="MCC160" w:date="2025-01-22T12:57:00Z" w16du:dateUtc="2025-01-22T11:57:00Z">
              <w:tcPr>
                <w:tcW w:w="1349" w:type="dxa"/>
                <w:tcBorders>
                  <w:top w:val="single" w:sz="4" w:space="0" w:color="auto"/>
                  <w:left w:val="single" w:sz="4" w:space="0" w:color="auto"/>
                  <w:bottom w:val="single" w:sz="4" w:space="0" w:color="auto"/>
                  <w:right w:val="single" w:sz="4" w:space="0" w:color="auto"/>
                </w:tcBorders>
              </w:tcPr>
            </w:tcPrChange>
          </w:tcPr>
          <w:p w14:paraId="4E0FB3CC"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138" w:author="MCC160" w:date="2025-01-22T12:57:00Z" w16du:dateUtc="2025-01-22T11:57:00Z">
              <w:tcPr>
                <w:tcW w:w="1169" w:type="dxa"/>
                <w:tcBorders>
                  <w:top w:val="single" w:sz="4" w:space="0" w:color="auto"/>
                  <w:left w:val="single" w:sz="4" w:space="0" w:color="auto"/>
                  <w:bottom w:val="single" w:sz="4" w:space="0" w:color="auto"/>
                  <w:right w:val="single" w:sz="4" w:space="0" w:color="auto"/>
                </w:tcBorders>
              </w:tcPr>
            </w:tcPrChange>
          </w:tcPr>
          <w:p w14:paraId="4B7181A2" w14:textId="77777777" w:rsidR="006E7BF9" w:rsidRPr="00592E3B" w:rsidRDefault="006E7BF9" w:rsidP="00CE3E80">
            <w:pPr>
              <w:pStyle w:val="TAL"/>
              <w:keepNext w:val="0"/>
              <w:keepLines w:val="0"/>
              <w:widowControl w:val="0"/>
            </w:pPr>
            <w:r w:rsidRPr="00592E3B">
              <w:rPr>
                <w:rFonts w:eastAsia="MS Mincho"/>
              </w:rPr>
              <w:t>OFF-NETWORK</w:t>
            </w:r>
          </w:p>
        </w:tc>
      </w:tr>
      <w:tr w:rsidR="006E7BF9" w:rsidRPr="00592E3B" w14:paraId="6937FD44"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3FB473D"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19E8BA17" w14:textId="77777777" w:rsidR="006E7BF9" w:rsidRPr="00592E3B" w:rsidRDefault="006E7BF9" w:rsidP="00CE3E80">
            <w:pPr>
              <w:pStyle w:val="TAL"/>
              <w:keepNext w:val="0"/>
              <w:keepLines w:val="0"/>
              <w:widowControl w:val="0"/>
            </w:pPr>
            <w:r w:rsidRPr="00592E3B">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1037D069"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48430DA2"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F6ED040" w14:textId="77777777" w:rsidR="006E7BF9" w:rsidRPr="00592E3B" w:rsidRDefault="006E7BF9" w:rsidP="00CE3E80">
            <w:pPr>
              <w:pStyle w:val="TAL"/>
              <w:keepNext w:val="0"/>
              <w:keepLines w:val="0"/>
              <w:widowControl w:val="0"/>
            </w:pPr>
          </w:p>
        </w:tc>
      </w:tr>
      <w:tr w:rsidR="006E7BF9" w:rsidRPr="00592E3B" w14:paraId="52FE8B9D"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3FC07A0" w14:textId="77777777" w:rsidR="006E7BF9" w:rsidRPr="00592E3B" w:rsidRDefault="006E7BF9" w:rsidP="00CE3E80">
            <w:pPr>
              <w:pStyle w:val="TAL"/>
              <w:keepNext w:val="0"/>
              <w:keepLines w:val="0"/>
              <w:widowControl w:val="0"/>
              <w:rPr>
                <w:rFonts w:cs="Arial"/>
                <w:b/>
                <w:bCs/>
                <w:szCs w:val="18"/>
              </w:rPr>
            </w:pPr>
            <w:r w:rsidRPr="00592E3B">
              <w:rPr>
                <w:rFonts w:cs="Arial"/>
                <w:b/>
                <w:bCs/>
                <w:szCs w:val="18"/>
              </w:rPr>
              <w:lastRenderedPageBreak/>
              <w:t>Remote ID</w:t>
            </w:r>
          </w:p>
        </w:tc>
        <w:tc>
          <w:tcPr>
            <w:tcW w:w="2158" w:type="dxa"/>
            <w:tcBorders>
              <w:top w:val="single" w:sz="4" w:space="0" w:color="auto"/>
              <w:left w:val="single" w:sz="4" w:space="0" w:color="auto"/>
              <w:bottom w:val="single" w:sz="4" w:space="0" w:color="auto"/>
              <w:right w:val="single" w:sz="4" w:space="0" w:color="auto"/>
            </w:tcBorders>
          </w:tcPr>
          <w:p w14:paraId="16BD4A83" w14:textId="77777777" w:rsidR="006E7BF9" w:rsidRPr="00592E3B" w:rsidRDefault="006E7BF9" w:rsidP="00CE3E80">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76E03EB5" w14:textId="77777777" w:rsidR="006E7BF9" w:rsidRPr="00592E3B" w:rsidRDefault="006E7BF9" w:rsidP="00CE3E80">
            <w:pPr>
              <w:pStyle w:val="TAL"/>
            </w:pPr>
            <w:r w:rsidRPr="00592E3B">
              <w:t>Carries the identity of the user who remotely initiated the media transmission of another user.</w:t>
            </w:r>
          </w:p>
        </w:tc>
        <w:tc>
          <w:tcPr>
            <w:tcW w:w="1349" w:type="dxa"/>
            <w:tcBorders>
              <w:top w:val="single" w:sz="4" w:space="0" w:color="auto"/>
              <w:left w:val="single" w:sz="4" w:space="0" w:color="auto"/>
              <w:bottom w:val="single" w:sz="4" w:space="0" w:color="auto"/>
              <w:right w:val="single" w:sz="4" w:space="0" w:color="auto"/>
            </w:tcBorders>
            <w:hideMark/>
          </w:tcPr>
          <w:p w14:paraId="13D28BA9" w14:textId="77777777" w:rsidR="006E7BF9" w:rsidRPr="00592E3B" w:rsidRDefault="006E7BF9" w:rsidP="00CE3E80">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tcPr>
          <w:p w14:paraId="0F448713" w14:textId="77777777" w:rsidR="006E7BF9" w:rsidRPr="00592E3B" w:rsidRDefault="006E7BF9" w:rsidP="00CE3E80">
            <w:pPr>
              <w:pStyle w:val="TAL"/>
              <w:keepNext w:val="0"/>
              <w:keepLines w:val="0"/>
              <w:widowControl w:val="0"/>
            </w:pPr>
          </w:p>
        </w:tc>
      </w:tr>
      <w:tr w:rsidR="006E7BF9" w:rsidRPr="00592E3B" w14:paraId="1759C88C"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A3EEA38" w14:textId="77777777" w:rsidR="006E7BF9" w:rsidRPr="00592E3B" w:rsidRDefault="006E7BF9" w:rsidP="00CE3E80">
            <w:pPr>
              <w:pStyle w:val="TAL"/>
              <w:keepNext w:val="0"/>
              <w:keepLines w:val="0"/>
              <w:widowControl w:val="0"/>
              <w:rPr>
                <w:rFonts w:cs="Arial"/>
                <w:b/>
                <w:bCs/>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2AAC1434" w14:textId="77777777" w:rsidR="006E7BF9" w:rsidRPr="00592E3B" w:rsidRDefault="006E7BF9" w:rsidP="00CE3E80">
            <w:pPr>
              <w:pStyle w:val="TAL"/>
              <w:keepNext w:val="0"/>
              <w:keepLines w:val="0"/>
              <w:widowControl w:val="0"/>
            </w:pPr>
            <w:proofErr w:type="spellStart"/>
            <w:r w:rsidRPr="00592E3B">
              <w:rPr>
                <w:rFonts w:cs="Arial"/>
                <w:szCs w:val="18"/>
              </w:rPr>
              <w:t>px_MCVideo_ID_User_B</w:t>
            </w:r>
            <w:proofErr w:type="spellEnd"/>
          </w:p>
        </w:tc>
        <w:tc>
          <w:tcPr>
            <w:tcW w:w="2158" w:type="dxa"/>
            <w:tcBorders>
              <w:top w:val="single" w:sz="4" w:space="0" w:color="auto"/>
              <w:left w:val="single" w:sz="4" w:space="0" w:color="auto"/>
              <w:bottom w:val="single" w:sz="4" w:space="0" w:color="auto"/>
              <w:right w:val="single" w:sz="4" w:space="0" w:color="auto"/>
            </w:tcBorders>
          </w:tcPr>
          <w:p w14:paraId="268FC8AA"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7511D6F4"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8704D7E" w14:textId="77777777" w:rsidR="006E7BF9" w:rsidRPr="00592E3B" w:rsidRDefault="006E7BF9" w:rsidP="00CE3E80">
            <w:pPr>
              <w:pStyle w:val="TAL"/>
              <w:keepNext w:val="0"/>
              <w:keepLines w:val="0"/>
              <w:widowControl w:val="0"/>
            </w:pPr>
          </w:p>
        </w:tc>
      </w:tr>
      <w:tr w:rsidR="006E7BF9" w:rsidRPr="00592E3B" w14:paraId="2B75E4AA"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A6F5A4E" w14:textId="77777777" w:rsidR="006E7BF9" w:rsidRPr="00592E3B" w:rsidRDefault="006E7BF9" w:rsidP="00CE3E80">
            <w:pPr>
              <w:pStyle w:val="TAL"/>
              <w:keepNext w:val="0"/>
              <w:keepLines w:val="0"/>
              <w:widowControl w:val="0"/>
              <w:rPr>
                <w:rFonts w:cs="Arial"/>
                <w:b/>
                <w:bCs/>
                <w:szCs w:val="18"/>
              </w:rPr>
            </w:pPr>
            <w:r w:rsidRPr="00592E3B">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4CE84C0F" w14:textId="77777777" w:rsidR="006E7BF9" w:rsidRPr="00592E3B" w:rsidRDefault="006E7BF9" w:rsidP="00CE3E80">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06BAC09B" w14:textId="77777777" w:rsidR="006E7BF9" w:rsidRPr="00592E3B" w:rsidRDefault="006E7BF9" w:rsidP="00CE3E80">
            <w:pPr>
              <w:pStyle w:val="TAL"/>
            </w:pPr>
            <w:r w:rsidRPr="00592E3B">
              <w:t>Carries the identity of the user whose media transmission is requested.</w:t>
            </w:r>
          </w:p>
        </w:tc>
        <w:tc>
          <w:tcPr>
            <w:tcW w:w="1349" w:type="dxa"/>
            <w:tcBorders>
              <w:top w:val="single" w:sz="4" w:space="0" w:color="auto"/>
              <w:left w:val="single" w:sz="4" w:space="0" w:color="auto"/>
              <w:bottom w:val="single" w:sz="4" w:space="0" w:color="auto"/>
              <w:right w:val="single" w:sz="4" w:space="0" w:color="auto"/>
            </w:tcBorders>
            <w:hideMark/>
          </w:tcPr>
          <w:p w14:paraId="457BB607" w14:textId="77777777" w:rsidR="006E7BF9" w:rsidRPr="00592E3B" w:rsidRDefault="006E7BF9" w:rsidP="00CE3E80">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tcPr>
          <w:p w14:paraId="3602FB77" w14:textId="77777777" w:rsidR="006E7BF9" w:rsidRPr="00592E3B" w:rsidRDefault="006E7BF9" w:rsidP="00CE3E80">
            <w:pPr>
              <w:pStyle w:val="TAL"/>
              <w:keepNext w:val="0"/>
              <w:keepLines w:val="0"/>
              <w:widowControl w:val="0"/>
            </w:pPr>
          </w:p>
        </w:tc>
      </w:tr>
      <w:tr w:rsidR="006E7BF9" w:rsidRPr="00592E3B" w14:paraId="35406599"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4D21ED4"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6BF59962" w14:textId="77777777" w:rsidR="006E7BF9" w:rsidRPr="00592E3B" w:rsidRDefault="006E7BF9" w:rsidP="00CE3E80">
            <w:pPr>
              <w:pStyle w:val="TAL"/>
              <w:keepNext w:val="0"/>
              <w:keepLines w:val="0"/>
              <w:widowControl w:val="0"/>
            </w:pPr>
            <w:proofErr w:type="spellStart"/>
            <w:r w:rsidRPr="00592E3B">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480A33CC"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4A71E1DD"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DF2C370" w14:textId="77777777" w:rsidR="006E7BF9" w:rsidRPr="00592E3B" w:rsidRDefault="006E7BF9" w:rsidP="00CE3E80">
            <w:pPr>
              <w:pStyle w:val="TAL"/>
              <w:keepNext w:val="0"/>
              <w:keepLines w:val="0"/>
              <w:widowControl w:val="0"/>
            </w:pPr>
          </w:p>
        </w:tc>
      </w:tr>
    </w:tbl>
    <w:p w14:paraId="0286641F" w14:textId="77777777" w:rsidR="006E7BF9" w:rsidRPr="00592E3B" w:rsidRDefault="006E7BF9" w:rsidP="006E7BF9"/>
    <w:p w14:paraId="78BB9BF3" w14:textId="77777777" w:rsidR="006E7BF9" w:rsidRPr="00592E3B" w:rsidRDefault="006E7BF9" w:rsidP="006E7BF9">
      <w:pPr>
        <w:pStyle w:val="Heading5"/>
        <w:keepLines w:val="0"/>
        <w:widowControl w:val="0"/>
        <w:rPr>
          <w:rFonts w:cs="Arial"/>
        </w:rPr>
      </w:pPr>
      <w:bookmarkStart w:id="139" w:name="_Toc27678220"/>
      <w:bookmarkStart w:id="140" w:name="_Toc36037242"/>
      <w:bookmarkStart w:id="141" w:name="_Toc44398319"/>
      <w:bookmarkStart w:id="142" w:name="_Toc52382518"/>
      <w:bookmarkStart w:id="143" w:name="_Toc60687429"/>
      <w:bookmarkStart w:id="144" w:name="_Toc68726594"/>
      <w:bookmarkStart w:id="145" w:name="_Toc75786520"/>
      <w:bookmarkStart w:id="146" w:name="_Toc100443429"/>
      <w:bookmarkStart w:id="147" w:name="_Toc178183849"/>
      <w:bookmarkStart w:id="148" w:name="_Toc180142667"/>
      <w:r w:rsidRPr="00592E3B">
        <w:rPr>
          <w:rFonts w:cs="Arial"/>
        </w:rPr>
        <w:t>5.5.11.1.7</w:t>
      </w:r>
      <w:r w:rsidRPr="00592E3B">
        <w:rPr>
          <w:rFonts w:cs="Arial"/>
        </w:rPr>
        <w:tab/>
      </w:r>
      <w:r w:rsidRPr="00592E3B">
        <w:t>Remote Transmission Cancel Request</w:t>
      </w:r>
      <w:bookmarkEnd w:id="139"/>
      <w:bookmarkEnd w:id="140"/>
      <w:bookmarkEnd w:id="141"/>
      <w:bookmarkEnd w:id="142"/>
      <w:bookmarkEnd w:id="143"/>
      <w:bookmarkEnd w:id="144"/>
      <w:bookmarkEnd w:id="145"/>
      <w:bookmarkEnd w:id="146"/>
      <w:bookmarkEnd w:id="147"/>
      <w:bookmarkEnd w:id="148"/>
    </w:p>
    <w:p w14:paraId="505ABD4D" w14:textId="77777777" w:rsidR="006E7BF9" w:rsidRPr="00592E3B" w:rsidRDefault="006E7BF9" w:rsidP="006E7BF9">
      <w:pPr>
        <w:pStyle w:val="TH"/>
        <w:keepLines w:val="0"/>
        <w:widowControl w:val="0"/>
      </w:pPr>
      <w:r w:rsidRPr="00592E3B">
        <w:t>Table 5.5.11.1.7-1: Remote Transmission Cancel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Change w:id="149">
          <w:tblGrid>
            <w:gridCol w:w="2676"/>
            <w:gridCol w:w="2158"/>
            <w:gridCol w:w="2158"/>
            <w:gridCol w:w="1349"/>
            <w:gridCol w:w="1169"/>
          </w:tblGrid>
        </w:tblGridChange>
      </w:tblGrid>
      <w:tr w:rsidR="006E7BF9" w:rsidRPr="00592E3B" w14:paraId="2D416E0A" w14:textId="77777777" w:rsidTr="00CE3E80">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441D25D6" w14:textId="77777777" w:rsidR="006E7BF9" w:rsidRPr="00592E3B" w:rsidRDefault="006E7BF9" w:rsidP="00CE3E80">
            <w:pPr>
              <w:pStyle w:val="TAL"/>
              <w:keepLines w:val="0"/>
              <w:widowControl w:val="0"/>
            </w:pPr>
            <w:r w:rsidRPr="00592E3B">
              <w:t>Derivation Path: TS 24.581 [88] Table 9.2.24-1</w:t>
            </w:r>
          </w:p>
        </w:tc>
      </w:tr>
      <w:tr w:rsidR="006E7BF9" w:rsidRPr="00592E3B" w14:paraId="7C0070AC" w14:textId="77777777" w:rsidTr="00CE3E80">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22753AB" w14:textId="77777777" w:rsidR="006E7BF9" w:rsidRPr="00592E3B" w:rsidRDefault="006E7BF9" w:rsidP="00CE3E80">
            <w:pPr>
              <w:pStyle w:val="TAH"/>
              <w:keepLines w:val="0"/>
              <w:widowControl w:val="0"/>
            </w:pPr>
            <w:r w:rsidRPr="00592E3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79C19F62" w14:textId="77777777" w:rsidR="006E7BF9" w:rsidRPr="00592E3B" w:rsidRDefault="006E7BF9" w:rsidP="00CE3E80">
            <w:pPr>
              <w:pStyle w:val="TAH"/>
              <w:keepLines w:val="0"/>
              <w:widowControl w:val="0"/>
            </w:pPr>
            <w:r w:rsidRPr="00592E3B">
              <w:t>Value/remark</w:t>
            </w:r>
          </w:p>
        </w:tc>
        <w:tc>
          <w:tcPr>
            <w:tcW w:w="2158" w:type="dxa"/>
            <w:tcBorders>
              <w:top w:val="single" w:sz="4" w:space="0" w:color="auto"/>
              <w:left w:val="single" w:sz="4" w:space="0" w:color="auto"/>
              <w:bottom w:val="single" w:sz="4" w:space="0" w:color="auto"/>
              <w:right w:val="single" w:sz="4" w:space="0" w:color="auto"/>
            </w:tcBorders>
            <w:hideMark/>
          </w:tcPr>
          <w:p w14:paraId="140C71C2" w14:textId="77777777" w:rsidR="006E7BF9" w:rsidRPr="00592E3B" w:rsidRDefault="006E7BF9" w:rsidP="00CE3E80">
            <w:pPr>
              <w:pStyle w:val="TAH"/>
              <w:keepLines w:val="0"/>
              <w:widowControl w:val="0"/>
            </w:pPr>
            <w:r w:rsidRPr="00592E3B">
              <w:t>Comment</w:t>
            </w:r>
          </w:p>
        </w:tc>
        <w:tc>
          <w:tcPr>
            <w:tcW w:w="1349" w:type="dxa"/>
            <w:tcBorders>
              <w:top w:val="single" w:sz="4" w:space="0" w:color="auto"/>
              <w:left w:val="single" w:sz="4" w:space="0" w:color="auto"/>
              <w:bottom w:val="single" w:sz="4" w:space="0" w:color="auto"/>
              <w:right w:val="single" w:sz="4" w:space="0" w:color="auto"/>
            </w:tcBorders>
            <w:hideMark/>
          </w:tcPr>
          <w:p w14:paraId="3C74DC65" w14:textId="77777777" w:rsidR="006E7BF9" w:rsidRPr="00592E3B" w:rsidRDefault="006E7BF9" w:rsidP="00CE3E80">
            <w:pPr>
              <w:pStyle w:val="TAH"/>
              <w:keepLines w:val="0"/>
              <w:widowControl w:val="0"/>
            </w:pPr>
            <w:r w:rsidRPr="00592E3B">
              <w:t>Reference</w:t>
            </w:r>
          </w:p>
        </w:tc>
        <w:tc>
          <w:tcPr>
            <w:tcW w:w="1169" w:type="dxa"/>
            <w:tcBorders>
              <w:top w:val="single" w:sz="4" w:space="0" w:color="auto"/>
              <w:left w:val="single" w:sz="4" w:space="0" w:color="auto"/>
              <w:bottom w:val="single" w:sz="4" w:space="0" w:color="auto"/>
              <w:right w:val="single" w:sz="4" w:space="0" w:color="auto"/>
            </w:tcBorders>
            <w:hideMark/>
          </w:tcPr>
          <w:p w14:paraId="6A37DC04" w14:textId="77777777" w:rsidR="006E7BF9" w:rsidRPr="00592E3B" w:rsidRDefault="006E7BF9" w:rsidP="00CE3E80">
            <w:pPr>
              <w:pStyle w:val="TAH"/>
              <w:keepLines w:val="0"/>
              <w:widowControl w:val="0"/>
            </w:pPr>
            <w:r w:rsidRPr="00592E3B">
              <w:t>Condition</w:t>
            </w:r>
          </w:p>
        </w:tc>
      </w:tr>
      <w:tr w:rsidR="006E7BF9" w:rsidRPr="00592E3B" w14:paraId="4FDCED13"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7EF73EA" w14:textId="77777777" w:rsidR="006E7BF9" w:rsidRPr="00592E3B" w:rsidRDefault="006E7BF9" w:rsidP="00CE3E80">
            <w:pPr>
              <w:pStyle w:val="TAL"/>
              <w:keepLines w:val="0"/>
              <w:widowControl w:val="0"/>
              <w:rPr>
                <w:rFonts w:cs="Arial"/>
                <w:b/>
                <w:bCs/>
                <w:szCs w:val="18"/>
              </w:rPr>
            </w:pPr>
            <w:r w:rsidRPr="00592E3B">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783EB48B" w14:textId="77777777" w:rsidR="006E7BF9" w:rsidRPr="00592E3B" w:rsidRDefault="006E7BF9" w:rsidP="00CE3E80">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18A11EDA" w14:textId="77777777" w:rsidR="006E7BF9" w:rsidRPr="00592E3B" w:rsidRDefault="006E7BF9" w:rsidP="00CE3E80">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8294977" w14:textId="77777777" w:rsidR="006E7BF9" w:rsidRPr="00592E3B" w:rsidRDefault="006E7BF9" w:rsidP="00CE3E80">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2F443E1" w14:textId="77777777" w:rsidR="006E7BF9" w:rsidRPr="00592E3B" w:rsidRDefault="006E7BF9" w:rsidP="00CE3E80">
            <w:pPr>
              <w:pStyle w:val="TAL"/>
              <w:keepLines w:val="0"/>
              <w:widowControl w:val="0"/>
            </w:pPr>
          </w:p>
        </w:tc>
      </w:tr>
      <w:tr w:rsidR="006E7BF9" w:rsidRPr="00592E3B" w14:paraId="131F081E" w14:textId="77777777" w:rsidTr="00CE3E80">
        <w:trPr>
          <w:cantSplit/>
          <w:jc w:val="center"/>
        </w:trPr>
        <w:tc>
          <w:tcPr>
            <w:tcW w:w="2676" w:type="dxa"/>
            <w:tcBorders>
              <w:top w:val="single" w:sz="4" w:space="0" w:color="auto"/>
              <w:left w:val="single" w:sz="4" w:space="0" w:color="auto"/>
              <w:bottom w:val="nil"/>
              <w:right w:val="single" w:sz="4" w:space="0" w:color="auto"/>
            </w:tcBorders>
            <w:hideMark/>
          </w:tcPr>
          <w:p w14:paraId="697FBFAD" w14:textId="77777777" w:rsidR="006E7BF9" w:rsidRPr="00592E3B" w:rsidRDefault="006E7BF9" w:rsidP="00CE3E80">
            <w:pPr>
              <w:pStyle w:val="TAL"/>
              <w:keepLines w:val="0"/>
              <w:widowControl w:val="0"/>
              <w:rPr>
                <w:rFonts w:cs="Arial"/>
                <w:szCs w:val="18"/>
              </w:rPr>
            </w:pPr>
            <w:r w:rsidRPr="00592E3B">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64E93E84" w14:textId="77777777" w:rsidR="006E7BF9" w:rsidRPr="00592E3B" w:rsidRDefault="006E7BF9" w:rsidP="00CE3E80">
            <w:pPr>
              <w:pStyle w:val="TAL"/>
              <w:keepLines w:val="0"/>
              <w:widowControl w:val="0"/>
            </w:pPr>
            <w:r w:rsidRPr="00592E3B">
              <w:t>“01000”</w:t>
            </w:r>
          </w:p>
        </w:tc>
        <w:tc>
          <w:tcPr>
            <w:tcW w:w="2158" w:type="dxa"/>
            <w:tcBorders>
              <w:top w:val="single" w:sz="4" w:space="0" w:color="auto"/>
              <w:left w:val="single" w:sz="4" w:space="0" w:color="auto"/>
              <w:bottom w:val="single" w:sz="4" w:space="0" w:color="auto"/>
              <w:right w:val="single" w:sz="4" w:space="0" w:color="auto"/>
            </w:tcBorders>
            <w:hideMark/>
          </w:tcPr>
          <w:p w14:paraId="631032A8" w14:textId="77777777" w:rsidR="006E7BF9" w:rsidRPr="00592E3B" w:rsidRDefault="006E7BF9" w:rsidP="00CE3E80">
            <w:pPr>
              <w:pStyle w:val="TAL"/>
              <w:keepLines w:val="0"/>
              <w:widowControl w:val="0"/>
            </w:pPr>
            <w:r w:rsidRPr="00592E3B">
              <w:t>Remote transmission cancel request</w:t>
            </w:r>
          </w:p>
        </w:tc>
        <w:tc>
          <w:tcPr>
            <w:tcW w:w="1349" w:type="dxa"/>
            <w:tcBorders>
              <w:top w:val="single" w:sz="4" w:space="0" w:color="auto"/>
              <w:left w:val="single" w:sz="4" w:space="0" w:color="auto"/>
              <w:bottom w:val="single" w:sz="4" w:space="0" w:color="auto"/>
              <w:right w:val="single" w:sz="4" w:space="0" w:color="auto"/>
            </w:tcBorders>
            <w:hideMark/>
          </w:tcPr>
          <w:p w14:paraId="7F7435AA" w14:textId="77777777" w:rsidR="006E7BF9" w:rsidRPr="00592E3B" w:rsidRDefault="006E7BF9" w:rsidP="00CE3E80">
            <w:pPr>
              <w:pStyle w:val="TAL"/>
              <w:keepLines w:val="0"/>
              <w:widowControl w:val="0"/>
            </w:pPr>
            <w:r w:rsidRPr="00592E3B">
              <w:t>TS 24.581 [88] clause 9.2.24 and Table 9.2.2.1-1</w:t>
            </w:r>
          </w:p>
        </w:tc>
        <w:tc>
          <w:tcPr>
            <w:tcW w:w="1169" w:type="dxa"/>
            <w:tcBorders>
              <w:top w:val="single" w:sz="4" w:space="0" w:color="auto"/>
              <w:left w:val="single" w:sz="4" w:space="0" w:color="auto"/>
              <w:bottom w:val="single" w:sz="4" w:space="0" w:color="auto"/>
              <w:right w:val="single" w:sz="4" w:space="0" w:color="auto"/>
            </w:tcBorders>
          </w:tcPr>
          <w:p w14:paraId="283BA469" w14:textId="77777777" w:rsidR="006E7BF9" w:rsidRPr="00592E3B" w:rsidRDefault="006E7BF9" w:rsidP="00CE3E80">
            <w:pPr>
              <w:pStyle w:val="TAL"/>
              <w:keepLines w:val="0"/>
              <w:widowControl w:val="0"/>
            </w:pPr>
          </w:p>
        </w:tc>
      </w:tr>
      <w:tr w:rsidR="006E7BF9" w:rsidRPr="00592E3B" w14:paraId="2B439C31" w14:textId="77777777" w:rsidTr="00CE3E80">
        <w:trPr>
          <w:cantSplit/>
          <w:jc w:val="center"/>
        </w:trPr>
        <w:tc>
          <w:tcPr>
            <w:tcW w:w="2676" w:type="dxa"/>
            <w:tcBorders>
              <w:top w:val="nil"/>
              <w:left w:val="single" w:sz="4" w:space="0" w:color="auto"/>
              <w:bottom w:val="single" w:sz="4" w:space="0" w:color="auto"/>
              <w:right w:val="single" w:sz="4" w:space="0" w:color="auto"/>
            </w:tcBorders>
          </w:tcPr>
          <w:p w14:paraId="288734AD" w14:textId="77777777" w:rsidR="006E7BF9" w:rsidRPr="00592E3B" w:rsidRDefault="006E7BF9" w:rsidP="00CE3E80">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65FC9927" w14:textId="77777777" w:rsidR="006E7BF9" w:rsidRPr="00592E3B" w:rsidRDefault="006E7BF9" w:rsidP="00CE3E80">
            <w:pPr>
              <w:pStyle w:val="TAL"/>
              <w:keepLines w:val="0"/>
              <w:widowControl w:val="0"/>
            </w:pPr>
            <w:r w:rsidRPr="00592E3B">
              <w:t>“11000”</w:t>
            </w:r>
          </w:p>
        </w:tc>
        <w:tc>
          <w:tcPr>
            <w:tcW w:w="2158" w:type="dxa"/>
            <w:tcBorders>
              <w:top w:val="single" w:sz="4" w:space="0" w:color="auto"/>
              <w:left w:val="single" w:sz="4" w:space="0" w:color="auto"/>
              <w:bottom w:val="single" w:sz="4" w:space="0" w:color="auto"/>
              <w:right w:val="single" w:sz="4" w:space="0" w:color="auto"/>
            </w:tcBorders>
          </w:tcPr>
          <w:p w14:paraId="268C51E0" w14:textId="77777777" w:rsidR="006E7BF9" w:rsidRPr="00592E3B" w:rsidRDefault="006E7BF9" w:rsidP="00CE3E80">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02DB6A5" w14:textId="77777777" w:rsidR="006E7BF9" w:rsidRPr="00592E3B" w:rsidRDefault="006E7BF9" w:rsidP="00CE3E80">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24C4C198" w14:textId="77777777" w:rsidR="006E7BF9" w:rsidRPr="00592E3B" w:rsidRDefault="006E7BF9" w:rsidP="00CE3E80">
            <w:pPr>
              <w:pStyle w:val="TAL"/>
              <w:keepLines w:val="0"/>
              <w:widowControl w:val="0"/>
            </w:pPr>
            <w:r w:rsidRPr="00592E3B">
              <w:t>ACK</w:t>
            </w:r>
          </w:p>
        </w:tc>
      </w:tr>
      <w:tr w:rsidR="006E7BF9" w:rsidRPr="00592E3B" w14:paraId="510481E5" w14:textId="77777777" w:rsidTr="006E7BF9">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0" w:author="MCC160" w:date="2025-01-22T12:57:00Z" w16du:dateUtc="2025-01-22T11:57: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51" w:author="MCC160" w:date="2025-01-22T12:57:00Z" w16du:dateUtc="2025-01-22T11:57:00Z">
            <w:trPr>
              <w:cantSplit/>
              <w:jc w:val="center"/>
            </w:trPr>
          </w:trPrChange>
        </w:trPr>
        <w:tc>
          <w:tcPr>
            <w:tcW w:w="2676" w:type="dxa"/>
            <w:tcBorders>
              <w:top w:val="single" w:sz="4" w:space="0" w:color="auto"/>
              <w:left w:val="single" w:sz="4" w:space="0" w:color="auto"/>
              <w:bottom w:val="nil"/>
              <w:right w:val="single" w:sz="4" w:space="0" w:color="auto"/>
            </w:tcBorders>
            <w:hideMark/>
            <w:tcPrChange w:id="152" w:author="MCC160" w:date="2025-01-22T12:57:00Z" w16du:dateUtc="2025-01-22T11:57:00Z">
              <w:tcPr>
                <w:tcW w:w="2676" w:type="dxa"/>
                <w:tcBorders>
                  <w:top w:val="single" w:sz="4" w:space="0" w:color="auto"/>
                  <w:left w:val="single" w:sz="4" w:space="0" w:color="auto"/>
                  <w:bottom w:val="single" w:sz="4" w:space="0" w:color="auto"/>
                  <w:right w:val="single" w:sz="4" w:space="0" w:color="auto"/>
                </w:tcBorders>
                <w:hideMark/>
              </w:tcPr>
            </w:tcPrChange>
          </w:tcPr>
          <w:p w14:paraId="5BCBD193"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Change w:id="153" w:author="MCC160" w:date="2025-01-22T12:57:00Z" w16du:dateUtc="2025-01-22T11:57:00Z">
              <w:tcPr>
                <w:tcW w:w="2158" w:type="dxa"/>
                <w:tcBorders>
                  <w:top w:val="single" w:sz="4" w:space="0" w:color="auto"/>
                  <w:left w:val="single" w:sz="4" w:space="0" w:color="auto"/>
                  <w:bottom w:val="single" w:sz="4" w:space="0" w:color="auto"/>
                  <w:right w:val="single" w:sz="4" w:space="0" w:color="auto"/>
                </w:tcBorders>
                <w:hideMark/>
              </w:tcPr>
            </w:tcPrChange>
          </w:tcPr>
          <w:p w14:paraId="3533E313" w14:textId="77777777" w:rsidR="006E7BF9" w:rsidRPr="00592E3B" w:rsidRDefault="006E7BF9" w:rsidP="00CE3E80">
            <w:pPr>
              <w:pStyle w:val="TAL"/>
              <w:keepNext w:val="0"/>
              <w:keepLines w:val="0"/>
              <w:widowControl w:val="0"/>
            </w:pPr>
            <w:r w:rsidRPr="00322072">
              <w:t>RTCP SSRC of the client</w:t>
            </w:r>
          </w:p>
        </w:tc>
        <w:tc>
          <w:tcPr>
            <w:tcW w:w="2158" w:type="dxa"/>
            <w:tcBorders>
              <w:top w:val="single" w:sz="4" w:space="0" w:color="auto"/>
              <w:left w:val="single" w:sz="4" w:space="0" w:color="auto"/>
              <w:bottom w:val="single" w:sz="4" w:space="0" w:color="auto"/>
              <w:right w:val="single" w:sz="4" w:space="0" w:color="auto"/>
            </w:tcBorders>
            <w:tcPrChange w:id="154" w:author="MCC160" w:date="2025-01-22T12:57:00Z" w16du:dateUtc="2025-01-22T11:57:00Z">
              <w:tcPr>
                <w:tcW w:w="2158" w:type="dxa"/>
                <w:tcBorders>
                  <w:top w:val="single" w:sz="4" w:space="0" w:color="auto"/>
                  <w:left w:val="single" w:sz="4" w:space="0" w:color="auto"/>
                  <w:bottom w:val="single" w:sz="4" w:space="0" w:color="auto"/>
                  <w:right w:val="single" w:sz="4" w:space="0" w:color="auto"/>
                </w:tcBorders>
              </w:tcPr>
            </w:tcPrChange>
          </w:tcPr>
          <w:p w14:paraId="229B0E3F"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hideMark/>
            <w:tcPrChange w:id="155" w:author="MCC160" w:date="2025-01-22T12:57:00Z" w16du:dateUtc="2025-01-22T11:57:00Z">
              <w:tcPr>
                <w:tcW w:w="1349" w:type="dxa"/>
                <w:tcBorders>
                  <w:top w:val="single" w:sz="4" w:space="0" w:color="auto"/>
                  <w:left w:val="single" w:sz="4" w:space="0" w:color="auto"/>
                  <w:bottom w:val="single" w:sz="4" w:space="0" w:color="auto"/>
                  <w:right w:val="single" w:sz="4" w:space="0" w:color="auto"/>
                </w:tcBorders>
                <w:hideMark/>
              </w:tcPr>
            </w:tcPrChange>
          </w:tcPr>
          <w:p w14:paraId="317E3F29" w14:textId="77777777" w:rsidR="006E7BF9" w:rsidRPr="00592E3B" w:rsidRDefault="006E7BF9" w:rsidP="00CE3E80">
            <w:pPr>
              <w:pStyle w:val="TAL"/>
              <w:keepNext w:val="0"/>
              <w:keepLines w:val="0"/>
              <w:widowControl w:val="0"/>
            </w:pPr>
            <w:r w:rsidRPr="00592E3B">
              <w:t>IETF RFC 3550 [76].</w:t>
            </w:r>
          </w:p>
        </w:tc>
        <w:tc>
          <w:tcPr>
            <w:tcW w:w="1169" w:type="dxa"/>
            <w:tcBorders>
              <w:top w:val="single" w:sz="4" w:space="0" w:color="auto"/>
              <w:left w:val="single" w:sz="4" w:space="0" w:color="auto"/>
              <w:bottom w:val="single" w:sz="4" w:space="0" w:color="auto"/>
              <w:right w:val="single" w:sz="4" w:space="0" w:color="auto"/>
            </w:tcBorders>
            <w:tcPrChange w:id="156" w:author="MCC160" w:date="2025-01-22T12:57:00Z" w16du:dateUtc="2025-01-22T11:57:00Z">
              <w:tcPr>
                <w:tcW w:w="1169" w:type="dxa"/>
                <w:tcBorders>
                  <w:top w:val="single" w:sz="4" w:space="0" w:color="auto"/>
                  <w:left w:val="single" w:sz="4" w:space="0" w:color="auto"/>
                  <w:bottom w:val="single" w:sz="4" w:space="0" w:color="auto"/>
                  <w:right w:val="single" w:sz="4" w:space="0" w:color="auto"/>
                </w:tcBorders>
              </w:tcPr>
            </w:tcPrChange>
          </w:tcPr>
          <w:p w14:paraId="5349CB2E" w14:textId="77777777" w:rsidR="006E7BF9" w:rsidRPr="00592E3B" w:rsidRDefault="006E7BF9" w:rsidP="00CE3E80">
            <w:pPr>
              <w:pStyle w:val="TAL"/>
              <w:keepNext w:val="0"/>
              <w:keepLines w:val="0"/>
              <w:widowControl w:val="0"/>
            </w:pPr>
          </w:p>
        </w:tc>
      </w:tr>
      <w:tr w:rsidR="006E7BF9" w:rsidRPr="00592E3B" w14:paraId="343A63FA" w14:textId="77777777" w:rsidTr="006E7BF9">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7" w:author="MCC160" w:date="2025-01-22T12:57:00Z" w16du:dateUtc="2025-01-22T11:57: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58" w:author="MCC160" w:date="2025-01-22T12:57:00Z" w16du:dateUtc="2025-01-22T11:57:00Z">
            <w:trPr>
              <w:cantSplit/>
              <w:jc w:val="center"/>
            </w:trPr>
          </w:trPrChange>
        </w:trPr>
        <w:tc>
          <w:tcPr>
            <w:tcW w:w="2676" w:type="dxa"/>
            <w:tcBorders>
              <w:top w:val="nil"/>
              <w:left w:val="single" w:sz="4" w:space="0" w:color="auto"/>
              <w:bottom w:val="single" w:sz="4" w:space="0" w:color="auto"/>
              <w:right w:val="single" w:sz="4" w:space="0" w:color="auto"/>
            </w:tcBorders>
            <w:tcPrChange w:id="159" w:author="MCC160" w:date="2025-01-22T12:57:00Z" w16du:dateUtc="2025-01-22T11:57:00Z">
              <w:tcPr>
                <w:tcW w:w="2676" w:type="dxa"/>
                <w:tcBorders>
                  <w:top w:val="single" w:sz="4" w:space="0" w:color="auto"/>
                  <w:left w:val="single" w:sz="4" w:space="0" w:color="auto"/>
                  <w:bottom w:val="single" w:sz="4" w:space="0" w:color="auto"/>
                  <w:right w:val="single" w:sz="4" w:space="0" w:color="auto"/>
                </w:tcBorders>
              </w:tcPr>
            </w:tcPrChange>
          </w:tcPr>
          <w:p w14:paraId="34F81465" w14:textId="77777777" w:rsidR="006E7BF9" w:rsidRPr="00592E3B" w:rsidRDefault="006E7BF9" w:rsidP="00CE3E80">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Change w:id="160" w:author="MCC160" w:date="2025-01-22T12:57:00Z" w16du:dateUtc="2025-01-22T11:57:00Z">
              <w:tcPr>
                <w:tcW w:w="2158" w:type="dxa"/>
                <w:tcBorders>
                  <w:top w:val="single" w:sz="4" w:space="0" w:color="auto"/>
                  <w:left w:val="single" w:sz="4" w:space="0" w:color="auto"/>
                  <w:bottom w:val="single" w:sz="4" w:space="0" w:color="auto"/>
                  <w:right w:val="single" w:sz="4" w:space="0" w:color="auto"/>
                </w:tcBorders>
              </w:tcPr>
            </w:tcPrChange>
          </w:tcPr>
          <w:p w14:paraId="2C33373E" w14:textId="77777777" w:rsidR="006E7BF9" w:rsidRPr="00592E3B" w:rsidRDefault="006E7BF9" w:rsidP="00CE3E80">
            <w:pPr>
              <w:pStyle w:val="TAL"/>
              <w:keepNext w:val="0"/>
              <w:keepLines w:val="0"/>
              <w:widowControl w:val="0"/>
            </w:pPr>
            <w:r w:rsidRPr="00592E3B">
              <w:t>The SSRC of the message sender</w:t>
            </w:r>
          </w:p>
        </w:tc>
        <w:tc>
          <w:tcPr>
            <w:tcW w:w="2158" w:type="dxa"/>
            <w:tcBorders>
              <w:top w:val="single" w:sz="4" w:space="0" w:color="auto"/>
              <w:left w:val="single" w:sz="4" w:space="0" w:color="auto"/>
              <w:bottom w:val="single" w:sz="4" w:space="0" w:color="auto"/>
              <w:right w:val="single" w:sz="4" w:space="0" w:color="auto"/>
            </w:tcBorders>
            <w:tcPrChange w:id="161" w:author="MCC160" w:date="2025-01-22T12:57:00Z" w16du:dateUtc="2025-01-22T11:57:00Z">
              <w:tcPr>
                <w:tcW w:w="2158" w:type="dxa"/>
                <w:tcBorders>
                  <w:top w:val="single" w:sz="4" w:space="0" w:color="auto"/>
                  <w:left w:val="single" w:sz="4" w:space="0" w:color="auto"/>
                  <w:bottom w:val="single" w:sz="4" w:space="0" w:color="auto"/>
                  <w:right w:val="single" w:sz="4" w:space="0" w:color="auto"/>
                </w:tcBorders>
              </w:tcPr>
            </w:tcPrChange>
          </w:tcPr>
          <w:p w14:paraId="43DB031D"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Change w:id="162" w:author="MCC160" w:date="2025-01-22T12:57:00Z" w16du:dateUtc="2025-01-22T11:57:00Z">
              <w:tcPr>
                <w:tcW w:w="1349" w:type="dxa"/>
                <w:tcBorders>
                  <w:top w:val="single" w:sz="4" w:space="0" w:color="auto"/>
                  <w:left w:val="single" w:sz="4" w:space="0" w:color="auto"/>
                  <w:bottom w:val="single" w:sz="4" w:space="0" w:color="auto"/>
                  <w:right w:val="single" w:sz="4" w:space="0" w:color="auto"/>
                </w:tcBorders>
              </w:tcPr>
            </w:tcPrChange>
          </w:tcPr>
          <w:p w14:paraId="44135537"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163" w:author="MCC160" w:date="2025-01-22T12:57:00Z" w16du:dateUtc="2025-01-22T11:57:00Z">
              <w:tcPr>
                <w:tcW w:w="1169" w:type="dxa"/>
                <w:tcBorders>
                  <w:top w:val="single" w:sz="4" w:space="0" w:color="auto"/>
                  <w:left w:val="single" w:sz="4" w:space="0" w:color="auto"/>
                  <w:bottom w:val="single" w:sz="4" w:space="0" w:color="auto"/>
                  <w:right w:val="single" w:sz="4" w:space="0" w:color="auto"/>
                </w:tcBorders>
              </w:tcPr>
            </w:tcPrChange>
          </w:tcPr>
          <w:p w14:paraId="34B8E51D" w14:textId="77777777" w:rsidR="006E7BF9" w:rsidRPr="00592E3B" w:rsidRDefault="006E7BF9" w:rsidP="00CE3E80">
            <w:pPr>
              <w:pStyle w:val="TAL"/>
              <w:keepNext w:val="0"/>
              <w:keepLines w:val="0"/>
              <w:widowControl w:val="0"/>
            </w:pPr>
            <w:r w:rsidRPr="00592E3B">
              <w:rPr>
                <w:rFonts w:eastAsia="MS Mincho"/>
              </w:rPr>
              <w:t>OFF-NETWORK</w:t>
            </w:r>
          </w:p>
        </w:tc>
      </w:tr>
      <w:tr w:rsidR="006E7BF9" w:rsidRPr="00592E3B" w14:paraId="2FCD9DBA"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F1A2A83"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69DDC25F" w14:textId="77777777" w:rsidR="006E7BF9" w:rsidRPr="00592E3B" w:rsidRDefault="006E7BF9" w:rsidP="00CE3E80">
            <w:pPr>
              <w:pStyle w:val="TAL"/>
              <w:keepNext w:val="0"/>
              <w:keepLines w:val="0"/>
              <w:widowControl w:val="0"/>
            </w:pPr>
            <w:r w:rsidRPr="00592E3B">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7B76AE18"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1301CB07"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6D68C35" w14:textId="77777777" w:rsidR="006E7BF9" w:rsidRPr="00592E3B" w:rsidRDefault="006E7BF9" w:rsidP="00CE3E80">
            <w:pPr>
              <w:pStyle w:val="TAL"/>
              <w:keepNext w:val="0"/>
              <w:keepLines w:val="0"/>
              <w:widowControl w:val="0"/>
            </w:pPr>
          </w:p>
        </w:tc>
      </w:tr>
      <w:tr w:rsidR="006E7BF9" w:rsidRPr="00592E3B" w14:paraId="3348702D"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E28C58E" w14:textId="77777777" w:rsidR="006E7BF9" w:rsidRPr="00592E3B" w:rsidRDefault="006E7BF9" w:rsidP="00CE3E80">
            <w:pPr>
              <w:pStyle w:val="TAL"/>
              <w:keepNext w:val="0"/>
              <w:keepLines w:val="0"/>
              <w:widowControl w:val="0"/>
              <w:rPr>
                <w:rFonts w:cs="Arial"/>
                <w:b/>
                <w:bCs/>
                <w:szCs w:val="18"/>
              </w:rPr>
            </w:pPr>
            <w:r w:rsidRPr="00592E3B">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7D2FC262" w14:textId="77777777" w:rsidR="006E7BF9" w:rsidRPr="00592E3B" w:rsidRDefault="006E7BF9" w:rsidP="00CE3E80">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2C4115BA" w14:textId="77777777" w:rsidR="006E7BF9" w:rsidRPr="00592E3B" w:rsidRDefault="006E7BF9" w:rsidP="00CE3E80">
            <w:pPr>
              <w:pStyle w:val="TAL"/>
            </w:pPr>
            <w:r w:rsidRPr="00592E3B">
              <w:t>Carries the identity of the user whose media transmission is requested for cancellation.</w:t>
            </w:r>
          </w:p>
        </w:tc>
        <w:tc>
          <w:tcPr>
            <w:tcW w:w="1349" w:type="dxa"/>
            <w:tcBorders>
              <w:top w:val="single" w:sz="4" w:space="0" w:color="auto"/>
              <w:left w:val="single" w:sz="4" w:space="0" w:color="auto"/>
              <w:bottom w:val="single" w:sz="4" w:space="0" w:color="auto"/>
              <w:right w:val="single" w:sz="4" w:space="0" w:color="auto"/>
            </w:tcBorders>
            <w:hideMark/>
          </w:tcPr>
          <w:p w14:paraId="57EB383E" w14:textId="77777777" w:rsidR="006E7BF9" w:rsidRPr="00592E3B" w:rsidRDefault="006E7BF9" w:rsidP="00CE3E80">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tcPr>
          <w:p w14:paraId="75D97AC9" w14:textId="77777777" w:rsidR="006E7BF9" w:rsidRPr="00592E3B" w:rsidRDefault="006E7BF9" w:rsidP="00CE3E80">
            <w:pPr>
              <w:pStyle w:val="TAL"/>
              <w:keepNext w:val="0"/>
              <w:keepLines w:val="0"/>
              <w:widowControl w:val="0"/>
            </w:pPr>
          </w:p>
        </w:tc>
      </w:tr>
      <w:tr w:rsidR="006E7BF9" w:rsidRPr="00592E3B" w14:paraId="55C5278E" w14:textId="77777777" w:rsidTr="00CE3E80">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D042B43"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23FC9D08" w14:textId="77777777" w:rsidR="006E7BF9" w:rsidRPr="00592E3B" w:rsidRDefault="006E7BF9" w:rsidP="00CE3E80">
            <w:pPr>
              <w:pStyle w:val="TAL"/>
              <w:keepNext w:val="0"/>
              <w:keepLines w:val="0"/>
              <w:widowControl w:val="0"/>
            </w:pPr>
            <w:proofErr w:type="spellStart"/>
            <w:r w:rsidRPr="00592E3B">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2D2100C4" w14:textId="77777777" w:rsidR="006E7BF9" w:rsidRPr="00592E3B" w:rsidRDefault="006E7BF9" w:rsidP="00CE3E80">
            <w:pPr>
              <w:pStyle w:val="TAL"/>
            </w:pPr>
          </w:p>
        </w:tc>
        <w:tc>
          <w:tcPr>
            <w:tcW w:w="1349" w:type="dxa"/>
            <w:tcBorders>
              <w:top w:val="single" w:sz="4" w:space="0" w:color="auto"/>
              <w:left w:val="single" w:sz="4" w:space="0" w:color="auto"/>
              <w:bottom w:val="single" w:sz="4" w:space="0" w:color="auto"/>
              <w:right w:val="single" w:sz="4" w:space="0" w:color="auto"/>
            </w:tcBorders>
          </w:tcPr>
          <w:p w14:paraId="66273645" w14:textId="77777777" w:rsidR="006E7BF9" w:rsidRPr="00592E3B" w:rsidRDefault="006E7BF9" w:rsidP="00CE3E8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959D175" w14:textId="77777777" w:rsidR="006E7BF9" w:rsidRPr="00592E3B" w:rsidRDefault="006E7BF9" w:rsidP="00CE3E80">
            <w:pPr>
              <w:pStyle w:val="TAL"/>
              <w:keepNext w:val="0"/>
              <w:keepLines w:val="0"/>
              <w:widowControl w:val="0"/>
            </w:pPr>
          </w:p>
        </w:tc>
      </w:tr>
    </w:tbl>
    <w:p w14:paraId="078B5951" w14:textId="77777777" w:rsidR="006E7BF9" w:rsidRPr="00592E3B" w:rsidRDefault="006E7BF9" w:rsidP="006E7BF9"/>
    <w:p w14:paraId="07EE2D07" w14:textId="77777777" w:rsidR="006E7BF9" w:rsidRPr="00592E3B" w:rsidRDefault="006E7BF9" w:rsidP="006E7BF9">
      <w:pPr>
        <w:pStyle w:val="Heading4"/>
      </w:pPr>
      <w:bookmarkStart w:id="164" w:name="_Toc27678221"/>
      <w:bookmarkStart w:id="165" w:name="_Toc36037243"/>
      <w:bookmarkStart w:id="166" w:name="_Toc44398320"/>
      <w:bookmarkStart w:id="167" w:name="_Toc52382519"/>
      <w:bookmarkStart w:id="168" w:name="_Toc60687430"/>
      <w:bookmarkStart w:id="169" w:name="_Toc68726595"/>
      <w:bookmarkStart w:id="170" w:name="_Toc75786521"/>
      <w:bookmarkStart w:id="171" w:name="_Toc100443430"/>
      <w:bookmarkStart w:id="172" w:name="_Toc178183850"/>
      <w:bookmarkStart w:id="173" w:name="_Toc180142668"/>
      <w:r w:rsidRPr="00592E3B">
        <w:rPr>
          <w:rStyle w:val="Heading4Char"/>
        </w:rPr>
        <w:lastRenderedPageBreak/>
        <w:t>5.5.11.2</w:t>
      </w:r>
      <w:r w:rsidRPr="00592E3B">
        <w:rPr>
          <w:rStyle w:val="Heading4Char"/>
        </w:rPr>
        <w:tab/>
        <w:t xml:space="preserve">Transmission Control Specific Messages Sent by the Transmission Control </w:t>
      </w:r>
      <w:r w:rsidRPr="00592E3B">
        <w:t>Server</w:t>
      </w:r>
      <w:bookmarkEnd w:id="164"/>
      <w:bookmarkEnd w:id="165"/>
      <w:bookmarkEnd w:id="166"/>
      <w:bookmarkEnd w:id="167"/>
      <w:bookmarkEnd w:id="168"/>
      <w:bookmarkEnd w:id="169"/>
      <w:bookmarkEnd w:id="170"/>
      <w:bookmarkEnd w:id="171"/>
      <w:bookmarkEnd w:id="172"/>
      <w:bookmarkEnd w:id="173"/>
    </w:p>
    <w:p w14:paraId="57422CA6" w14:textId="77777777" w:rsidR="006E7BF9" w:rsidRPr="00592E3B" w:rsidRDefault="006E7BF9" w:rsidP="006E7BF9">
      <w:pPr>
        <w:pStyle w:val="Heading5"/>
      </w:pPr>
      <w:bookmarkStart w:id="174" w:name="_Toc27678222"/>
      <w:bookmarkStart w:id="175" w:name="_Toc36037244"/>
      <w:bookmarkStart w:id="176" w:name="_Toc44398321"/>
      <w:bookmarkStart w:id="177" w:name="_Toc52382520"/>
      <w:bookmarkStart w:id="178" w:name="_Toc60687431"/>
      <w:bookmarkStart w:id="179" w:name="_Toc68726596"/>
      <w:bookmarkStart w:id="180" w:name="_Toc75786522"/>
      <w:bookmarkStart w:id="181" w:name="_Toc100443431"/>
      <w:bookmarkStart w:id="182" w:name="_Toc178183851"/>
      <w:bookmarkStart w:id="183" w:name="_Toc180142669"/>
      <w:r w:rsidRPr="00592E3B">
        <w:t>5.5.11.2.1</w:t>
      </w:r>
      <w:r w:rsidRPr="00592E3B">
        <w:tab/>
        <w:t>Transmission Granted</w:t>
      </w:r>
      <w:bookmarkEnd w:id="174"/>
      <w:bookmarkEnd w:id="175"/>
      <w:bookmarkEnd w:id="176"/>
      <w:bookmarkEnd w:id="177"/>
      <w:bookmarkEnd w:id="178"/>
      <w:bookmarkEnd w:id="179"/>
      <w:bookmarkEnd w:id="180"/>
      <w:bookmarkEnd w:id="181"/>
      <w:bookmarkEnd w:id="182"/>
      <w:bookmarkEnd w:id="183"/>
    </w:p>
    <w:p w14:paraId="20B7C49B" w14:textId="77777777" w:rsidR="006E7BF9" w:rsidRPr="00592E3B" w:rsidRDefault="006E7BF9" w:rsidP="006E7BF9">
      <w:pPr>
        <w:pStyle w:val="TH"/>
      </w:pPr>
      <w:r w:rsidRPr="00592E3B">
        <w:t>Table 5.5.11.2.1-1: Transmission Granted</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72"/>
        <w:gridCol w:w="2153"/>
        <w:gridCol w:w="2153"/>
        <w:gridCol w:w="1346"/>
        <w:gridCol w:w="1301"/>
        <w:tblGridChange w:id="184">
          <w:tblGrid>
            <w:gridCol w:w="2872"/>
            <w:gridCol w:w="2153"/>
            <w:gridCol w:w="2153"/>
            <w:gridCol w:w="1346"/>
            <w:gridCol w:w="1301"/>
          </w:tblGrid>
        </w:tblGridChange>
      </w:tblGrid>
      <w:tr w:rsidR="006E7BF9" w:rsidRPr="00592E3B" w14:paraId="693CB5D2" w14:textId="77777777" w:rsidTr="00CE3E80">
        <w:trPr>
          <w:cantSplit/>
          <w:tblHeader/>
          <w:jc w:val="center"/>
        </w:trPr>
        <w:tc>
          <w:tcPr>
            <w:tcW w:w="9825" w:type="dxa"/>
            <w:gridSpan w:val="5"/>
            <w:tcBorders>
              <w:top w:val="single" w:sz="4" w:space="0" w:color="auto"/>
              <w:left w:val="single" w:sz="4" w:space="0" w:color="auto"/>
              <w:bottom w:val="single" w:sz="4" w:space="0" w:color="auto"/>
              <w:right w:val="single" w:sz="4" w:space="0" w:color="auto"/>
            </w:tcBorders>
            <w:hideMark/>
          </w:tcPr>
          <w:p w14:paraId="44FE4227" w14:textId="77777777" w:rsidR="006E7BF9" w:rsidRPr="00592E3B" w:rsidRDefault="006E7BF9" w:rsidP="00CE3E80">
            <w:pPr>
              <w:pStyle w:val="TAL"/>
              <w:keepLines w:val="0"/>
              <w:widowControl w:val="0"/>
            </w:pPr>
            <w:r w:rsidRPr="00592E3B">
              <w:t>Derivation Path: TS 24.581 [88] Table 9.2.5-1</w:t>
            </w:r>
          </w:p>
        </w:tc>
      </w:tr>
      <w:tr w:rsidR="006E7BF9" w:rsidRPr="00592E3B" w14:paraId="2F29C8AD" w14:textId="77777777" w:rsidTr="00CE3E80">
        <w:trPr>
          <w:cantSplit/>
          <w:tblHeader/>
          <w:jc w:val="center"/>
        </w:trPr>
        <w:tc>
          <w:tcPr>
            <w:tcW w:w="2872" w:type="dxa"/>
            <w:tcBorders>
              <w:top w:val="single" w:sz="4" w:space="0" w:color="auto"/>
              <w:left w:val="single" w:sz="4" w:space="0" w:color="auto"/>
              <w:bottom w:val="single" w:sz="4" w:space="0" w:color="auto"/>
              <w:right w:val="single" w:sz="4" w:space="0" w:color="auto"/>
            </w:tcBorders>
            <w:hideMark/>
          </w:tcPr>
          <w:p w14:paraId="59182975" w14:textId="77777777" w:rsidR="006E7BF9" w:rsidRPr="00592E3B" w:rsidRDefault="006E7BF9" w:rsidP="00CE3E80">
            <w:pPr>
              <w:pStyle w:val="TAH"/>
              <w:keepLines w:val="0"/>
              <w:widowControl w:val="0"/>
            </w:pPr>
            <w:r w:rsidRPr="00592E3B">
              <w:t>Information Element</w:t>
            </w:r>
          </w:p>
        </w:tc>
        <w:tc>
          <w:tcPr>
            <w:tcW w:w="2153" w:type="dxa"/>
            <w:tcBorders>
              <w:top w:val="single" w:sz="4" w:space="0" w:color="auto"/>
              <w:left w:val="single" w:sz="4" w:space="0" w:color="auto"/>
              <w:bottom w:val="single" w:sz="4" w:space="0" w:color="auto"/>
              <w:right w:val="single" w:sz="4" w:space="0" w:color="auto"/>
            </w:tcBorders>
            <w:hideMark/>
          </w:tcPr>
          <w:p w14:paraId="0EFB4420" w14:textId="77777777" w:rsidR="006E7BF9" w:rsidRPr="00592E3B" w:rsidRDefault="006E7BF9" w:rsidP="00CE3E80">
            <w:pPr>
              <w:pStyle w:val="TAH"/>
              <w:keepLines w:val="0"/>
              <w:widowControl w:val="0"/>
            </w:pPr>
            <w:r w:rsidRPr="00592E3B">
              <w:t>Value/remark</w:t>
            </w:r>
          </w:p>
        </w:tc>
        <w:tc>
          <w:tcPr>
            <w:tcW w:w="2153" w:type="dxa"/>
            <w:tcBorders>
              <w:top w:val="single" w:sz="4" w:space="0" w:color="auto"/>
              <w:left w:val="single" w:sz="4" w:space="0" w:color="auto"/>
              <w:bottom w:val="single" w:sz="4" w:space="0" w:color="auto"/>
              <w:right w:val="single" w:sz="4" w:space="0" w:color="auto"/>
            </w:tcBorders>
            <w:hideMark/>
          </w:tcPr>
          <w:p w14:paraId="58713233" w14:textId="77777777" w:rsidR="006E7BF9" w:rsidRPr="00592E3B" w:rsidRDefault="006E7BF9" w:rsidP="00CE3E80">
            <w:pPr>
              <w:pStyle w:val="TAH"/>
              <w:keepLines w:val="0"/>
              <w:widowControl w:val="0"/>
            </w:pPr>
            <w:r w:rsidRPr="00592E3B">
              <w:t>Comment</w:t>
            </w:r>
          </w:p>
        </w:tc>
        <w:tc>
          <w:tcPr>
            <w:tcW w:w="1346" w:type="dxa"/>
            <w:tcBorders>
              <w:top w:val="single" w:sz="4" w:space="0" w:color="auto"/>
              <w:left w:val="single" w:sz="4" w:space="0" w:color="auto"/>
              <w:bottom w:val="single" w:sz="4" w:space="0" w:color="auto"/>
              <w:right w:val="single" w:sz="4" w:space="0" w:color="auto"/>
            </w:tcBorders>
            <w:hideMark/>
          </w:tcPr>
          <w:p w14:paraId="099FBFAC" w14:textId="77777777" w:rsidR="006E7BF9" w:rsidRPr="00592E3B" w:rsidRDefault="006E7BF9" w:rsidP="00CE3E80">
            <w:pPr>
              <w:pStyle w:val="TAH"/>
              <w:keepLines w:val="0"/>
              <w:widowControl w:val="0"/>
            </w:pPr>
            <w:r w:rsidRPr="00592E3B">
              <w:t>Reference</w:t>
            </w:r>
          </w:p>
        </w:tc>
        <w:tc>
          <w:tcPr>
            <w:tcW w:w="1301" w:type="dxa"/>
            <w:tcBorders>
              <w:top w:val="single" w:sz="4" w:space="0" w:color="auto"/>
              <w:left w:val="single" w:sz="4" w:space="0" w:color="auto"/>
              <w:bottom w:val="single" w:sz="4" w:space="0" w:color="auto"/>
              <w:right w:val="single" w:sz="4" w:space="0" w:color="auto"/>
            </w:tcBorders>
            <w:hideMark/>
          </w:tcPr>
          <w:p w14:paraId="5088E799" w14:textId="77777777" w:rsidR="006E7BF9" w:rsidRPr="00592E3B" w:rsidRDefault="006E7BF9" w:rsidP="00CE3E80">
            <w:pPr>
              <w:pStyle w:val="TAH"/>
              <w:keepLines w:val="0"/>
              <w:widowControl w:val="0"/>
            </w:pPr>
            <w:r w:rsidRPr="00592E3B">
              <w:t>Condition</w:t>
            </w:r>
          </w:p>
        </w:tc>
      </w:tr>
      <w:tr w:rsidR="006E7BF9" w:rsidRPr="00592E3B" w14:paraId="3BA4C313"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7104647E" w14:textId="77777777" w:rsidR="006E7BF9" w:rsidRPr="00592E3B" w:rsidRDefault="006E7BF9" w:rsidP="00CE3E80">
            <w:pPr>
              <w:pStyle w:val="TAL"/>
              <w:keepLines w:val="0"/>
              <w:widowControl w:val="0"/>
              <w:rPr>
                <w:rFonts w:eastAsia="Calibri" w:cs="Arial"/>
                <w:b/>
                <w:bCs/>
                <w:szCs w:val="18"/>
              </w:rPr>
            </w:pPr>
            <w:r w:rsidRPr="00592E3B">
              <w:rPr>
                <w:rFonts w:eastAsia="Calibri" w:cs="Arial"/>
                <w:b/>
                <w:bCs/>
                <w:szCs w:val="18"/>
              </w:rPr>
              <w:t>RTCP</w:t>
            </w:r>
          </w:p>
        </w:tc>
        <w:tc>
          <w:tcPr>
            <w:tcW w:w="2153" w:type="dxa"/>
            <w:tcBorders>
              <w:top w:val="single" w:sz="4" w:space="0" w:color="auto"/>
              <w:left w:val="single" w:sz="4" w:space="0" w:color="auto"/>
              <w:bottom w:val="single" w:sz="4" w:space="0" w:color="auto"/>
              <w:right w:val="single" w:sz="4" w:space="0" w:color="auto"/>
            </w:tcBorders>
          </w:tcPr>
          <w:p w14:paraId="50903932" w14:textId="77777777" w:rsidR="006E7BF9" w:rsidRPr="00592E3B" w:rsidRDefault="006E7BF9" w:rsidP="00CE3E80">
            <w:pPr>
              <w:pStyle w:val="TAL"/>
              <w:keepLines w:val="0"/>
              <w:widowControl w:val="0"/>
              <w:rPr>
                <w:szCs w:val="18"/>
              </w:rPr>
            </w:pPr>
          </w:p>
        </w:tc>
        <w:tc>
          <w:tcPr>
            <w:tcW w:w="2153" w:type="dxa"/>
            <w:tcBorders>
              <w:top w:val="single" w:sz="4" w:space="0" w:color="auto"/>
              <w:left w:val="single" w:sz="4" w:space="0" w:color="auto"/>
              <w:bottom w:val="single" w:sz="4" w:space="0" w:color="auto"/>
              <w:right w:val="single" w:sz="4" w:space="0" w:color="auto"/>
            </w:tcBorders>
          </w:tcPr>
          <w:p w14:paraId="47EF2415" w14:textId="77777777" w:rsidR="006E7BF9" w:rsidRPr="00592E3B" w:rsidRDefault="006E7BF9" w:rsidP="00CE3E80">
            <w:pPr>
              <w:pStyle w:val="TAL"/>
              <w:keepLines w:val="0"/>
              <w:widowControl w:val="0"/>
            </w:pPr>
          </w:p>
        </w:tc>
        <w:tc>
          <w:tcPr>
            <w:tcW w:w="1346" w:type="dxa"/>
            <w:tcBorders>
              <w:top w:val="single" w:sz="4" w:space="0" w:color="auto"/>
              <w:left w:val="single" w:sz="4" w:space="0" w:color="auto"/>
              <w:bottom w:val="single" w:sz="4" w:space="0" w:color="auto"/>
              <w:right w:val="single" w:sz="4" w:space="0" w:color="auto"/>
            </w:tcBorders>
          </w:tcPr>
          <w:p w14:paraId="3C480934" w14:textId="77777777" w:rsidR="006E7BF9" w:rsidRPr="00592E3B" w:rsidRDefault="006E7BF9" w:rsidP="00CE3E80">
            <w:pPr>
              <w:pStyle w:val="TAL"/>
              <w:keepLines w:val="0"/>
              <w:widowControl w:val="0"/>
            </w:pPr>
          </w:p>
        </w:tc>
        <w:tc>
          <w:tcPr>
            <w:tcW w:w="1301" w:type="dxa"/>
            <w:tcBorders>
              <w:top w:val="single" w:sz="4" w:space="0" w:color="auto"/>
              <w:left w:val="single" w:sz="4" w:space="0" w:color="auto"/>
              <w:bottom w:val="single" w:sz="4" w:space="0" w:color="auto"/>
              <w:right w:val="single" w:sz="4" w:space="0" w:color="auto"/>
            </w:tcBorders>
          </w:tcPr>
          <w:p w14:paraId="3295E5FC" w14:textId="77777777" w:rsidR="006E7BF9" w:rsidRPr="00592E3B" w:rsidRDefault="006E7BF9" w:rsidP="00CE3E80">
            <w:pPr>
              <w:pStyle w:val="TAL"/>
              <w:keepLines w:val="0"/>
              <w:widowControl w:val="0"/>
            </w:pPr>
          </w:p>
        </w:tc>
      </w:tr>
      <w:tr w:rsidR="006E7BF9" w:rsidRPr="00592E3B" w14:paraId="6ACD48AA" w14:textId="77777777" w:rsidTr="00CE3E80">
        <w:trPr>
          <w:cantSplit/>
          <w:jc w:val="center"/>
        </w:trPr>
        <w:tc>
          <w:tcPr>
            <w:tcW w:w="2872" w:type="dxa"/>
            <w:tcBorders>
              <w:top w:val="single" w:sz="4" w:space="0" w:color="auto"/>
              <w:left w:val="single" w:sz="4" w:space="0" w:color="auto"/>
              <w:bottom w:val="nil"/>
              <w:right w:val="single" w:sz="4" w:space="0" w:color="auto"/>
            </w:tcBorders>
            <w:hideMark/>
          </w:tcPr>
          <w:p w14:paraId="3ADC712A" w14:textId="77777777" w:rsidR="006E7BF9" w:rsidRPr="00592E3B" w:rsidRDefault="006E7BF9" w:rsidP="00CE3E80">
            <w:pPr>
              <w:pStyle w:val="TAL"/>
              <w:keepLines w:val="0"/>
              <w:widowControl w:val="0"/>
              <w:rPr>
                <w:rFonts w:eastAsia="Calibri" w:cs="Arial"/>
                <w:szCs w:val="18"/>
              </w:rPr>
            </w:pPr>
            <w:r w:rsidRPr="00592E3B">
              <w:rPr>
                <w:rFonts w:eastAsia="Calibri" w:cs="Arial"/>
                <w:szCs w:val="18"/>
              </w:rPr>
              <w:t xml:space="preserve">  Subtype</w:t>
            </w:r>
          </w:p>
        </w:tc>
        <w:tc>
          <w:tcPr>
            <w:tcW w:w="2153" w:type="dxa"/>
            <w:tcBorders>
              <w:top w:val="single" w:sz="4" w:space="0" w:color="auto"/>
              <w:left w:val="single" w:sz="4" w:space="0" w:color="auto"/>
              <w:bottom w:val="single" w:sz="4" w:space="0" w:color="auto"/>
              <w:right w:val="single" w:sz="4" w:space="0" w:color="auto"/>
            </w:tcBorders>
            <w:hideMark/>
          </w:tcPr>
          <w:p w14:paraId="35EE3A1D" w14:textId="77777777" w:rsidR="006E7BF9" w:rsidRPr="00592E3B" w:rsidRDefault="006E7BF9" w:rsidP="00CE3E80">
            <w:pPr>
              <w:pStyle w:val="TAL"/>
              <w:keepLines w:val="0"/>
              <w:widowControl w:val="0"/>
              <w:rPr>
                <w:szCs w:val="18"/>
              </w:rPr>
            </w:pPr>
            <w:r w:rsidRPr="00592E3B">
              <w:rPr>
                <w:szCs w:val="18"/>
              </w:rPr>
              <w:t>“</w:t>
            </w:r>
            <w:r w:rsidRPr="00592E3B">
              <w:t>00000”</w:t>
            </w:r>
          </w:p>
        </w:tc>
        <w:tc>
          <w:tcPr>
            <w:tcW w:w="2153" w:type="dxa"/>
            <w:tcBorders>
              <w:top w:val="single" w:sz="4" w:space="0" w:color="auto"/>
              <w:left w:val="single" w:sz="4" w:space="0" w:color="auto"/>
              <w:bottom w:val="single" w:sz="4" w:space="0" w:color="auto"/>
              <w:right w:val="single" w:sz="4" w:space="0" w:color="auto"/>
            </w:tcBorders>
            <w:hideMark/>
          </w:tcPr>
          <w:p w14:paraId="0F384CEB" w14:textId="77777777" w:rsidR="006E7BF9" w:rsidRPr="00592E3B" w:rsidRDefault="006E7BF9" w:rsidP="00CE3E80">
            <w:pPr>
              <w:pStyle w:val="TAL"/>
              <w:keepLines w:val="0"/>
              <w:widowControl w:val="0"/>
            </w:pPr>
            <w:r w:rsidRPr="00592E3B">
              <w:t>Transmission granted</w:t>
            </w:r>
          </w:p>
        </w:tc>
        <w:tc>
          <w:tcPr>
            <w:tcW w:w="1346" w:type="dxa"/>
            <w:tcBorders>
              <w:top w:val="single" w:sz="4" w:space="0" w:color="auto"/>
              <w:left w:val="single" w:sz="4" w:space="0" w:color="auto"/>
              <w:bottom w:val="single" w:sz="4" w:space="0" w:color="auto"/>
              <w:right w:val="single" w:sz="4" w:space="0" w:color="auto"/>
            </w:tcBorders>
            <w:hideMark/>
          </w:tcPr>
          <w:p w14:paraId="7DEB99CD" w14:textId="77777777" w:rsidR="006E7BF9" w:rsidRPr="00592E3B" w:rsidRDefault="006E7BF9" w:rsidP="00CE3E80">
            <w:pPr>
              <w:pStyle w:val="TAL"/>
              <w:keepLines w:val="0"/>
              <w:widowControl w:val="0"/>
            </w:pPr>
            <w:r w:rsidRPr="00592E3B">
              <w:t xml:space="preserve">TS 24.581 [88] clause 9.2.5 and 9.2.2.1-2 </w:t>
            </w:r>
          </w:p>
        </w:tc>
        <w:tc>
          <w:tcPr>
            <w:tcW w:w="1301" w:type="dxa"/>
            <w:tcBorders>
              <w:top w:val="single" w:sz="4" w:space="0" w:color="auto"/>
              <w:left w:val="single" w:sz="4" w:space="0" w:color="auto"/>
              <w:bottom w:val="single" w:sz="4" w:space="0" w:color="auto"/>
              <w:right w:val="single" w:sz="4" w:space="0" w:color="auto"/>
            </w:tcBorders>
          </w:tcPr>
          <w:p w14:paraId="527843C9" w14:textId="77777777" w:rsidR="006E7BF9" w:rsidRPr="00592E3B" w:rsidRDefault="006E7BF9" w:rsidP="00CE3E80">
            <w:pPr>
              <w:pStyle w:val="TAL"/>
              <w:keepLines w:val="0"/>
              <w:widowControl w:val="0"/>
            </w:pPr>
          </w:p>
        </w:tc>
      </w:tr>
      <w:tr w:rsidR="006E7BF9" w:rsidRPr="00592E3B" w14:paraId="1D8834A4" w14:textId="77777777" w:rsidTr="00CE3E80">
        <w:trPr>
          <w:cantSplit/>
          <w:jc w:val="center"/>
        </w:trPr>
        <w:tc>
          <w:tcPr>
            <w:tcW w:w="2872" w:type="dxa"/>
            <w:tcBorders>
              <w:top w:val="nil"/>
              <w:left w:val="single" w:sz="4" w:space="0" w:color="auto"/>
              <w:bottom w:val="single" w:sz="4" w:space="0" w:color="auto"/>
              <w:right w:val="single" w:sz="4" w:space="0" w:color="auto"/>
            </w:tcBorders>
          </w:tcPr>
          <w:p w14:paraId="60698902" w14:textId="77777777" w:rsidR="006E7BF9" w:rsidRPr="00592E3B" w:rsidRDefault="006E7BF9" w:rsidP="00CE3E80">
            <w:pPr>
              <w:pStyle w:val="TAL"/>
              <w:keepLines w:val="0"/>
              <w:widowControl w:val="0"/>
              <w:rPr>
                <w:rFonts w:eastAsia="Calibri" w:cs="Arial"/>
                <w:szCs w:val="18"/>
              </w:rPr>
            </w:pPr>
          </w:p>
        </w:tc>
        <w:tc>
          <w:tcPr>
            <w:tcW w:w="2153" w:type="dxa"/>
            <w:tcBorders>
              <w:top w:val="single" w:sz="4" w:space="0" w:color="auto"/>
              <w:left w:val="single" w:sz="4" w:space="0" w:color="auto"/>
              <w:bottom w:val="single" w:sz="4" w:space="0" w:color="auto"/>
              <w:right w:val="single" w:sz="4" w:space="0" w:color="auto"/>
            </w:tcBorders>
            <w:hideMark/>
          </w:tcPr>
          <w:p w14:paraId="4BB9F741" w14:textId="77777777" w:rsidR="006E7BF9" w:rsidRPr="00592E3B" w:rsidRDefault="006E7BF9" w:rsidP="00CE3E80">
            <w:pPr>
              <w:pStyle w:val="TAL"/>
              <w:keepLines w:val="0"/>
              <w:widowControl w:val="0"/>
              <w:rPr>
                <w:szCs w:val="18"/>
              </w:rPr>
            </w:pPr>
            <w:r w:rsidRPr="00592E3B">
              <w:rPr>
                <w:szCs w:val="18"/>
              </w:rPr>
              <w:t>“10000”</w:t>
            </w:r>
          </w:p>
        </w:tc>
        <w:tc>
          <w:tcPr>
            <w:tcW w:w="2153" w:type="dxa"/>
            <w:tcBorders>
              <w:top w:val="single" w:sz="4" w:space="0" w:color="auto"/>
              <w:left w:val="single" w:sz="4" w:space="0" w:color="auto"/>
              <w:bottom w:val="single" w:sz="4" w:space="0" w:color="auto"/>
              <w:right w:val="single" w:sz="4" w:space="0" w:color="auto"/>
            </w:tcBorders>
          </w:tcPr>
          <w:p w14:paraId="384F572C" w14:textId="77777777" w:rsidR="006E7BF9" w:rsidRPr="00592E3B" w:rsidRDefault="006E7BF9" w:rsidP="00CE3E80">
            <w:pPr>
              <w:pStyle w:val="TAL"/>
              <w:keepLines w:val="0"/>
              <w:widowControl w:val="0"/>
            </w:pPr>
          </w:p>
        </w:tc>
        <w:tc>
          <w:tcPr>
            <w:tcW w:w="1346" w:type="dxa"/>
            <w:tcBorders>
              <w:top w:val="single" w:sz="4" w:space="0" w:color="auto"/>
              <w:left w:val="single" w:sz="4" w:space="0" w:color="auto"/>
              <w:bottom w:val="single" w:sz="4" w:space="0" w:color="auto"/>
              <w:right w:val="single" w:sz="4" w:space="0" w:color="auto"/>
            </w:tcBorders>
          </w:tcPr>
          <w:p w14:paraId="56D015AA" w14:textId="77777777" w:rsidR="006E7BF9" w:rsidRPr="00592E3B" w:rsidRDefault="006E7BF9" w:rsidP="00CE3E80">
            <w:pPr>
              <w:pStyle w:val="TAL"/>
              <w:keepLines w:val="0"/>
              <w:widowControl w:val="0"/>
            </w:pPr>
          </w:p>
        </w:tc>
        <w:tc>
          <w:tcPr>
            <w:tcW w:w="1301" w:type="dxa"/>
            <w:tcBorders>
              <w:top w:val="single" w:sz="4" w:space="0" w:color="auto"/>
              <w:left w:val="single" w:sz="4" w:space="0" w:color="auto"/>
              <w:bottom w:val="single" w:sz="4" w:space="0" w:color="auto"/>
              <w:right w:val="single" w:sz="4" w:space="0" w:color="auto"/>
            </w:tcBorders>
            <w:hideMark/>
          </w:tcPr>
          <w:p w14:paraId="07DBFD11" w14:textId="77777777" w:rsidR="006E7BF9" w:rsidRPr="00592E3B" w:rsidRDefault="006E7BF9" w:rsidP="00CE3E80">
            <w:pPr>
              <w:pStyle w:val="TAL"/>
              <w:keepLines w:val="0"/>
              <w:widowControl w:val="0"/>
            </w:pPr>
            <w:r w:rsidRPr="00592E3B">
              <w:t>ACK</w:t>
            </w:r>
          </w:p>
        </w:tc>
      </w:tr>
      <w:tr w:rsidR="006E7BF9" w:rsidRPr="00592E3B" w14:paraId="4EE1C944" w14:textId="77777777" w:rsidTr="00CE3E80">
        <w:trPr>
          <w:cantSplit/>
          <w:jc w:val="center"/>
        </w:trPr>
        <w:tc>
          <w:tcPr>
            <w:tcW w:w="2872" w:type="dxa"/>
            <w:tcBorders>
              <w:top w:val="single" w:sz="4" w:space="0" w:color="auto"/>
              <w:left w:val="single" w:sz="4" w:space="0" w:color="auto"/>
              <w:bottom w:val="nil"/>
              <w:right w:val="single" w:sz="4" w:space="0" w:color="auto"/>
            </w:tcBorders>
            <w:hideMark/>
          </w:tcPr>
          <w:p w14:paraId="0D584BA7" w14:textId="77777777" w:rsidR="006E7BF9" w:rsidRPr="00592E3B" w:rsidRDefault="006E7BF9" w:rsidP="00CE3E80">
            <w:pPr>
              <w:pStyle w:val="TAL"/>
              <w:keepLines w:val="0"/>
              <w:widowControl w:val="0"/>
              <w:rPr>
                <w:rFonts w:eastAsia="MS Mincho"/>
              </w:rPr>
            </w:pPr>
            <w:r w:rsidRPr="00592E3B">
              <w:rPr>
                <w:rFonts w:eastAsia="MS Mincho"/>
              </w:rPr>
              <w:t xml:space="preserve">  SSRC</w:t>
            </w:r>
          </w:p>
        </w:tc>
        <w:tc>
          <w:tcPr>
            <w:tcW w:w="2153" w:type="dxa"/>
            <w:tcBorders>
              <w:top w:val="single" w:sz="4" w:space="0" w:color="auto"/>
              <w:left w:val="single" w:sz="4" w:space="0" w:color="auto"/>
              <w:bottom w:val="single" w:sz="4" w:space="0" w:color="auto"/>
              <w:right w:val="single" w:sz="4" w:space="0" w:color="auto"/>
            </w:tcBorders>
            <w:hideMark/>
          </w:tcPr>
          <w:p w14:paraId="0F5AF181" w14:textId="77777777" w:rsidR="006E7BF9" w:rsidRPr="00592E3B" w:rsidRDefault="006E7BF9" w:rsidP="00CE3E80">
            <w:pPr>
              <w:pStyle w:val="TAL"/>
              <w:keepLines w:val="0"/>
              <w:widowControl w:val="0"/>
              <w:rPr>
                <w:rFonts w:eastAsia="MS PGothic"/>
              </w:rPr>
            </w:pPr>
            <w:r w:rsidRPr="00322072">
              <w:t>RTCP SSRC of the SS</w:t>
            </w:r>
          </w:p>
        </w:tc>
        <w:tc>
          <w:tcPr>
            <w:tcW w:w="2153" w:type="dxa"/>
            <w:tcBorders>
              <w:top w:val="single" w:sz="4" w:space="0" w:color="auto"/>
              <w:left w:val="single" w:sz="4" w:space="0" w:color="auto"/>
              <w:bottom w:val="single" w:sz="4" w:space="0" w:color="auto"/>
              <w:right w:val="single" w:sz="4" w:space="0" w:color="auto"/>
            </w:tcBorders>
            <w:hideMark/>
          </w:tcPr>
          <w:p w14:paraId="2EEF9F4E" w14:textId="77777777" w:rsidR="006E7BF9" w:rsidRPr="00592E3B" w:rsidRDefault="006E7BF9" w:rsidP="00CE3E80">
            <w:pPr>
              <w:pStyle w:val="TAL"/>
              <w:keepLines w:val="0"/>
              <w:widowControl w:val="0"/>
              <w:rPr>
                <w:rFonts w:eastAsia="MS PGothic"/>
              </w:rPr>
            </w:pPr>
            <w:r w:rsidRPr="00592E3B">
              <w:rPr>
                <w:rFonts w:eastAsia="MS PGothic"/>
              </w:rPr>
              <w:t>The SSRC of the Transmission Control server</w:t>
            </w:r>
          </w:p>
        </w:tc>
        <w:tc>
          <w:tcPr>
            <w:tcW w:w="1346" w:type="dxa"/>
            <w:tcBorders>
              <w:top w:val="single" w:sz="4" w:space="0" w:color="auto"/>
              <w:left w:val="single" w:sz="4" w:space="0" w:color="auto"/>
              <w:bottom w:val="single" w:sz="4" w:space="0" w:color="auto"/>
              <w:right w:val="single" w:sz="4" w:space="0" w:color="auto"/>
            </w:tcBorders>
            <w:hideMark/>
          </w:tcPr>
          <w:p w14:paraId="39BF4B14" w14:textId="77777777" w:rsidR="006E7BF9" w:rsidRPr="00592E3B" w:rsidRDefault="006E7BF9" w:rsidP="00CE3E80">
            <w:pPr>
              <w:pStyle w:val="TAL"/>
              <w:keepLines w:val="0"/>
              <w:widowControl w:val="0"/>
              <w:rPr>
                <w:rFonts w:eastAsia="MS Mincho"/>
              </w:rPr>
            </w:pPr>
            <w:r w:rsidRPr="00592E3B">
              <w:rPr>
                <w:rFonts w:eastAsia="MS PGothic"/>
              </w:rPr>
              <w:t>IETF RFC 3550 [76].</w:t>
            </w:r>
          </w:p>
        </w:tc>
        <w:tc>
          <w:tcPr>
            <w:tcW w:w="1301" w:type="dxa"/>
            <w:tcBorders>
              <w:top w:val="single" w:sz="4" w:space="0" w:color="auto"/>
              <w:left w:val="single" w:sz="4" w:space="0" w:color="auto"/>
              <w:bottom w:val="single" w:sz="4" w:space="0" w:color="auto"/>
              <w:right w:val="single" w:sz="4" w:space="0" w:color="auto"/>
            </w:tcBorders>
          </w:tcPr>
          <w:p w14:paraId="7AB00CA3" w14:textId="77777777" w:rsidR="006E7BF9" w:rsidRPr="00592E3B" w:rsidRDefault="006E7BF9" w:rsidP="00CE3E80">
            <w:pPr>
              <w:pStyle w:val="TAL"/>
              <w:keepLines w:val="0"/>
              <w:widowControl w:val="0"/>
              <w:rPr>
                <w:rFonts w:eastAsia="MS Mincho"/>
              </w:rPr>
            </w:pPr>
          </w:p>
        </w:tc>
      </w:tr>
      <w:tr w:rsidR="006E7BF9" w:rsidRPr="00592E3B" w14:paraId="7CA0D02E" w14:textId="77777777" w:rsidTr="00CE3E80">
        <w:trPr>
          <w:cantSplit/>
          <w:jc w:val="center"/>
        </w:trPr>
        <w:tc>
          <w:tcPr>
            <w:tcW w:w="2872" w:type="dxa"/>
            <w:tcBorders>
              <w:top w:val="nil"/>
              <w:left w:val="single" w:sz="4" w:space="0" w:color="auto"/>
              <w:bottom w:val="single" w:sz="4" w:space="0" w:color="auto"/>
              <w:right w:val="single" w:sz="4" w:space="0" w:color="auto"/>
            </w:tcBorders>
          </w:tcPr>
          <w:p w14:paraId="46F31FE0" w14:textId="77777777" w:rsidR="006E7BF9" w:rsidRPr="00592E3B" w:rsidRDefault="006E7BF9" w:rsidP="00CE3E80">
            <w:pPr>
              <w:pStyle w:val="TAL"/>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tcPr>
          <w:p w14:paraId="781ABCF9" w14:textId="77777777" w:rsidR="006E7BF9" w:rsidRPr="00592E3B" w:rsidRDefault="006E7BF9" w:rsidP="00CE3E80">
            <w:pPr>
              <w:pStyle w:val="TAL"/>
              <w:keepLines w:val="0"/>
              <w:widowControl w:val="0"/>
            </w:pPr>
            <w:r w:rsidRPr="00592E3B">
              <w:t>The SSRC of the message sender</w:t>
            </w:r>
          </w:p>
        </w:tc>
        <w:tc>
          <w:tcPr>
            <w:tcW w:w="2153" w:type="dxa"/>
            <w:tcBorders>
              <w:top w:val="single" w:sz="4" w:space="0" w:color="auto"/>
              <w:left w:val="single" w:sz="4" w:space="0" w:color="auto"/>
              <w:bottom w:val="single" w:sz="4" w:space="0" w:color="auto"/>
              <w:right w:val="single" w:sz="4" w:space="0" w:color="auto"/>
            </w:tcBorders>
          </w:tcPr>
          <w:p w14:paraId="34D08C2D" w14:textId="77777777" w:rsidR="006E7BF9" w:rsidRPr="00592E3B" w:rsidRDefault="006E7BF9" w:rsidP="00CE3E80">
            <w:pPr>
              <w:pStyle w:val="TAL"/>
              <w:keepLines w:val="0"/>
              <w:widowControl w:val="0"/>
              <w:rPr>
                <w:rFonts w:eastAsia="MS PGothic"/>
              </w:rPr>
            </w:pPr>
            <w:r w:rsidRPr="00592E3B">
              <w:rPr>
                <w:rFonts w:eastAsia="MS PGothic"/>
              </w:rPr>
              <w:t xml:space="preserve">The SSRC of the transmission arbitrator </w:t>
            </w:r>
          </w:p>
        </w:tc>
        <w:tc>
          <w:tcPr>
            <w:tcW w:w="1346" w:type="dxa"/>
            <w:tcBorders>
              <w:top w:val="single" w:sz="4" w:space="0" w:color="auto"/>
              <w:left w:val="single" w:sz="4" w:space="0" w:color="auto"/>
              <w:bottom w:val="single" w:sz="4" w:space="0" w:color="auto"/>
              <w:right w:val="single" w:sz="4" w:space="0" w:color="auto"/>
            </w:tcBorders>
          </w:tcPr>
          <w:p w14:paraId="3F9E6D98" w14:textId="77777777" w:rsidR="006E7BF9" w:rsidRPr="00592E3B" w:rsidRDefault="006E7BF9" w:rsidP="00CE3E80">
            <w:pPr>
              <w:pStyle w:val="TAL"/>
              <w:keepLines w:val="0"/>
              <w:widowControl w:val="0"/>
              <w:rPr>
                <w:rFonts w:eastAsia="MS PGothic"/>
              </w:rPr>
            </w:pPr>
          </w:p>
        </w:tc>
        <w:tc>
          <w:tcPr>
            <w:tcW w:w="1301" w:type="dxa"/>
            <w:tcBorders>
              <w:top w:val="single" w:sz="4" w:space="0" w:color="auto"/>
              <w:left w:val="single" w:sz="4" w:space="0" w:color="auto"/>
              <w:bottom w:val="single" w:sz="4" w:space="0" w:color="auto"/>
              <w:right w:val="single" w:sz="4" w:space="0" w:color="auto"/>
            </w:tcBorders>
          </w:tcPr>
          <w:p w14:paraId="3BDF327E" w14:textId="77777777" w:rsidR="006E7BF9" w:rsidRPr="00592E3B" w:rsidRDefault="006E7BF9" w:rsidP="00CE3E80">
            <w:pPr>
              <w:pStyle w:val="TAL"/>
              <w:keepLines w:val="0"/>
              <w:widowControl w:val="0"/>
              <w:rPr>
                <w:rFonts w:eastAsia="MS Mincho"/>
              </w:rPr>
            </w:pPr>
            <w:r w:rsidRPr="00592E3B">
              <w:rPr>
                <w:rFonts w:eastAsia="MS Mincho"/>
              </w:rPr>
              <w:t>OFF-NETWORK</w:t>
            </w:r>
          </w:p>
        </w:tc>
      </w:tr>
      <w:tr w:rsidR="006E7BF9" w:rsidRPr="00592E3B" w14:paraId="777B5866"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405F6EB2" w14:textId="77777777" w:rsidR="006E7BF9" w:rsidRPr="00592E3B" w:rsidRDefault="006E7BF9" w:rsidP="00CE3E80">
            <w:pPr>
              <w:pStyle w:val="TAL"/>
              <w:keepNext w:val="0"/>
              <w:keepLines w:val="0"/>
              <w:widowControl w:val="0"/>
              <w:rPr>
                <w:rFonts w:eastAsia="MS Mincho"/>
              </w:rPr>
            </w:pPr>
            <w:r w:rsidRPr="00592E3B">
              <w:rPr>
                <w:rFonts w:eastAsia="MS Mincho"/>
              </w:rPr>
              <w:t xml:space="preserve">  name</w:t>
            </w:r>
          </w:p>
        </w:tc>
        <w:tc>
          <w:tcPr>
            <w:tcW w:w="2153" w:type="dxa"/>
            <w:tcBorders>
              <w:top w:val="single" w:sz="4" w:space="0" w:color="auto"/>
              <w:left w:val="single" w:sz="4" w:space="0" w:color="auto"/>
              <w:bottom w:val="single" w:sz="4" w:space="0" w:color="auto"/>
              <w:right w:val="single" w:sz="4" w:space="0" w:color="auto"/>
            </w:tcBorders>
            <w:hideMark/>
          </w:tcPr>
          <w:p w14:paraId="2826716A" w14:textId="77777777" w:rsidR="006E7BF9" w:rsidRPr="00592E3B" w:rsidRDefault="006E7BF9" w:rsidP="00CE3E80">
            <w:pPr>
              <w:pStyle w:val="TAL"/>
              <w:keepNext w:val="0"/>
              <w:keepLines w:val="0"/>
              <w:widowControl w:val="0"/>
              <w:rPr>
                <w:rFonts w:eastAsia="MS PGothic"/>
              </w:rPr>
            </w:pPr>
            <w:r w:rsidRPr="00592E3B">
              <w:rPr>
                <w:rFonts w:eastAsia="MS Mincho"/>
              </w:rPr>
              <w:t>MCV1</w:t>
            </w:r>
          </w:p>
        </w:tc>
        <w:tc>
          <w:tcPr>
            <w:tcW w:w="2153" w:type="dxa"/>
            <w:tcBorders>
              <w:top w:val="single" w:sz="4" w:space="0" w:color="auto"/>
              <w:left w:val="single" w:sz="4" w:space="0" w:color="auto"/>
              <w:bottom w:val="single" w:sz="4" w:space="0" w:color="auto"/>
              <w:right w:val="single" w:sz="4" w:space="0" w:color="auto"/>
            </w:tcBorders>
            <w:hideMark/>
          </w:tcPr>
          <w:p w14:paraId="65D9C5AC" w14:textId="77777777" w:rsidR="006E7BF9" w:rsidRPr="00592E3B" w:rsidRDefault="006E7BF9" w:rsidP="00CE3E80">
            <w:pPr>
              <w:pStyle w:val="TAL"/>
              <w:keepNext w:val="0"/>
              <w:keepLines w:val="0"/>
              <w:widowControl w:val="0"/>
              <w:rPr>
                <w:rFonts w:eastAsia="MS PGothic"/>
              </w:rPr>
            </w:pPr>
            <w:r w:rsidRPr="00592E3B">
              <w:t>Transmission Control messages sent by the transmission control server and transmission control participant</w:t>
            </w:r>
          </w:p>
        </w:tc>
        <w:tc>
          <w:tcPr>
            <w:tcW w:w="1346" w:type="dxa"/>
            <w:tcBorders>
              <w:top w:val="single" w:sz="4" w:space="0" w:color="auto"/>
              <w:left w:val="single" w:sz="4" w:space="0" w:color="auto"/>
              <w:bottom w:val="single" w:sz="4" w:space="0" w:color="auto"/>
              <w:right w:val="single" w:sz="4" w:space="0" w:color="auto"/>
            </w:tcBorders>
          </w:tcPr>
          <w:p w14:paraId="6E815357" w14:textId="77777777" w:rsidR="006E7BF9" w:rsidRPr="00592E3B" w:rsidRDefault="006E7BF9" w:rsidP="00CE3E80">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7267141C" w14:textId="77777777" w:rsidR="006E7BF9" w:rsidRPr="00592E3B" w:rsidRDefault="006E7BF9" w:rsidP="00CE3E80">
            <w:pPr>
              <w:pStyle w:val="TAL"/>
              <w:keepNext w:val="0"/>
              <w:keepLines w:val="0"/>
              <w:widowControl w:val="0"/>
              <w:rPr>
                <w:rFonts w:eastAsia="MS Mincho"/>
              </w:rPr>
            </w:pPr>
          </w:p>
        </w:tc>
      </w:tr>
      <w:tr w:rsidR="006E7BF9" w:rsidRPr="00592E3B" w14:paraId="258D5410"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51FB465A" w14:textId="77777777" w:rsidR="006E7BF9" w:rsidRPr="00592E3B" w:rsidRDefault="006E7BF9" w:rsidP="00CE3E80">
            <w:pPr>
              <w:pStyle w:val="TAL"/>
              <w:keepNext w:val="0"/>
              <w:keepLines w:val="0"/>
              <w:widowControl w:val="0"/>
              <w:rPr>
                <w:rFonts w:eastAsia="MS Mincho"/>
                <w:b/>
                <w:bCs/>
              </w:rPr>
            </w:pPr>
            <w:r w:rsidRPr="00592E3B">
              <w:rPr>
                <w:rFonts w:eastAsia="MS Mincho"/>
                <w:b/>
                <w:bCs/>
              </w:rPr>
              <w:t>Duration</w:t>
            </w:r>
          </w:p>
        </w:tc>
        <w:tc>
          <w:tcPr>
            <w:tcW w:w="2153" w:type="dxa"/>
            <w:tcBorders>
              <w:top w:val="single" w:sz="4" w:space="0" w:color="auto"/>
              <w:left w:val="single" w:sz="4" w:space="0" w:color="auto"/>
              <w:bottom w:val="single" w:sz="4" w:space="0" w:color="auto"/>
              <w:right w:val="single" w:sz="4" w:space="0" w:color="auto"/>
            </w:tcBorders>
          </w:tcPr>
          <w:p w14:paraId="2FC6C9EE" w14:textId="77777777" w:rsidR="006E7BF9" w:rsidRPr="00592E3B" w:rsidRDefault="006E7BF9" w:rsidP="00CE3E80">
            <w:pPr>
              <w:pStyle w:val="TAL"/>
              <w:keepNext w:val="0"/>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tcPr>
          <w:p w14:paraId="783D8420" w14:textId="77777777" w:rsidR="006E7BF9" w:rsidRPr="00592E3B" w:rsidRDefault="006E7BF9" w:rsidP="00CE3E80">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6B02C991" w14:textId="77777777" w:rsidR="006E7BF9" w:rsidRPr="00592E3B" w:rsidRDefault="006E7BF9" w:rsidP="00CE3E80">
            <w:pPr>
              <w:pStyle w:val="TAL"/>
              <w:keepNext w:val="0"/>
              <w:keepLines w:val="0"/>
              <w:widowControl w:val="0"/>
              <w:rPr>
                <w:rFonts w:eastAsia="MS Mincho"/>
              </w:rPr>
            </w:pPr>
            <w:r w:rsidRPr="00592E3B">
              <w:t>TS 24.581 [88] clause 9.2.3.3</w:t>
            </w:r>
          </w:p>
        </w:tc>
        <w:tc>
          <w:tcPr>
            <w:tcW w:w="1301" w:type="dxa"/>
            <w:tcBorders>
              <w:top w:val="single" w:sz="4" w:space="0" w:color="auto"/>
              <w:left w:val="single" w:sz="4" w:space="0" w:color="auto"/>
              <w:bottom w:val="single" w:sz="4" w:space="0" w:color="auto"/>
              <w:right w:val="single" w:sz="4" w:space="0" w:color="auto"/>
            </w:tcBorders>
          </w:tcPr>
          <w:p w14:paraId="64FBA8F3" w14:textId="77777777" w:rsidR="006E7BF9" w:rsidRPr="00592E3B" w:rsidRDefault="006E7BF9" w:rsidP="00CE3E80">
            <w:pPr>
              <w:pStyle w:val="TAL"/>
              <w:keepNext w:val="0"/>
              <w:keepLines w:val="0"/>
              <w:widowControl w:val="0"/>
              <w:rPr>
                <w:rFonts w:eastAsia="MS Mincho"/>
              </w:rPr>
            </w:pPr>
          </w:p>
        </w:tc>
      </w:tr>
      <w:tr w:rsidR="006E7BF9" w:rsidRPr="00592E3B" w14:paraId="0EA8476C"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39DE9EDD" w14:textId="77777777" w:rsidR="006E7BF9" w:rsidRPr="00592E3B" w:rsidRDefault="006E7BF9" w:rsidP="00CE3E80">
            <w:pPr>
              <w:pStyle w:val="TAL"/>
              <w:keepNext w:val="0"/>
              <w:keepLines w:val="0"/>
              <w:widowControl w:val="0"/>
              <w:rPr>
                <w:rFonts w:eastAsia="MS Mincho"/>
              </w:rPr>
            </w:pPr>
            <w:r w:rsidRPr="00592E3B">
              <w:rPr>
                <w:rFonts w:eastAsia="MS Mincho"/>
              </w:rPr>
              <w:t xml:space="preserve">  Duration</w:t>
            </w:r>
          </w:p>
        </w:tc>
        <w:tc>
          <w:tcPr>
            <w:tcW w:w="2153" w:type="dxa"/>
            <w:tcBorders>
              <w:top w:val="single" w:sz="4" w:space="0" w:color="auto"/>
              <w:left w:val="single" w:sz="4" w:space="0" w:color="auto"/>
              <w:bottom w:val="single" w:sz="4" w:space="0" w:color="auto"/>
              <w:right w:val="single" w:sz="4" w:space="0" w:color="auto"/>
            </w:tcBorders>
            <w:hideMark/>
          </w:tcPr>
          <w:p w14:paraId="2C814ED7" w14:textId="77777777" w:rsidR="006E7BF9" w:rsidRPr="00592E3B" w:rsidRDefault="006E7BF9" w:rsidP="00CE3E80">
            <w:pPr>
              <w:pStyle w:val="TAL"/>
              <w:keepNext w:val="0"/>
              <w:keepLines w:val="0"/>
              <w:widowControl w:val="0"/>
              <w:rPr>
                <w:rFonts w:eastAsia="MS Mincho"/>
              </w:rPr>
            </w:pPr>
            <w:r w:rsidRPr="00592E3B">
              <w:rPr>
                <w:rFonts w:eastAsia="MS Mincho"/>
              </w:rPr>
              <w:t>"00000000 10000000"</w:t>
            </w:r>
          </w:p>
        </w:tc>
        <w:tc>
          <w:tcPr>
            <w:tcW w:w="2153" w:type="dxa"/>
            <w:tcBorders>
              <w:top w:val="single" w:sz="4" w:space="0" w:color="auto"/>
              <w:left w:val="single" w:sz="4" w:space="0" w:color="auto"/>
              <w:bottom w:val="single" w:sz="4" w:space="0" w:color="auto"/>
              <w:right w:val="single" w:sz="4" w:space="0" w:color="auto"/>
            </w:tcBorders>
            <w:hideMark/>
          </w:tcPr>
          <w:p w14:paraId="77BA5DAD" w14:textId="77777777" w:rsidR="006E7BF9" w:rsidRPr="00592E3B" w:rsidRDefault="006E7BF9" w:rsidP="00CE3E80">
            <w:pPr>
              <w:pStyle w:val="TAL"/>
              <w:keepNext w:val="0"/>
              <w:keepLines w:val="0"/>
              <w:widowControl w:val="0"/>
              <w:rPr>
                <w:rFonts w:eastAsia="MS PGothic"/>
              </w:rPr>
            </w:pPr>
            <w:r w:rsidRPr="00592E3B">
              <w:rPr>
                <w:rFonts w:eastAsia="MS PGothic"/>
              </w:rPr>
              <w:t>128 sec (an arbitrary value)</w:t>
            </w:r>
          </w:p>
        </w:tc>
        <w:tc>
          <w:tcPr>
            <w:tcW w:w="1346" w:type="dxa"/>
            <w:tcBorders>
              <w:top w:val="single" w:sz="4" w:space="0" w:color="auto"/>
              <w:left w:val="single" w:sz="4" w:space="0" w:color="auto"/>
              <w:bottom w:val="single" w:sz="4" w:space="0" w:color="auto"/>
              <w:right w:val="single" w:sz="4" w:space="0" w:color="auto"/>
            </w:tcBorders>
          </w:tcPr>
          <w:p w14:paraId="43A8B24E" w14:textId="77777777" w:rsidR="006E7BF9" w:rsidRPr="00592E3B" w:rsidRDefault="006E7BF9" w:rsidP="00CE3E80">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39CD28F0" w14:textId="77777777" w:rsidR="006E7BF9" w:rsidRPr="00592E3B" w:rsidRDefault="006E7BF9" w:rsidP="00CE3E80">
            <w:pPr>
              <w:pStyle w:val="TAL"/>
              <w:keepNext w:val="0"/>
              <w:keepLines w:val="0"/>
              <w:widowControl w:val="0"/>
              <w:rPr>
                <w:rFonts w:eastAsia="MS Mincho"/>
              </w:rPr>
            </w:pPr>
          </w:p>
        </w:tc>
      </w:tr>
      <w:tr w:rsidR="006E7BF9" w:rsidRPr="00592E3B" w:rsidDel="003C14E8" w14:paraId="084B7F6C"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tcPr>
          <w:p w14:paraId="68C8B19B" w14:textId="77777777" w:rsidR="006E7BF9" w:rsidRPr="00592E3B" w:rsidDel="003C14E8" w:rsidRDefault="006E7BF9" w:rsidP="00CE3E80">
            <w:pPr>
              <w:pStyle w:val="TAL"/>
              <w:keepNext w:val="0"/>
              <w:keepLines w:val="0"/>
              <w:widowControl w:val="0"/>
              <w:rPr>
                <w:rFonts w:eastAsia="MS Mincho"/>
                <w:b/>
                <w:bCs/>
              </w:rPr>
            </w:pPr>
            <w:r w:rsidRPr="009A363E">
              <w:rPr>
                <w:rFonts w:eastAsia="MS Mincho"/>
                <w:b/>
                <w:bCs/>
              </w:rPr>
              <w:t>Audio SSRC of the Transmitting User</w:t>
            </w:r>
          </w:p>
        </w:tc>
        <w:tc>
          <w:tcPr>
            <w:tcW w:w="2153" w:type="dxa"/>
            <w:tcBorders>
              <w:top w:val="single" w:sz="4" w:space="0" w:color="auto"/>
              <w:left w:val="single" w:sz="4" w:space="0" w:color="auto"/>
              <w:bottom w:val="single" w:sz="4" w:space="0" w:color="auto"/>
              <w:right w:val="single" w:sz="4" w:space="0" w:color="auto"/>
            </w:tcBorders>
          </w:tcPr>
          <w:p w14:paraId="76526A10" w14:textId="77777777" w:rsidR="006E7BF9" w:rsidRPr="006B6A88" w:rsidDel="003C14E8" w:rsidRDefault="006E7BF9" w:rsidP="00CE3E80">
            <w:pPr>
              <w:pStyle w:val="TAL"/>
              <w:keepNext w:val="0"/>
              <w:keepLines w:val="0"/>
              <w:widowControl w:val="0"/>
            </w:pPr>
            <w:r w:rsidRPr="006B6A88">
              <w:t>Media</w:t>
            </w:r>
            <w:r>
              <w:t>/Audio</w:t>
            </w:r>
            <w:r w:rsidRPr="006B6A88">
              <w:t xml:space="preserve"> SSRC which should be used by the client in the header of RTP packets</w:t>
            </w:r>
          </w:p>
        </w:tc>
        <w:tc>
          <w:tcPr>
            <w:tcW w:w="2153" w:type="dxa"/>
            <w:tcBorders>
              <w:top w:val="single" w:sz="4" w:space="0" w:color="auto"/>
              <w:left w:val="single" w:sz="4" w:space="0" w:color="auto"/>
              <w:bottom w:val="single" w:sz="4" w:space="0" w:color="auto"/>
              <w:right w:val="single" w:sz="4" w:space="0" w:color="auto"/>
            </w:tcBorders>
          </w:tcPr>
          <w:p w14:paraId="52BBD116" w14:textId="77777777" w:rsidR="006E7BF9" w:rsidRDefault="006E7BF9" w:rsidP="00CE3E80">
            <w:pPr>
              <w:pStyle w:val="TAL"/>
              <w:keepNext w:val="0"/>
              <w:keepLines w:val="0"/>
              <w:widowControl w:val="0"/>
              <w:rPr>
                <w:rFonts w:eastAsia="MS PGothic"/>
              </w:rPr>
            </w:pPr>
            <w:r>
              <w:rPr>
                <w:rFonts w:eastAsia="MS PGothic"/>
              </w:rPr>
              <w:t xml:space="preserve">Before-Rel-18: </w:t>
            </w:r>
          </w:p>
          <w:p w14:paraId="0A511AC7" w14:textId="77777777" w:rsidR="006E7BF9" w:rsidRDefault="006E7BF9" w:rsidP="00CE3E80">
            <w:pPr>
              <w:pStyle w:val="TAL"/>
              <w:keepNext w:val="0"/>
              <w:keepLines w:val="0"/>
              <w:widowControl w:val="0"/>
              <w:rPr>
                <w:rFonts w:eastAsia="MS PGothic"/>
              </w:rPr>
            </w:pPr>
            <w:r>
              <w:rPr>
                <w:rFonts w:eastAsia="MS PGothic"/>
              </w:rPr>
              <w:t xml:space="preserve">SSRC </w:t>
            </w:r>
            <w:proofErr w:type="spellStart"/>
            <w:r>
              <w:rPr>
                <w:rFonts w:eastAsia="MS PGothic"/>
              </w:rPr>
              <w:t>indentifying</w:t>
            </w:r>
            <w:proofErr w:type="spellEnd"/>
            <w:r>
              <w:rPr>
                <w:rFonts w:eastAsia="MS PGothic"/>
              </w:rPr>
              <w:t xml:space="preserve"> the media stream</w:t>
            </w:r>
          </w:p>
          <w:p w14:paraId="647CF957" w14:textId="77777777" w:rsidR="006E7BF9" w:rsidRDefault="006E7BF9" w:rsidP="00CE3E80">
            <w:pPr>
              <w:pStyle w:val="TAL"/>
              <w:keepNext w:val="0"/>
              <w:keepLines w:val="0"/>
              <w:widowControl w:val="0"/>
              <w:rPr>
                <w:rFonts w:eastAsia="MS PGothic"/>
              </w:rPr>
            </w:pPr>
          </w:p>
          <w:p w14:paraId="29766F86" w14:textId="77777777" w:rsidR="006E7BF9" w:rsidRPr="009A363E" w:rsidRDefault="006E7BF9" w:rsidP="00CE3E80">
            <w:pPr>
              <w:pStyle w:val="TAL"/>
              <w:widowControl w:val="0"/>
              <w:rPr>
                <w:rFonts w:eastAsia="MS PGothic"/>
              </w:rPr>
            </w:pPr>
            <w:r w:rsidRPr="009A363E">
              <w:rPr>
                <w:rFonts w:eastAsia="MS PGothic"/>
              </w:rPr>
              <w:t>Rel-18 and later:</w:t>
            </w:r>
          </w:p>
          <w:p w14:paraId="3FA13741" w14:textId="77777777" w:rsidR="006E7BF9" w:rsidRPr="00592E3B" w:rsidDel="003C14E8" w:rsidRDefault="006E7BF9" w:rsidP="00CE3E80">
            <w:pPr>
              <w:pStyle w:val="TAL"/>
              <w:keepNext w:val="0"/>
              <w:keepLines w:val="0"/>
              <w:widowControl w:val="0"/>
              <w:rPr>
                <w:rFonts w:eastAsia="MS PGothic"/>
              </w:rPr>
            </w:pPr>
            <w:r w:rsidRPr="009A363E">
              <w:rPr>
                <w:rFonts w:eastAsia="MS PGothic"/>
              </w:rPr>
              <w:t xml:space="preserve">SSRC </w:t>
            </w:r>
            <w:r>
              <w:rPr>
                <w:rFonts w:eastAsia="MS PGothic"/>
              </w:rPr>
              <w:t xml:space="preserve">to be used by the client in the </w:t>
            </w:r>
            <w:r w:rsidRPr="009A363E">
              <w:rPr>
                <w:rFonts w:eastAsia="MS PGothic"/>
              </w:rPr>
              <w:t>audio stream</w:t>
            </w:r>
          </w:p>
        </w:tc>
        <w:tc>
          <w:tcPr>
            <w:tcW w:w="1346" w:type="dxa"/>
            <w:tcBorders>
              <w:top w:val="single" w:sz="4" w:space="0" w:color="auto"/>
              <w:left w:val="single" w:sz="4" w:space="0" w:color="auto"/>
              <w:bottom w:val="single" w:sz="4" w:space="0" w:color="auto"/>
              <w:right w:val="single" w:sz="4" w:space="0" w:color="auto"/>
            </w:tcBorders>
          </w:tcPr>
          <w:p w14:paraId="26D18EB5" w14:textId="77777777" w:rsidR="006E7BF9" w:rsidRPr="00592E3B" w:rsidDel="003C14E8" w:rsidRDefault="006E7BF9" w:rsidP="00CE3E80">
            <w:pPr>
              <w:pStyle w:val="TAL"/>
              <w:keepNext w:val="0"/>
              <w:keepLines w:val="0"/>
              <w:widowControl w:val="0"/>
              <w:rPr>
                <w:rFonts w:eastAsia="MS PGothic"/>
              </w:rPr>
            </w:pPr>
            <w:r w:rsidRPr="00790F68">
              <w:rPr>
                <w:rFonts w:eastAsia="MS PGothic"/>
              </w:rPr>
              <w:t>TS 24.581 [88] clause 9.2.3.</w:t>
            </w:r>
            <w:r>
              <w:rPr>
                <w:rFonts w:eastAsia="MS PGothic"/>
              </w:rPr>
              <w:t>16</w:t>
            </w:r>
          </w:p>
        </w:tc>
        <w:tc>
          <w:tcPr>
            <w:tcW w:w="1301" w:type="dxa"/>
            <w:tcBorders>
              <w:top w:val="single" w:sz="4" w:space="0" w:color="auto"/>
              <w:left w:val="single" w:sz="4" w:space="0" w:color="auto"/>
              <w:bottom w:val="single" w:sz="4" w:space="0" w:color="auto"/>
              <w:right w:val="single" w:sz="4" w:space="0" w:color="auto"/>
            </w:tcBorders>
          </w:tcPr>
          <w:p w14:paraId="505C8447" w14:textId="77777777" w:rsidR="006E7BF9" w:rsidRPr="00592E3B" w:rsidDel="003C14E8" w:rsidRDefault="006E7BF9" w:rsidP="00CE3E80">
            <w:pPr>
              <w:pStyle w:val="TAL"/>
              <w:keepNext w:val="0"/>
              <w:keepLines w:val="0"/>
              <w:widowControl w:val="0"/>
              <w:rPr>
                <w:rFonts w:eastAsia="MS Mincho"/>
              </w:rPr>
            </w:pPr>
          </w:p>
        </w:tc>
      </w:tr>
      <w:tr w:rsidR="006E7BF9" w:rsidRPr="00592E3B" w:rsidDel="003C14E8" w14:paraId="5F98DD7C"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tcPr>
          <w:p w14:paraId="53640DBA" w14:textId="77777777" w:rsidR="006E7BF9" w:rsidRPr="00592E3B" w:rsidDel="003C14E8" w:rsidRDefault="006E7BF9" w:rsidP="00CE3E80">
            <w:pPr>
              <w:pStyle w:val="TAL"/>
              <w:keepNext w:val="0"/>
              <w:keepLines w:val="0"/>
              <w:widowControl w:val="0"/>
              <w:rPr>
                <w:rFonts w:eastAsia="MS Mincho"/>
                <w:b/>
                <w:bCs/>
              </w:rPr>
            </w:pPr>
            <w:r>
              <w:rPr>
                <w:rFonts w:eastAsia="MS Mincho"/>
                <w:b/>
                <w:bCs/>
              </w:rPr>
              <w:t>Vide</w:t>
            </w:r>
            <w:r w:rsidRPr="009A363E">
              <w:rPr>
                <w:rFonts w:eastAsia="MS Mincho"/>
                <w:b/>
                <w:bCs/>
              </w:rPr>
              <w:t>o SSRC of the Transmitting User</w:t>
            </w:r>
          </w:p>
        </w:tc>
        <w:tc>
          <w:tcPr>
            <w:tcW w:w="2153" w:type="dxa"/>
            <w:tcBorders>
              <w:top w:val="single" w:sz="4" w:space="0" w:color="auto"/>
              <w:left w:val="single" w:sz="4" w:space="0" w:color="auto"/>
              <w:bottom w:val="single" w:sz="4" w:space="0" w:color="auto"/>
              <w:right w:val="single" w:sz="4" w:space="0" w:color="auto"/>
            </w:tcBorders>
          </w:tcPr>
          <w:p w14:paraId="406F7AF4" w14:textId="77777777" w:rsidR="006E7BF9" w:rsidRPr="006B6A88" w:rsidDel="003C14E8" w:rsidRDefault="006E7BF9" w:rsidP="00CE3E80">
            <w:pPr>
              <w:pStyle w:val="TAL"/>
              <w:keepNext w:val="0"/>
              <w:keepLines w:val="0"/>
              <w:widowControl w:val="0"/>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0FCCA914" w14:textId="77777777" w:rsidR="006E7BF9" w:rsidRPr="00592E3B" w:rsidDel="003C14E8" w:rsidRDefault="006E7BF9" w:rsidP="00CE3E80">
            <w:pPr>
              <w:pStyle w:val="TAL"/>
              <w:keepNext w:val="0"/>
              <w:keepLines w:val="0"/>
              <w:widowControl w:val="0"/>
              <w:rPr>
                <w:rFonts w:eastAsia="MS PGothic"/>
              </w:rPr>
            </w:pPr>
            <w:r w:rsidRPr="009A363E">
              <w:rPr>
                <w:rFonts w:eastAsia="MS PGothic"/>
              </w:rPr>
              <w:t>Rel-18 and later</w:t>
            </w:r>
          </w:p>
        </w:tc>
        <w:tc>
          <w:tcPr>
            <w:tcW w:w="1346" w:type="dxa"/>
            <w:tcBorders>
              <w:top w:val="single" w:sz="4" w:space="0" w:color="auto"/>
              <w:left w:val="single" w:sz="4" w:space="0" w:color="auto"/>
              <w:bottom w:val="single" w:sz="4" w:space="0" w:color="auto"/>
              <w:right w:val="single" w:sz="4" w:space="0" w:color="auto"/>
            </w:tcBorders>
          </w:tcPr>
          <w:p w14:paraId="397F0DDA" w14:textId="77777777" w:rsidR="006E7BF9" w:rsidRPr="00592E3B" w:rsidDel="003C14E8" w:rsidRDefault="006E7BF9" w:rsidP="00CE3E80">
            <w:pPr>
              <w:pStyle w:val="TAL"/>
              <w:keepNext w:val="0"/>
              <w:keepLines w:val="0"/>
              <w:widowControl w:val="0"/>
              <w:rPr>
                <w:rFonts w:eastAsia="MS PGothic"/>
              </w:rPr>
            </w:pPr>
            <w:r w:rsidRPr="00790F68">
              <w:rPr>
                <w:rFonts w:eastAsia="MS PGothic"/>
              </w:rPr>
              <w:t>TS 24.581 [88] clause 9.2.3.</w:t>
            </w:r>
            <w:r>
              <w:rPr>
                <w:rFonts w:eastAsia="MS PGothic"/>
              </w:rPr>
              <w:t>2</w:t>
            </w:r>
            <w:r w:rsidRPr="00790F68">
              <w:rPr>
                <w:rFonts w:eastAsia="MS PGothic"/>
              </w:rPr>
              <w:t>3</w:t>
            </w:r>
          </w:p>
        </w:tc>
        <w:tc>
          <w:tcPr>
            <w:tcW w:w="1301" w:type="dxa"/>
            <w:tcBorders>
              <w:top w:val="single" w:sz="4" w:space="0" w:color="auto"/>
              <w:left w:val="single" w:sz="4" w:space="0" w:color="auto"/>
              <w:bottom w:val="single" w:sz="4" w:space="0" w:color="auto"/>
              <w:right w:val="single" w:sz="4" w:space="0" w:color="auto"/>
            </w:tcBorders>
          </w:tcPr>
          <w:p w14:paraId="5A4336C4" w14:textId="77777777" w:rsidR="006E7BF9" w:rsidRPr="00592E3B" w:rsidDel="003C14E8" w:rsidRDefault="006E7BF9" w:rsidP="00CE3E80">
            <w:pPr>
              <w:pStyle w:val="TAL"/>
              <w:keepNext w:val="0"/>
              <w:keepLines w:val="0"/>
              <w:widowControl w:val="0"/>
              <w:rPr>
                <w:rFonts w:eastAsia="MS Mincho"/>
              </w:rPr>
            </w:pPr>
          </w:p>
        </w:tc>
      </w:tr>
      <w:tr w:rsidR="006E7BF9" w:rsidRPr="00592E3B" w14:paraId="62B83941"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0675C78D" w14:textId="77777777" w:rsidR="006E7BF9" w:rsidRPr="00592E3B" w:rsidRDefault="006E7BF9" w:rsidP="00CE3E80">
            <w:pPr>
              <w:pStyle w:val="TAL"/>
              <w:keepNext w:val="0"/>
              <w:keepLines w:val="0"/>
              <w:widowControl w:val="0"/>
              <w:rPr>
                <w:rFonts w:eastAsia="MS Mincho"/>
                <w:b/>
                <w:bCs/>
              </w:rPr>
            </w:pPr>
            <w:r w:rsidRPr="00592E3B">
              <w:rPr>
                <w:rFonts w:eastAsia="MS Mincho"/>
                <w:b/>
                <w:bCs/>
              </w:rPr>
              <w:t>Transmission priority</w:t>
            </w:r>
          </w:p>
        </w:tc>
        <w:tc>
          <w:tcPr>
            <w:tcW w:w="2153" w:type="dxa"/>
            <w:tcBorders>
              <w:top w:val="single" w:sz="4" w:space="0" w:color="auto"/>
              <w:left w:val="single" w:sz="4" w:space="0" w:color="auto"/>
              <w:bottom w:val="single" w:sz="4" w:space="0" w:color="auto"/>
              <w:right w:val="single" w:sz="4" w:space="0" w:color="auto"/>
            </w:tcBorders>
            <w:hideMark/>
          </w:tcPr>
          <w:p w14:paraId="6F75161B" w14:textId="77777777" w:rsidR="006E7BF9" w:rsidRPr="00592E3B" w:rsidRDefault="006E7BF9" w:rsidP="00CE3E80">
            <w:pPr>
              <w:pStyle w:val="TAL"/>
              <w:keepNext w:val="0"/>
              <w:keepLines w:val="0"/>
              <w:widowControl w:val="0"/>
              <w:rPr>
                <w:rFonts w:eastAsia="MS Mincho"/>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hideMark/>
          </w:tcPr>
          <w:p w14:paraId="79DDF840" w14:textId="77777777" w:rsidR="006E7BF9" w:rsidRPr="00592E3B" w:rsidRDefault="006E7BF9" w:rsidP="00CE3E80">
            <w:pPr>
              <w:pStyle w:val="TAL"/>
              <w:keepNext w:val="0"/>
              <w:keepLines w:val="0"/>
              <w:widowControl w:val="0"/>
              <w:rPr>
                <w:rFonts w:eastAsia="MS PGothic"/>
              </w:rPr>
            </w:pPr>
            <w:r w:rsidRPr="00592E3B">
              <w:rPr>
                <w:rFonts w:eastAsia="MS PGothic"/>
              </w:rPr>
              <w:t>If the Transmission Priority field is not included in the message the default priority (='0') is used as the Floor Priority value</w:t>
            </w:r>
          </w:p>
        </w:tc>
        <w:tc>
          <w:tcPr>
            <w:tcW w:w="1346" w:type="dxa"/>
            <w:tcBorders>
              <w:top w:val="single" w:sz="4" w:space="0" w:color="auto"/>
              <w:left w:val="single" w:sz="4" w:space="0" w:color="auto"/>
              <w:bottom w:val="single" w:sz="4" w:space="0" w:color="auto"/>
              <w:right w:val="single" w:sz="4" w:space="0" w:color="auto"/>
            </w:tcBorders>
          </w:tcPr>
          <w:p w14:paraId="5389A590" w14:textId="77777777" w:rsidR="006E7BF9" w:rsidRPr="00592E3B" w:rsidRDefault="006E7BF9" w:rsidP="00CE3E80">
            <w:pPr>
              <w:pStyle w:val="TAL"/>
              <w:keepNext w:val="0"/>
              <w:keepLines w:val="0"/>
              <w:widowControl w:val="0"/>
              <w:rPr>
                <w:rFonts w:eastAsia="MS Mincho"/>
              </w:rPr>
            </w:pPr>
            <w:r w:rsidRPr="003C14E8">
              <w:rPr>
                <w:rFonts w:eastAsia="MS Mincho"/>
              </w:rPr>
              <w:t>TS 24.581 [88] clause 9.2.3.2</w:t>
            </w:r>
          </w:p>
        </w:tc>
        <w:tc>
          <w:tcPr>
            <w:tcW w:w="1301" w:type="dxa"/>
            <w:tcBorders>
              <w:top w:val="single" w:sz="4" w:space="0" w:color="auto"/>
              <w:left w:val="single" w:sz="4" w:space="0" w:color="auto"/>
              <w:bottom w:val="single" w:sz="4" w:space="0" w:color="auto"/>
              <w:right w:val="single" w:sz="4" w:space="0" w:color="auto"/>
            </w:tcBorders>
          </w:tcPr>
          <w:p w14:paraId="62A157F5" w14:textId="77777777" w:rsidR="006E7BF9" w:rsidRPr="00592E3B" w:rsidRDefault="006E7BF9" w:rsidP="00CE3E80">
            <w:pPr>
              <w:pStyle w:val="TAL"/>
              <w:keepNext w:val="0"/>
              <w:keepLines w:val="0"/>
              <w:widowControl w:val="0"/>
              <w:rPr>
                <w:rFonts w:eastAsia="MS Mincho"/>
              </w:rPr>
            </w:pPr>
          </w:p>
        </w:tc>
      </w:tr>
      <w:tr w:rsidR="006E7BF9" w:rsidRPr="00592E3B" w14:paraId="6A292BFC"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507957FE" w14:textId="77777777" w:rsidR="006E7BF9" w:rsidRPr="00592E3B" w:rsidRDefault="006E7BF9" w:rsidP="00CE3E80">
            <w:pPr>
              <w:pStyle w:val="TAL"/>
              <w:keepNext w:val="0"/>
              <w:keepLines w:val="0"/>
              <w:widowControl w:val="0"/>
              <w:rPr>
                <w:rFonts w:eastAsia="MS Mincho"/>
                <w:b/>
                <w:bCs/>
              </w:rPr>
            </w:pPr>
            <w:r w:rsidRPr="00592E3B">
              <w:rPr>
                <w:rFonts w:eastAsia="MS Mincho"/>
                <w:b/>
                <w:bCs/>
              </w:rPr>
              <w:t>User ID</w:t>
            </w:r>
          </w:p>
        </w:tc>
        <w:tc>
          <w:tcPr>
            <w:tcW w:w="2153" w:type="dxa"/>
            <w:tcBorders>
              <w:top w:val="single" w:sz="4" w:space="0" w:color="auto"/>
              <w:left w:val="single" w:sz="4" w:space="0" w:color="auto"/>
              <w:bottom w:val="single" w:sz="4" w:space="0" w:color="auto"/>
              <w:right w:val="single" w:sz="4" w:space="0" w:color="auto"/>
            </w:tcBorders>
            <w:hideMark/>
          </w:tcPr>
          <w:p w14:paraId="5A317BE5" w14:textId="77777777" w:rsidR="006E7BF9" w:rsidRPr="00592E3B" w:rsidRDefault="006E7BF9" w:rsidP="00CE3E80">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376AEB1D" w14:textId="77777777" w:rsidR="006E7BF9" w:rsidRPr="00592E3B" w:rsidRDefault="006E7BF9" w:rsidP="00CE3E80">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1BCA9918" w14:textId="77777777" w:rsidR="006E7BF9" w:rsidRPr="00592E3B" w:rsidRDefault="006E7BF9" w:rsidP="00CE3E80">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hideMark/>
          </w:tcPr>
          <w:p w14:paraId="465FF43A" w14:textId="77777777" w:rsidR="006E7BF9" w:rsidRPr="00592E3B" w:rsidRDefault="006E7BF9" w:rsidP="00CE3E80">
            <w:pPr>
              <w:pStyle w:val="TAL"/>
              <w:keepNext w:val="0"/>
              <w:keepLines w:val="0"/>
              <w:widowControl w:val="0"/>
              <w:rPr>
                <w:rFonts w:eastAsia="MS Mincho"/>
              </w:rPr>
            </w:pPr>
          </w:p>
        </w:tc>
      </w:tr>
      <w:tr w:rsidR="006E7BF9" w:rsidRPr="00592E3B" w14:paraId="4AD9A6FA"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4889575C" w14:textId="77777777" w:rsidR="006E7BF9" w:rsidRPr="00592E3B" w:rsidRDefault="006E7BF9" w:rsidP="00CE3E80">
            <w:pPr>
              <w:pStyle w:val="TAL"/>
              <w:keepNext w:val="0"/>
              <w:keepLines w:val="0"/>
              <w:widowControl w:val="0"/>
              <w:rPr>
                <w:rFonts w:eastAsia="MS Mincho"/>
                <w:b/>
                <w:bCs/>
              </w:rPr>
            </w:pPr>
            <w:r w:rsidRPr="00592E3B">
              <w:rPr>
                <w:rFonts w:eastAsia="MS Mincho"/>
                <w:b/>
                <w:bCs/>
              </w:rPr>
              <w:t>User ID</w:t>
            </w:r>
          </w:p>
        </w:tc>
        <w:tc>
          <w:tcPr>
            <w:tcW w:w="2153" w:type="dxa"/>
            <w:tcBorders>
              <w:top w:val="single" w:sz="4" w:space="0" w:color="auto"/>
              <w:left w:val="single" w:sz="4" w:space="0" w:color="auto"/>
              <w:bottom w:val="single" w:sz="4" w:space="0" w:color="auto"/>
              <w:right w:val="single" w:sz="4" w:space="0" w:color="auto"/>
            </w:tcBorders>
          </w:tcPr>
          <w:p w14:paraId="57E94514" w14:textId="77777777" w:rsidR="006E7BF9" w:rsidRPr="00592E3B" w:rsidRDefault="006E7BF9" w:rsidP="00CE3E80">
            <w:pPr>
              <w:pStyle w:val="TAL"/>
              <w:keepNext w:val="0"/>
              <w:keepLines w:val="0"/>
              <w:widowControl w:val="0"/>
              <w:rPr>
                <w:rFonts w:eastAsia="MS PGothic"/>
              </w:rPr>
            </w:pPr>
          </w:p>
        </w:tc>
        <w:tc>
          <w:tcPr>
            <w:tcW w:w="2153" w:type="dxa"/>
            <w:tcBorders>
              <w:top w:val="single" w:sz="4" w:space="0" w:color="auto"/>
              <w:left w:val="single" w:sz="4" w:space="0" w:color="auto"/>
              <w:bottom w:val="single" w:sz="4" w:space="0" w:color="auto"/>
              <w:right w:val="single" w:sz="4" w:space="0" w:color="auto"/>
            </w:tcBorders>
          </w:tcPr>
          <w:p w14:paraId="2B0BF63F" w14:textId="77777777" w:rsidR="006E7BF9" w:rsidRPr="00592E3B" w:rsidRDefault="006E7BF9" w:rsidP="00CE3E80">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04F28A89" w14:textId="77777777" w:rsidR="006E7BF9" w:rsidRPr="00592E3B" w:rsidRDefault="006E7BF9" w:rsidP="00CE3E80">
            <w:pPr>
              <w:pStyle w:val="TAL"/>
              <w:keepNext w:val="0"/>
              <w:keepLines w:val="0"/>
              <w:widowControl w:val="0"/>
              <w:rPr>
                <w:rFonts w:eastAsia="MS Mincho"/>
              </w:rPr>
            </w:pPr>
            <w:r w:rsidRPr="00592E3B">
              <w:t>TS 24.581 [88] clause 9.2.3.8</w:t>
            </w:r>
          </w:p>
        </w:tc>
        <w:tc>
          <w:tcPr>
            <w:tcW w:w="1301" w:type="dxa"/>
            <w:tcBorders>
              <w:top w:val="single" w:sz="4" w:space="0" w:color="auto"/>
              <w:left w:val="single" w:sz="4" w:space="0" w:color="auto"/>
              <w:bottom w:val="single" w:sz="4" w:space="0" w:color="auto"/>
              <w:right w:val="single" w:sz="4" w:space="0" w:color="auto"/>
            </w:tcBorders>
            <w:hideMark/>
          </w:tcPr>
          <w:p w14:paraId="67B94D5C" w14:textId="77777777" w:rsidR="006E7BF9" w:rsidRPr="00592E3B" w:rsidRDefault="006E7BF9" w:rsidP="00CE3E80">
            <w:pPr>
              <w:pStyle w:val="TAL"/>
              <w:keepNext w:val="0"/>
              <w:keepLines w:val="0"/>
              <w:widowControl w:val="0"/>
              <w:rPr>
                <w:rFonts w:eastAsia="MS Mincho"/>
              </w:rPr>
            </w:pPr>
            <w:r w:rsidRPr="00592E3B">
              <w:rPr>
                <w:rFonts w:eastAsia="MS Mincho"/>
              </w:rPr>
              <w:t>OFF-NETWORK</w:t>
            </w:r>
          </w:p>
        </w:tc>
      </w:tr>
      <w:tr w:rsidR="006E7BF9" w:rsidRPr="00592E3B" w14:paraId="1D7010F4"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1AE79585" w14:textId="77777777" w:rsidR="006E7BF9" w:rsidRPr="00592E3B" w:rsidRDefault="006E7BF9" w:rsidP="00CE3E80">
            <w:pPr>
              <w:pStyle w:val="TAL"/>
              <w:keepNext w:val="0"/>
              <w:keepLines w:val="0"/>
              <w:widowControl w:val="0"/>
              <w:rPr>
                <w:rFonts w:eastAsia="MS Mincho"/>
              </w:rPr>
            </w:pPr>
            <w:r w:rsidRPr="00592E3B">
              <w:rPr>
                <w:rFonts w:cs="Arial"/>
                <w:szCs w:val="18"/>
              </w:rPr>
              <w:t xml:space="preserve">  User ID</w:t>
            </w:r>
          </w:p>
        </w:tc>
        <w:tc>
          <w:tcPr>
            <w:tcW w:w="2153" w:type="dxa"/>
            <w:tcBorders>
              <w:top w:val="single" w:sz="4" w:space="0" w:color="auto"/>
              <w:left w:val="single" w:sz="4" w:space="0" w:color="auto"/>
              <w:bottom w:val="single" w:sz="4" w:space="0" w:color="auto"/>
              <w:right w:val="single" w:sz="4" w:space="0" w:color="auto"/>
            </w:tcBorders>
            <w:hideMark/>
          </w:tcPr>
          <w:p w14:paraId="415FDAD8" w14:textId="77777777" w:rsidR="006E7BF9" w:rsidRPr="00592E3B" w:rsidRDefault="006E7BF9" w:rsidP="00CE3E80">
            <w:pPr>
              <w:pStyle w:val="TAL"/>
              <w:keepNext w:val="0"/>
              <w:keepLines w:val="0"/>
              <w:widowControl w:val="0"/>
              <w:rPr>
                <w:rFonts w:eastAsia="MS PGothic"/>
              </w:rPr>
            </w:pPr>
            <w:proofErr w:type="spellStart"/>
            <w:r w:rsidRPr="00592E3B">
              <w:rPr>
                <w:rFonts w:cs="Arial"/>
                <w:szCs w:val="18"/>
              </w:rPr>
              <w:t>px_MCVideo_ID_User_A</w:t>
            </w:r>
            <w:proofErr w:type="spellEnd"/>
          </w:p>
        </w:tc>
        <w:tc>
          <w:tcPr>
            <w:tcW w:w="2153" w:type="dxa"/>
            <w:tcBorders>
              <w:top w:val="single" w:sz="4" w:space="0" w:color="auto"/>
              <w:left w:val="single" w:sz="4" w:space="0" w:color="auto"/>
              <w:bottom w:val="single" w:sz="4" w:space="0" w:color="auto"/>
              <w:right w:val="single" w:sz="4" w:space="0" w:color="auto"/>
            </w:tcBorders>
          </w:tcPr>
          <w:p w14:paraId="155B6DE8" w14:textId="77777777" w:rsidR="006E7BF9" w:rsidRPr="00592E3B" w:rsidRDefault="006E7BF9" w:rsidP="00CE3E80">
            <w:pPr>
              <w:pStyle w:val="TAL"/>
              <w:keepNext w:val="0"/>
              <w:keepLines w:val="0"/>
              <w:widowControl w:val="0"/>
            </w:pPr>
          </w:p>
        </w:tc>
        <w:tc>
          <w:tcPr>
            <w:tcW w:w="1346" w:type="dxa"/>
            <w:tcBorders>
              <w:top w:val="single" w:sz="4" w:space="0" w:color="auto"/>
              <w:left w:val="single" w:sz="4" w:space="0" w:color="auto"/>
              <w:bottom w:val="single" w:sz="4" w:space="0" w:color="auto"/>
              <w:right w:val="single" w:sz="4" w:space="0" w:color="auto"/>
            </w:tcBorders>
          </w:tcPr>
          <w:p w14:paraId="6F942429" w14:textId="77777777" w:rsidR="006E7BF9" w:rsidRPr="00592E3B" w:rsidRDefault="006E7BF9" w:rsidP="00CE3E80">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213C32A8" w14:textId="77777777" w:rsidR="006E7BF9" w:rsidRPr="00592E3B" w:rsidRDefault="006E7BF9" w:rsidP="00CE3E80">
            <w:pPr>
              <w:pStyle w:val="TAL"/>
              <w:keepNext w:val="0"/>
              <w:keepLines w:val="0"/>
              <w:widowControl w:val="0"/>
              <w:rPr>
                <w:rFonts w:eastAsia="MS Mincho"/>
              </w:rPr>
            </w:pPr>
          </w:p>
        </w:tc>
      </w:tr>
      <w:tr w:rsidR="006E7BF9" w:rsidRPr="00592E3B" w14:paraId="7E1C8C6C"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6F4723C6" w14:textId="77777777" w:rsidR="006E7BF9" w:rsidRPr="00592E3B" w:rsidRDefault="006E7BF9" w:rsidP="00CE3E80">
            <w:pPr>
              <w:pStyle w:val="TAL"/>
              <w:keepNext w:val="0"/>
              <w:keepLines w:val="0"/>
              <w:widowControl w:val="0"/>
              <w:rPr>
                <w:rFonts w:eastAsia="MS Mincho"/>
                <w:b/>
                <w:bCs/>
              </w:rPr>
            </w:pPr>
            <w:r w:rsidRPr="00592E3B">
              <w:rPr>
                <w:rFonts w:eastAsia="MS Mincho"/>
                <w:b/>
                <w:bCs/>
              </w:rPr>
              <w:t>Queue Size</w:t>
            </w:r>
          </w:p>
        </w:tc>
        <w:tc>
          <w:tcPr>
            <w:tcW w:w="2153" w:type="dxa"/>
            <w:tcBorders>
              <w:top w:val="single" w:sz="4" w:space="0" w:color="auto"/>
              <w:left w:val="single" w:sz="4" w:space="0" w:color="auto"/>
              <w:bottom w:val="single" w:sz="4" w:space="0" w:color="auto"/>
              <w:right w:val="single" w:sz="4" w:space="0" w:color="auto"/>
            </w:tcBorders>
            <w:hideMark/>
          </w:tcPr>
          <w:p w14:paraId="1734598B" w14:textId="77777777" w:rsidR="006E7BF9" w:rsidRPr="00592E3B" w:rsidRDefault="006E7BF9" w:rsidP="00CE3E80">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4E5BF1A7" w14:textId="77777777" w:rsidR="006E7BF9" w:rsidRPr="00592E3B" w:rsidRDefault="006E7BF9" w:rsidP="00CE3E80">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38526A70" w14:textId="77777777" w:rsidR="006E7BF9" w:rsidRPr="00592E3B" w:rsidRDefault="006E7BF9" w:rsidP="00CE3E80">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hideMark/>
          </w:tcPr>
          <w:p w14:paraId="4CCA0B33" w14:textId="77777777" w:rsidR="006E7BF9" w:rsidRPr="00592E3B" w:rsidRDefault="006E7BF9" w:rsidP="00CE3E80">
            <w:pPr>
              <w:pStyle w:val="TAL"/>
              <w:keepNext w:val="0"/>
              <w:keepLines w:val="0"/>
              <w:widowControl w:val="0"/>
              <w:rPr>
                <w:rFonts w:eastAsia="MS Mincho"/>
              </w:rPr>
            </w:pPr>
          </w:p>
        </w:tc>
      </w:tr>
      <w:tr w:rsidR="006E7BF9" w:rsidRPr="00592E3B" w14:paraId="56395CD7"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284416D4" w14:textId="77777777" w:rsidR="006E7BF9" w:rsidRPr="00592E3B" w:rsidRDefault="006E7BF9" w:rsidP="00CE3E80">
            <w:pPr>
              <w:pStyle w:val="TAL"/>
              <w:keepNext w:val="0"/>
              <w:keepLines w:val="0"/>
              <w:widowControl w:val="0"/>
              <w:rPr>
                <w:rFonts w:eastAsia="MS Mincho"/>
                <w:b/>
                <w:bCs/>
              </w:rPr>
            </w:pPr>
            <w:r w:rsidRPr="00592E3B">
              <w:rPr>
                <w:rFonts w:eastAsia="MS Mincho"/>
                <w:b/>
                <w:bCs/>
              </w:rPr>
              <w:t>Queue Size</w:t>
            </w:r>
          </w:p>
        </w:tc>
        <w:tc>
          <w:tcPr>
            <w:tcW w:w="2153" w:type="dxa"/>
            <w:tcBorders>
              <w:top w:val="single" w:sz="4" w:space="0" w:color="auto"/>
              <w:left w:val="single" w:sz="4" w:space="0" w:color="auto"/>
              <w:bottom w:val="single" w:sz="4" w:space="0" w:color="auto"/>
              <w:right w:val="single" w:sz="4" w:space="0" w:color="auto"/>
            </w:tcBorders>
            <w:hideMark/>
          </w:tcPr>
          <w:p w14:paraId="572C85C7" w14:textId="77777777" w:rsidR="006E7BF9" w:rsidRPr="00592E3B" w:rsidRDefault="006E7BF9" w:rsidP="00CE3E80">
            <w:pPr>
              <w:pStyle w:val="TAL"/>
              <w:keepNext w:val="0"/>
              <w:keepLines w:val="0"/>
              <w:widowControl w:val="0"/>
              <w:rPr>
                <w:rFonts w:eastAsia="MS PGothic"/>
              </w:rPr>
            </w:pPr>
            <w:r w:rsidRPr="00592E3B">
              <w:rPr>
                <w:rFonts w:eastAsia="MS PGothic"/>
              </w:rPr>
              <w:t>"0"</w:t>
            </w:r>
          </w:p>
        </w:tc>
        <w:tc>
          <w:tcPr>
            <w:tcW w:w="2153" w:type="dxa"/>
            <w:tcBorders>
              <w:top w:val="single" w:sz="4" w:space="0" w:color="auto"/>
              <w:left w:val="single" w:sz="4" w:space="0" w:color="auto"/>
              <w:bottom w:val="single" w:sz="4" w:space="0" w:color="auto"/>
              <w:right w:val="single" w:sz="4" w:space="0" w:color="auto"/>
            </w:tcBorders>
            <w:hideMark/>
          </w:tcPr>
          <w:p w14:paraId="6214F710" w14:textId="77777777" w:rsidR="006E7BF9" w:rsidRPr="00592E3B" w:rsidRDefault="006E7BF9" w:rsidP="00CE3E80">
            <w:pPr>
              <w:pStyle w:val="TAL"/>
              <w:keepNext w:val="0"/>
              <w:keepLines w:val="0"/>
              <w:widowControl w:val="0"/>
              <w:rPr>
                <w:rFonts w:eastAsia="MS PGothic"/>
              </w:rPr>
            </w:pPr>
            <w:r w:rsidRPr="00592E3B">
              <w:rPr>
                <w:rFonts w:eastAsia="MS PGothic"/>
              </w:rPr>
              <w:t xml:space="preserve">the number of queued </w:t>
            </w:r>
            <w:proofErr w:type="spellStart"/>
            <w:r w:rsidRPr="00592E3B">
              <w:rPr>
                <w:rFonts w:eastAsia="MS PGothic"/>
              </w:rPr>
              <w:t>MCVideo</w:t>
            </w:r>
            <w:proofErr w:type="spellEnd"/>
            <w:r w:rsidRPr="00592E3B">
              <w:rPr>
                <w:rFonts w:eastAsia="MS PGothic"/>
              </w:rPr>
              <w:t xml:space="preserve"> clients in the </w:t>
            </w:r>
            <w:proofErr w:type="spellStart"/>
            <w:r w:rsidRPr="00592E3B">
              <w:rPr>
                <w:rFonts w:eastAsia="MS PGothic"/>
              </w:rPr>
              <w:t>MCVideo</w:t>
            </w:r>
            <w:proofErr w:type="spellEnd"/>
            <w:r w:rsidRPr="00592E3B">
              <w:rPr>
                <w:rFonts w:eastAsia="MS PGothic"/>
              </w:rPr>
              <w:t xml:space="preserve"> call</w:t>
            </w:r>
          </w:p>
        </w:tc>
        <w:tc>
          <w:tcPr>
            <w:tcW w:w="1346" w:type="dxa"/>
            <w:tcBorders>
              <w:top w:val="single" w:sz="4" w:space="0" w:color="auto"/>
              <w:left w:val="single" w:sz="4" w:space="0" w:color="auto"/>
              <w:bottom w:val="single" w:sz="4" w:space="0" w:color="auto"/>
              <w:right w:val="single" w:sz="4" w:space="0" w:color="auto"/>
            </w:tcBorders>
            <w:hideMark/>
          </w:tcPr>
          <w:p w14:paraId="5956FD7F" w14:textId="77777777" w:rsidR="006E7BF9" w:rsidRPr="00592E3B" w:rsidRDefault="006E7BF9" w:rsidP="00CE3E80">
            <w:pPr>
              <w:pStyle w:val="TAL"/>
              <w:keepNext w:val="0"/>
              <w:keepLines w:val="0"/>
              <w:widowControl w:val="0"/>
              <w:rPr>
                <w:rFonts w:eastAsia="MS Mincho"/>
              </w:rPr>
            </w:pPr>
            <w:r w:rsidRPr="00592E3B">
              <w:t>TS 24.581 [88] clause 9.2.3.15</w:t>
            </w:r>
          </w:p>
        </w:tc>
        <w:tc>
          <w:tcPr>
            <w:tcW w:w="1301" w:type="dxa"/>
            <w:tcBorders>
              <w:top w:val="single" w:sz="4" w:space="0" w:color="auto"/>
              <w:left w:val="single" w:sz="4" w:space="0" w:color="auto"/>
              <w:bottom w:val="single" w:sz="4" w:space="0" w:color="auto"/>
              <w:right w:val="single" w:sz="4" w:space="0" w:color="auto"/>
            </w:tcBorders>
            <w:hideMark/>
          </w:tcPr>
          <w:p w14:paraId="7947E56C" w14:textId="77777777" w:rsidR="006E7BF9" w:rsidRPr="00592E3B" w:rsidRDefault="006E7BF9" w:rsidP="00CE3E80">
            <w:pPr>
              <w:pStyle w:val="TAL"/>
              <w:keepNext w:val="0"/>
              <w:keepLines w:val="0"/>
              <w:widowControl w:val="0"/>
              <w:rPr>
                <w:rFonts w:eastAsia="MS Mincho"/>
              </w:rPr>
            </w:pPr>
            <w:r w:rsidRPr="00592E3B">
              <w:rPr>
                <w:rFonts w:eastAsia="MS Mincho"/>
              </w:rPr>
              <w:t>OFF-NETWORK</w:t>
            </w:r>
          </w:p>
        </w:tc>
      </w:tr>
      <w:tr w:rsidR="006E7BF9" w:rsidRPr="00592E3B" w14:paraId="4B134F15" w14:textId="77777777" w:rsidTr="00CE3E80">
        <w:trPr>
          <w:cantSplit/>
          <w:jc w:val="center"/>
        </w:trPr>
        <w:tc>
          <w:tcPr>
            <w:tcW w:w="2872" w:type="dxa"/>
            <w:tcBorders>
              <w:top w:val="single" w:sz="4" w:space="0" w:color="auto"/>
              <w:left w:val="single" w:sz="4" w:space="0" w:color="auto"/>
              <w:bottom w:val="nil"/>
              <w:right w:val="single" w:sz="4" w:space="0" w:color="auto"/>
            </w:tcBorders>
            <w:hideMark/>
          </w:tcPr>
          <w:p w14:paraId="71AB80A4" w14:textId="77777777" w:rsidR="006E7BF9" w:rsidRPr="00592E3B" w:rsidRDefault="006E7BF9" w:rsidP="00CE3E80">
            <w:pPr>
              <w:pStyle w:val="TAL"/>
              <w:keepNext w:val="0"/>
              <w:keepLines w:val="0"/>
              <w:widowControl w:val="0"/>
              <w:rPr>
                <w:rFonts w:eastAsia="MS Mincho"/>
                <w:b/>
                <w:bCs/>
              </w:rPr>
            </w:pPr>
            <w:r w:rsidRPr="00592E3B">
              <w:rPr>
                <w:rFonts w:eastAsia="MS Mincho"/>
                <w:b/>
                <w:bCs/>
              </w:rPr>
              <w:t>SSRC of queued floor participant</w:t>
            </w:r>
          </w:p>
        </w:tc>
        <w:tc>
          <w:tcPr>
            <w:tcW w:w="2153" w:type="dxa"/>
            <w:tcBorders>
              <w:top w:val="single" w:sz="4" w:space="0" w:color="auto"/>
              <w:left w:val="single" w:sz="4" w:space="0" w:color="auto"/>
              <w:bottom w:val="single" w:sz="4" w:space="0" w:color="auto"/>
              <w:right w:val="single" w:sz="4" w:space="0" w:color="auto"/>
            </w:tcBorders>
            <w:hideMark/>
          </w:tcPr>
          <w:p w14:paraId="5B72F9EE" w14:textId="77777777" w:rsidR="006E7BF9" w:rsidRPr="00592E3B" w:rsidRDefault="006E7BF9" w:rsidP="00CE3E80">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64EAFE18" w14:textId="77777777" w:rsidR="006E7BF9" w:rsidRPr="00592E3B" w:rsidRDefault="006E7BF9" w:rsidP="00CE3E80">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2622C85F" w14:textId="77777777" w:rsidR="006E7BF9" w:rsidRPr="00592E3B" w:rsidRDefault="006E7BF9" w:rsidP="00CE3E80">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1F6D9C56" w14:textId="77777777" w:rsidR="006E7BF9" w:rsidRPr="00592E3B" w:rsidRDefault="006E7BF9" w:rsidP="00CE3E80">
            <w:pPr>
              <w:pStyle w:val="TAL"/>
              <w:keepNext w:val="0"/>
              <w:keepLines w:val="0"/>
              <w:widowControl w:val="0"/>
              <w:rPr>
                <w:rFonts w:eastAsia="MS Mincho"/>
              </w:rPr>
            </w:pPr>
          </w:p>
        </w:tc>
      </w:tr>
      <w:tr w:rsidR="006E7BF9" w:rsidRPr="00592E3B" w14:paraId="33284F97" w14:textId="77777777" w:rsidTr="00CE3E80">
        <w:trPr>
          <w:cantSplit/>
          <w:jc w:val="center"/>
        </w:trPr>
        <w:tc>
          <w:tcPr>
            <w:tcW w:w="2872" w:type="dxa"/>
            <w:tcBorders>
              <w:top w:val="nil"/>
              <w:left w:val="single" w:sz="4" w:space="0" w:color="auto"/>
              <w:bottom w:val="single" w:sz="4" w:space="0" w:color="auto"/>
              <w:right w:val="single" w:sz="4" w:space="0" w:color="auto"/>
            </w:tcBorders>
          </w:tcPr>
          <w:p w14:paraId="3ECDA92D" w14:textId="77777777" w:rsidR="006E7BF9" w:rsidRPr="00592E3B" w:rsidRDefault="006E7BF9" w:rsidP="00CE3E80">
            <w:pPr>
              <w:pStyle w:val="TAL"/>
              <w:keepNext w:val="0"/>
              <w:keepLines w:val="0"/>
              <w:widowControl w:val="0"/>
              <w:rPr>
                <w:rFonts w:eastAsia="MS Mincho"/>
                <w:b/>
                <w:bCs/>
              </w:rPr>
            </w:pPr>
          </w:p>
        </w:tc>
        <w:tc>
          <w:tcPr>
            <w:tcW w:w="2153" w:type="dxa"/>
            <w:tcBorders>
              <w:top w:val="single" w:sz="4" w:space="0" w:color="auto"/>
              <w:left w:val="single" w:sz="4" w:space="0" w:color="auto"/>
              <w:bottom w:val="single" w:sz="4" w:space="0" w:color="auto"/>
              <w:right w:val="single" w:sz="4" w:space="0" w:color="auto"/>
            </w:tcBorders>
            <w:hideMark/>
          </w:tcPr>
          <w:p w14:paraId="72E0074D" w14:textId="77777777" w:rsidR="006E7BF9" w:rsidRPr="00592E3B" w:rsidRDefault="006E7BF9" w:rsidP="00CE3E80">
            <w:pPr>
              <w:pStyle w:val="TAL"/>
              <w:keepNext w:val="0"/>
              <w:keepLines w:val="0"/>
              <w:widowControl w:val="0"/>
              <w:rPr>
                <w:rFonts w:eastAsia="MS PGothic"/>
              </w:rPr>
            </w:pPr>
            <w:r w:rsidRPr="00592E3B">
              <w:t>The SSRC of queued transmission participant</w:t>
            </w:r>
          </w:p>
        </w:tc>
        <w:tc>
          <w:tcPr>
            <w:tcW w:w="2153" w:type="dxa"/>
            <w:tcBorders>
              <w:top w:val="single" w:sz="4" w:space="0" w:color="auto"/>
              <w:left w:val="single" w:sz="4" w:space="0" w:color="auto"/>
              <w:bottom w:val="single" w:sz="4" w:space="0" w:color="auto"/>
              <w:right w:val="single" w:sz="4" w:space="0" w:color="auto"/>
            </w:tcBorders>
          </w:tcPr>
          <w:p w14:paraId="1784FAA7" w14:textId="77777777" w:rsidR="006E7BF9" w:rsidRPr="00592E3B" w:rsidRDefault="006E7BF9" w:rsidP="00CE3E80">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63909EE0" w14:textId="77777777" w:rsidR="006E7BF9" w:rsidRPr="00592E3B" w:rsidRDefault="006E7BF9" w:rsidP="00CE3E80">
            <w:pPr>
              <w:pStyle w:val="TAL"/>
              <w:keepNext w:val="0"/>
              <w:keepLines w:val="0"/>
              <w:widowControl w:val="0"/>
              <w:rPr>
                <w:rFonts w:eastAsia="MS Mincho"/>
              </w:rPr>
            </w:pPr>
            <w:r w:rsidRPr="00592E3B">
              <w:rPr>
                <w:rFonts w:eastAsia="MS PGothic"/>
              </w:rPr>
              <w:t>IETF RFC 3550 [76]</w:t>
            </w:r>
          </w:p>
        </w:tc>
        <w:tc>
          <w:tcPr>
            <w:tcW w:w="1301" w:type="dxa"/>
            <w:tcBorders>
              <w:top w:val="single" w:sz="4" w:space="0" w:color="auto"/>
              <w:left w:val="single" w:sz="4" w:space="0" w:color="auto"/>
              <w:bottom w:val="single" w:sz="4" w:space="0" w:color="auto"/>
              <w:right w:val="single" w:sz="4" w:space="0" w:color="auto"/>
            </w:tcBorders>
            <w:hideMark/>
          </w:tcPr>
          <w:p w14:paraId="3E2BD8C8" w14:textId="77777777" w:rsidR="006E7BF9" w:rsidRPr="00592E3B" w:rsidRDefault="006E7BF9" w:rsidP="00CE3E80">
            <w:pPr>
              <w:pStyle w:val="TAL"/>
              <w:keepNext w:val="0"/>
              <w:keepLines w:val="0"/>
              <w:widowControl w:val="0"/>
              <w:rPr>
                <w:rFonts w:eastAsia="MS Mincho"/>
              </w:rPr>
            </w:pPr>
            <w:r w:rsidRPr="00592E3B">
              <w:rPr>
                <w:rFonts w:eastAsia="MS Mincho"/>
              </w:rPr>
              <w:t>OFF-NETWORK</w:t>
            </w:r>
          </w:p>
        </w:tc>
      </w:tr>
      <w:tr w:rsidR="006E7BF9" w:rsidRPr="00592E3B" w14:paraId="00C78928" w14:textId="77777777" w:rsidTr="00CE3E80">
        <w:trPr>
          <w:cantSplit/>
          <w:jc w:val="center"/>
        </w:trPr>
        <w:tc>
          <w:tcPr>
            <w:tcW w:w="2872" w:type="dxa"/>
            <w:tcBorders>
              <w:top w:val="single" w:sz="4" w:space="0" w:color="auto"/>
              <w:left w:val="single" w:sz="4" w:space="0" w:color="auto"/>
              <w:bottom w:val="nil"/>
              <w:right w:val="single" w:sz="4" w:space="0" w:color="auto"/>
            </w:tcBorders>
            <w:hideMark/>
          </w:tcPr>
          <w:p w14:paraId="2C823304" w14:textId="77777777" w:rsidR="006E7BF9" w:rsidRPr="00592E3B" w:rsidRDefault="006E7BF9" w:rsidP="00CE3E80">
            <w:pPr>
              <w:pStyle w:val="TAL"/>
              <w:keepNext w:val="0"/>
              <w:keepLines w:val="0"/>
              <w:widowControl w:val="0"/>
              <w:rPr>
                <w:rFonts w:eastAsia="MS Mincho"/>
                <w:b/>
                <w:bCs/>
              </w:rPr>
            </w:pPr>
            <w:r w:rsidRPr="00592E3B">
              <w:rPr>
                <w:rFonts w:eastAsia="MS Mincho"/>
                <w:b/>
                <w:bCs/>
              </w:rPr>
              <w:t>Queued User ID</w:t>
            </w:r>
          </w:p>
        </w:tc>
        <w:tc>
          <w:tcPr>
            <w:tcW w:w="2153" w:type="dxa"/>
            <w:tcBorders>
              <w:top w:val="single" w:sz="4" w:space="0" w:color="auto"/>
              <w:left w:val="single" w:sz="4" w:space="0" w:color="auto"/>
              <w:bottom w:val="single" w:sz="4" w:space="0" w:color="auto"/>
              <w:right w:val="single" w:sz="4" w:space="0" w:color="auto"/>
            </w:tcBorders>
            <w:hideMark/>
          </w:tcPr>
          <w:p w14:paraId="19EBEE28" w14:textId="77777777" w:rsidR="006E7BF9" w:rsidRPr="00592E3B" w:rsidRDefault="006E7BF9" w:rsidP="00CE3E80">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0B1C35DF" w14:textId="77777777" w:rsidR="006E7BF9" w:rsidRPr="00592E3B" w:rsidRDefault="006E7BF9" w:rsidP="00CE3E80">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544B6E79" w14:textId="77777777" w:rsidR="006E7BF9" w:rsidRPr="00592E3B" w:rsidRDefault="006E7BF9" w:rsidP="00CE3E80">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6CD9F637" w14:textId="77777777" w:rsidR="006E7BF9" w:rsidRPr="00592E3B" w:rsidRDefault="006E7BF9" w:rsidP="00CE3E80">
            <w:pPr>
              <w:pStyle w:val="TAL"/>
              <w:keepNext w:val="0"/>
              <w:keepLines w:val="0"/>
              <w:widowControl w:val="0"/>
              <w:rPr>
                <w:rFonts w:eastAsia="MS Mincho"/>
              </w:rPr>
            </w:pPr>
          </w:p>
        </w:tc>
      </w:tr>
      <w:tr w:rsidR="006E7BF9" w:rsidRPr="00592E3B" w14:paraId="63666425" w14:textId="77777777" w:rsidTr="00CE3E80">
        <w:trPr>
          <w:cantSplit/>
          <w:jc w:val="center"/>
        </w:trPr>
        <w:tc>
          <w:tcPr>
            <w:tcW w:w="2872" w:type="dxa"/>
            <w:tcBorders>
              <w:top w:val="nil"/>
              <w:left w:val="single" w:sz="4" w:space="0" w:color="auto"/>
              <w:bottom w:val="single" w:sz="4" w:space="0" w:color="auto"/>
              <w:right w:val="single" w:sz="4" w:space="0" w:color="auto"/>
            </w:tcBorders>
          </w:tcPr>
          <w:p w14:paraId="01E569AD" w14:textId="77777777" w:rsidR="006E7BF9" w:rsidRPr="00592E3B" w:rsidRDefault="006E7BF9" w:rsidP="00CE3E80">
            <w:pPr>
              <w:pStyle w:val="TAL"/>
              <w:keepNext w:val="0"/>
              <w:keepLines w:val="0"/>
              <w:widowControl w:val="0"/>
              <w:rPr>
                <w:rFonts w:eastAsia="MS Mincho"/>
                <w:b/>
                <w:bCs/>
              </w:rPr>
            </w:pPr>
          </w:p>
        </w:tc>
        <w:tc>
          <w:tcPr>
            <w:tcW w:w="2153" w:type="dxa"/>
            <w:tcBorders>
              <w:top w:val="single" w:sz="4" w:space="0" w:color="auto"/>
              <w:left w:val="single" w:sz="4" w:space="0" w:color="auto"/>
              <w:bottom w:val="single" w:sz="4" w:space="0" w:color="auto"/>
              <w:right w:val="single" w:sz="4" w:space="0" w:color="auto"/>
            </w:tcBorders>
            <w:hideMark/>
          </w:tcPr>
          <w:p w14:paraId="5913B06B" w14:textId="77777777" w:rsidR="006E7BF9" w:rsidRPr="00592E3B" w:rsidRDefault="006E7BF9" w:rsidP="00CE3E80">
            <w:pPr>
              <w:pStyle w:val="TAL"/>
              <w:keepNext w:val="0"/>
              <w:keepLines w:val="0"/>
              <w:widowControl w:val="0"/>
              <w:rPr>
                <w:rFonts w:eastAsia="MS PGothic"/>
              </w:rPr>
            </w:pPr>
            <w:proofErr w:type="spellStart"/>
            <w:r w:rsidRPr="00592E3B">
              <w:rPr>
                <w:rFonts w:cs="Arial"/>
                <w:szCs w:val="18"/>
              </w:rPr>
              <w:t>px_MCVideo_ID_User_C</w:t>
            </w:r>
            <w:proofErr w:type="spellEnd"/>
          </w:p>
        </w:tc>
        <w:tc>
          <w:tcPr>
            <w:tcW w:w="2153" w:type="dxa"/>
            <w:tcBorders>
              <w:top w:val="single" w:sz="4" w:space="0" w:color="auto"/>
              <w:left w:val="single" w:sz="4" w:space="0" w:color="auto"/>
              <w:bottom w:val="single" w:sz="4" w:space="0" w:color="auto"/>
              <w:right w:val="single" w:sz="4" w:space="0" w:color="auto"/>
            </w:tcBorders>
            <w:hideMark/>
          </w:tcPr>
          <w:p w14:paraId="6363E267" w14:textId="77777777" w:rsidR="006E7BF9" w:rsidRPr="00592E3B" w:rsidRDefault="006E7BF9" w:rsidP="00CE3E80">
            <w:pPr>
              <w:pStyle w:val="TAL"/>
              <w:keepNext w:val="0"/>
              <w:keepLines w:val="0"/>
              <w:widowControl w:val="0"/>
              <w:rPr>
                <w:rFonts w:eastAsia="MS PGothic"/>
              </w:rPr>
            </w:pPr>
            <w:proofErr w:type="spellStart"/>
            <w:r w:rsidRPr="00592E3B">
              <w:t>MCVideo</w:t>
            </w:r>
            <w:proofErr w:type="spellEnd"/>
            <w:r w:rsidRPr="00592E3B">
              <w:t xml:space="preserve"> ID of the transmission participant in the queue</w:t>
            </w:r>
          </w:p>
        </w:tc>
        <w:tc>
          <w:tcPr>
            <w:tcW w:w="1346" w:type="dxa"/>
            <w:tcBorders>
              <w:top w:val="single" w:sz="4" w:space="0" w:color="auto"/>
              <w:left w:val="single" w:sz="4" w:space="0" w:color="auto"/>
              <w:bottom w:val="single" w:sz="4" w:space="0" w:color="auto"/>
              <w:right w:val="single" w:sz="4" w:space="0" w:color="auto"/>
            </w:tcBorders>
            <w:hideMark/>
          </w:tcPr>
          <w:p w14:paraId="09F17FBC" w14:textId="77777777" w:rsidR="006E7BF9" w:rsidRPr="00592E3B" w:rsidRDefault="006E7BF9" w:rsidP="00CE3E80">
            <w:pPr>
              <w:pStyle w:val="TAL"/>
              <w:keepNext w:val="0"/>
              <w:keepLines w:val="0"/>
              <w:widowControl w:val="0"/>
              <w:rPr>
                <w:rFonts w:eastAsia="MS Mincho"/>
              </w:rPr>
            </w:pPr>
            <w:r w:rsidRPr="00592E3B">
              <w:t>TS 24.581 [88] clause 9.2.3.14</w:t>
            </w:r>
          </w:p>
        </w:tc>
        <w:tc>
          <w:tcPr>
            <w:tcW w:w="1301" w:type="dxa"/>
            <w:tcBorders>
              <w:top w:val="single" w:sz="4" w:space="0" w:color="auto"/>
              <w:left w:val="single" w:sz="4" w:space="0" w:color="auto"/>
              <w:bottom w:val="single" w:sz="4" w:space="0" w:color="auto"/>
              <w:right w:val="single" w:sz="4" w:space="0" w:color="auto"/>
            </w:tcBorders>
            <w:hideMark/>
          </w:tcPr>
          <w:p w14:paraId="10BDFB82" w14:textId="77777777" w:rsidR="006E7BF9" w:rsidRPr="00592E3B" w:rsidRDefault="006E7BF9" w:rsidP="00CE3E80">
            <w:pPr>
              <w:pStyle w:val="TAL"/>
              <w:keepNext w:val="0"/>
              <w:keepLines w:val="0"/>
              <w:widowControl w:val="0"/>
              <w:rPr>
                <w:rFonts w:eastAsia="MS Mincho"/>
              </w:rPr>
            </w:pPr>
            <w:r w:rsidRPr="00592E3B">
              <w:rPr>
                <w:rFonts w:eastAsia="MS Mincho"/>
              </w:rPr>
              <w:t>OFF-NETWORK</w:t>
            </w:r>
          </w:p>
        </w:tc>
      </w:tr>
      <w:tr w:rsidR="006E7BF9" w:rsidRPr="00592E3B" w14:paraId="60FDCFE3"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6A1CC8F0" w14:textId="77777777" w:rsidR="006E7BF9" w:rsidRPr="00592E3B" w:rsidRDefault="006E7BF9" w:rsidP="00CE3E80">
            <w:pPr>
              <w:pStyle w:val="TAL"/>
              <w:keepNext w:val="0"/>
              <w:keepLines w:val="0"/>
              <w:widowControl w:val="0"/>
              <w:rPr>
                <w:rFonts w:eastAsia="MS Mincho"/>
                <w:b/>
                <w:bCs/>
              </w:rPr>
            </w:pPr>
            <w:r w:rsidRPr="00592E3B">
              <w:rPr>
                <w:rFonts w:eastAsia="MS Mincho"/>
                <w:b/>
                <w:bCs/>
              </w:rPr>
              <w:lastRenderedPageBreak/>
              <w:t>Queue Info</w:t>
            </w:r>
          </w:p>
        </w:tc>
        <w:tc>
          <w:tcPr>
            <w:tcW w:w="2153" w:type="dxa"/>
            <w:tcBorders>
              <w:top w:val="single" w:sz="4" w:space="0" w:color="auto"/>
              <w:left w:val="single" w:sz="4" w:space="0" w:color="auto"/>
              <w:bottom w:val="single" w:sz="4" w:space="0" w:color="auto"/>
              <w:right w:val="single" w:sz="4" w:space="0" w:color="auto"/>
            </w:tcBorders>
            <w:hideMark/>
          </w:tcPr>
          <w:p w14:paraId="6D5595CC" w14:textId="77777777" w:rsidR="006E7BF9" w:rsidRPr="00592E3B" w:rsidRDefault="006E7BF9" w:rsidP="00CE3E80">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0760A18F" w14:textId="77777777" w:rsidR="006E7BF9" w:rsidRPr="00592E3B" w:rsidRDefault="006E7BF9" w:rsidP="00CE3E80">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21229489" w14:textId="77777777" w:rsidR="006E7BF9" w:rsidRPr="00592E3B" w:rsidRDefault="006E7BF9" w:rsidP="00CE3E80">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46A91E57" w14:textId="77777777" w:rsidR="006E7BF9" w:rsidRPr="00592E3B" w:rsidRDefault="006E7BF9" w:rsidP="00CE3E80">
            <w:pPr>
              <w:pStyle w:val="TAL"/>
              <w:keepNext w:val="0"/>
              <w:keepLines w:val="0"/>
              <w:widowControl w:val="0"/>
              <w:rPr>
                <w:rFonts w:eastAsia="MS Mincho"/>
              </w:rPr>
            </w:pPr>
          </w:p>
        </w:tc>
      </w:tr>
      <w:tr w:rsidR="006E7BF9" w:rsidRPr="00592E3B" w14:paraId="0E0A9551"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041D20F8" w14:textId="77777777" w:rsidR="006E7BF9" w:rsidRPr="00592E3B" w:rsidRDefault="006E7BF9" w:rsidP="00CE3E80">
            <w:pPr>
              <w:pStyle w:val="TAL"/>
              <w:keepNext w:val="0"/>
              <w:keepLines w:val="0"/>
              <w:widowControl w:val="0"/>
              <w:rPr>
                <w:rFonts w:eastAsia="MS Mincho"/>
                <w:b/>
                <w:bCs/>
              </w:rPr>
            </w:pPr>
            <w:r w:rsidRPr="00592E3B">
              <w:rPr>
                <w:rFonts w:eastAsia="MS Mincho"/>
                <w:b/>
                <w:bCs/>
              </w:rPr>
              <w:t>Queue Info</w:t>
            </w:r>
          </w:p>
        </w:tc>
        <w:tc>
          <w:tcPr>
            <w:tcW w:w="2153" w:type="dxa"/>
            <w:tcBorders>
              <w:top w:val="single" w:sz="4" w:space="0" w:color="auto"/>
              <w:left w:val="single" w:sz="4" w:space="0" w:color="auto"/>
              <w:bottom w:val="single" w:sz="4" w:space="0" w:color="auto"/>
              <w:right w:val="single" w:sz="4" w:space="0" w:color="auto"/>
            </w:tcBorders>
          </w:tcPr>
          <w:p w14:paraId="6C8673FA" w14:textId="77777777" w:rsidR="006E7BF9" w:rsidRPr="00592E3B" w:rsidRDefault="006E7BF9" w:rsidP="00CE3E80">
            <w:pPr>
              <w:pStyle w:val="TAL"/>
              <w:keepNext w:val="0"/>
              <w:keepLines w:val="0"/>
              <w:widowControl w:val="0"/>
              <w:rPr>
                <w:rFonts w:eastAsia="MS PGothic"/>
              </w:rPr>
            </w:pPr>
          </w:p>
        </w:tc>
        <w:tc>
          <w:tcPr>
            <w:tcW w:w="2153" w:type="dxa"/>
            <w:tcBorders>
              <w:top w:val="single" w:sz="4" w:space="0" w:color="auto"/>
              <w:left w:val="single" w:sz="4" w:space="0" w:color="auto"/>
              <w:bottom w:val="single" w:sz="4" w:space="0" w:color="auto"/>
              <w:right w:val="single" w:sz="4" w:space="0" w:color="auto"/>
            </w:tcBorders>
            <w:hideMark/>
          </w:tcPr>
          <w:p w14:paraId="7D1C2C43" w14:textId="77777777" w:rsidR="006E7BF9" w:rsidRPr="00592E3B" w:rsidRDefault="006E7BF9" w:rsidP="00CE3E80">
            <w:pPr>
              <w:pStyle w:val="TAL"/>
              <w:keepNext w:val="0"/>
              <w:keepLines w:val="0"/>
              <w:widowControl w:val="0"/>
              <w:rPr>
                <w:rFonts w:eastAsia="MS PGothic"/>
              </w:rPr>
            </w:pPr>
            <w:r w:rsidRPr="00592E3B">
              <w:t>queue position and granted transmission priority in the queue</w:t>
            </w:r>
          </w:p>
        </w:tc>
        <w:tc>
          <w:tcPr>
            <w:tcW w:w="1346" w:type="dxa"/>
            <w:tcBorders>
              <w:top w:val="single" w:sz="4" w:space="0" w:color="auto"/>
              <w:left w:val="single" w:sz="4" w:space="0" w:color="auto"/>
              <w:bottom w:val="single" w:sz="4" w:space="0" w:color="auto"/>
              <w:right w:val="single" w:sz="4" w:space="0" w:color="auto"/>
            </w:tcBorders>
          </w:tcPr>
          <w:p w14:paraId="3CDAFCA7" w14:textId="77777777" w:rsidR="006E7BF9" w:rsidRPr="00592E3B" w:rsidRDefault="006E7BF9" w:rsidP="00CE3E80">
            <w:pPr>
              <w:pStyle w:val="TAL"/>
              <w:keepNext w:val="0"/>
              <w:keepLines w:val="0"/>
              <w:widowControl w:val="0"/>
              <w:rPr>
                <w:rFonts w:eastAsia="MS Mincho"/>
              </w:rPr>
            </w:pPr>
            <w:r w:rsidRPr="003C14E8">
              <w:rPr>
                <w:rFonts w:eastAsia="MS Mincho"/>
              </w:rPr>
              <w:t>TS 24.581 [88] clause 9.2.3.5</w:t>
            </w:r>
          </w:p>
        </w:tc>
        <w:tc>
          <w:tcPr>
            <w:tcW w:w="1301" w:type="dxa"/>
            <w:tcBorders>
              <w:top w:val="single" w:sz="4" w:space="0" w:color="auto"/>
              <w:left w:val="single" w:sz="4" w:space="0" w:color="auto"/>
              <w:bottom w:val="single" w:sz="4" w:space="0" w:color="auto"/>
              <w:right w:val="single" w:sz="4" w:space="0" w:color="auto"/>
            </w:tcBorders>
            <w:hideMark/>
          </w:tcPr>
          <w:p w14:paraId="381B6551" w14:textId="77777777" w:rsidR="006E7BF9" w:rsidRPr="00592E3B" w:rsidRDefault="006E7BF9" w:rsidP="00CE3E80">
            <w:pPr>
              <w:pStyle w:val="TAL"/>
              <w:keepNext w:val="0"/>
              <w:keepLines w:val="0"/>
              <w:widowControl w:val="0"/>
              <w:rPr>
                <w:rFonts w:eastAsia="MS Mincho"/>
              </w:rPr>
            </w:pPr>
            <w:r w:rsidRPr="00592E3B">
              <w:rPr>
                <w:rFonts w:eastAsia="MS Mincho"/>
              </w:rPr>
              <w:t>OFF-NETWORK</w:t>
            </w:r>
          </w:p>
        </w:tc>
      </w:tr>
      <w:tr w:rsidR="006E7BF9" w:rsidRPr="00592E3B" w14:paraId="57D11931" w14:textId="77777777" w:rsidTr="00CE3E80">
        <w:trPr>
          <w:cantSplit/>
          <w:jc w:val="center"/>
        </w:trPr>
        <w:tc>
          <w:tcPr>
            <w:tcW w:w="2872" w:type="dxa"/>
            <w:tcBorders>
              <w:top w:val="nil"/>
              <w:left w:val="single" w:sz="4" w:space="0" w:color="auto"/>
              <w:bottom w:val="single" w:sz="4" w:space="0" w:color="auto"/>
              <w:right w:val="single" w:sz="4" w:space="0" w:color="auto"/>
            </w:tcBorders>
            <w:hideMark/>
          </w:tcPr>
          <w:p w14:paraId="470F0371" w14:textId="77777777" w:rsidR="006E7BF9" w:rsidRPr="00592E3B" w:rsidRDefault="006E7BF9" w:rsidP="00CE3E80">
            <w:pPr>
              <w:pStyle w:val="TAL"/>
              <w:keepNext w:val="0"/>
              <w:keepLines w:val="0"/>
              <w:widowControl w:val="0"/>
              <w:rPr>
                <w:rFonts w:eastAsia="MS Mincho"/>
              </w:rPr>
            </w:pPr>
            <w:r w:rsidRPr="00592E3B">
              <w:rPr>
                <w:rFonts w:eastAsia="MS Mincho"/>
              </w:rPr>
              <w:t xml:space="preserve">  queue position info</w:t>
            </w:r>
          </w:p>
        </w:tc>
        <w:tc>
          <w:tcPr>
            <w:tcW w:w="2153" w:type="dxa"/>
            <w:tcBorders>
              <w:top w:val="single" w:sz="4" w:space="0" w:color="auto"/>
              <w:left w:val="single" w:sz="4" w:space="0" w:color="auto"/>
              <w:bottom w:val="single" w:sz="4" w:space="0" w:color="auto"/>
              <w:right w:val="single" w:sz="4" w:space="0" w:color="auto"/>
            </w:tcBorders>
            <w:hideMark/>
          </w:tcPr>
          <w:p w14:paraId="2603D6AD" w14:textId="77777777" w:rsidR="006E7BF9" w:rsidRPr="00592E3B" w:rsidRDefault="006E7BF9" w:rsidP="00CE3E80">
            <w:pPr>
              <w:pStyle w:val="TAL"/>
              <w:keepNext w:val="0"/>
              <w:keepLines w:val="0"/>
              <w:widowControl w:val="0"/>
              <w:rPr>
                <w:rFonts w:eastAsia="MS PGothic"/>
              </w:rPr>
            </w:pPr>
            <w:r w:rsidRPr="00592E3B">
              <w:rPr>
                <w:rFonts w:cs="Arial"/>
                <w:szCs w:val="18"/>
              </w:rPr>
              <w:t>"00000001"</w:t>
            </w:r>
          </w:p>
        </w:tc>
        <w:tc>
          <w:tcPr>
            <w:tcW w:w="2153" w:type="dxa"/>
            <w:tcBorders>
              <w:top w:val="single" w:sz="4" w:space="0" w:color="auto"/>
              <w:left w:val="single" w:sz="4" w:space="0" w:color="auto"/>
              <w:bottom w:val="single" w:sz="4" w:space="0" w:color="auto"/>
              <w:right w:val="single" w:sz="4" w:space="0" w:color="auto"/>
            </w:tcBorders>
          </w:tcPr>
          <w:p w14:paraId="7C4F6F67" w14:textId="77777777" w:rsidR="006E7BF9" w:rsidRPr="00592E3B" w:rsidRDefault="006E7BF9" w:rsidP="00CE3E80">
            <w:pPr>
              <w:pStyle w:val="TAL"/>
              <w:keepNext w:val="0"/>
              <w:keepLines w:val="0"/>
              <w:widowControl w:val="0"/>
            </w:pPr>
          </w:p>
        </w:tc>
        <w:tc>
          <w:tcPr>
            <w:tcW w:w="1346" w:type="dxa"/>
            <w:tcBorders>
              <w:top w:val="single" w:sz="4" w:space="0" w:color="auto"/>
              <w:left w:val="single" w:sz="4" w:space="0" w:color="auto"/>
              <w:bottom w:val="single" w:sz="4" w:space="0" w:color="auto"/>
              <w:right w:val="single" w:sz="4" w:space="0" w:color="auto"/>
            </w:tcBorders>
            <w:hideMark/>
          </w:tcPr>
          <w:p w14:paraId="0E71CA57" w14:textId="77777777" w:rsidR="006E7BF9" w:rsidRPr="00592E3B" w:rsidRDefault="006E7BF9" w:rsidP="00CE3E80">
            <w:pPr>
              <w:pStyle w:val="TAL"/>
              <w:keepNext w:val="0"/>
              <w:keepLines w:val="0"/>
              <w:widowControl w:val="0"/>
            </w:pPr>
          </w:p>
        </w:tc>
        <w:tc>
          <w:tcPr>
            <w:tcW w:w="1301" w:type="dxa"/>
            <w:tcBorders>
              <w:top w:val="single" w:sz="4" w:space="0" w:color="auto"/>
              <w:left w:val="single" w:sz="4" w:space="0" w:color="auto"/>
              <w:bottom w:val="single" w:sz="4" w:space="0" w:color="auto"/>
              <w:right w:val="single" w:sz="4" w:space="0" w:color="auto"/>
            </w:tcBorders>
          </w:tcPr>
          <w:p w14:paraId="3E6C3243" w14:textId="77777777" w:rsidR="006E7BF9" w:rsidRPr="00592E3B" w:rsidRDefault="006E7BF9" w:rsidP="00CE3E80">
            <w:pPr>
              <w:pStyle w:val="TAL"/>
              <w:keepNext w:val="0"/>
              <w:keepLines w:val="0"/>
              <w:widowControl w:val="0"/>
              <w:rPr>
                <w:rFonts w:eastAsia="MS Mincho"/>
              </w:rPr>
            </w:pPr>
          </w:p>
        </w:tc>
      </w:tr>
      <w:tr w:rsidR="006E7BF9" w:rsidRPr="00592E3B" w14:paraId="3BD98B56" w14:textId="77777777" w:rsidTr="00CE3E80">
        <w:trPr>
          <w:cantSplit/>
          <w:jc w:val="center"/>
        </w:trPr>
        <w:tc>
          <w:tcPr>
            <w:tcW w:w="2872" w:type="dxa"/>
            <w:tcBorders>
              <w:top w:val="nil"/>
              <w:left w:val="single" w:sz="4" w:space="0" w:color="auto"/>
              <w:bottom w:val="single" w:sz="4" w:space="0" w:color="auto"/>
              <w:right w:val="single" w:sz="4" w:space="0" w:color="auto"/>
            </w:tcBorders>
            <w:hideMark/>
          </w:tcPr>
          <w:p w14:paraId="0BC05960" w14:textId="77777777" w:rsidR="006E7BF9" w:rsidRPr="00592E3B" w:rsidRDefault="006E7BF9" w:rsidP="00CE3E80">
            <w:pPr>
              <w:pStyle w:val="TAL"/>
              <w:keepNext w:val="0"/>
              <w:keepLines w:val="0"/>
              <w:widowControl w:val="0"/>
              <w:rPr>
                <w:rFonts w:eastAsia="MS Mincho"/>
              </w:rPr>
            </w:pPr>
            <w:r w:rsidRPr="00592E3B">
              <w:rPr>
                <w:rFonts w:eastAsia="MS Mincho"/>
              </w:rPr>
              <w:t xml:space="preserve">  queue priority level</w:t>
            </w:r>
          </w:p>
        </w:tc>
        <w:tc>
          <w:tcPr>
            <w:tcW w:w="2153" w:type="dxa"/>
            <w:tcBorders>
              <w:top w:val="single" w:sz="4" w:space="0" w:color="auto"/>
              <w:left w:val="single" w:sz="4" w:space="0" w:color="auto"/>
              <w:bottom w:val="single" w:sz="4" w:space="0" w:color="auto"/>
              <w:right w:val="single" w:sz="4" w:space="0" w:color="auto"/>
            </w:tcBorders>
            <w:hideMark/>
          </w:tcPr>
          <w:p w14:paraId="6D3172EB" w14:textId="77777777" w:rsidR="006E7BF9" w:rsidRPr="00592E3B" w:rsidRDefault="006E7BF9" w:rsidP="00CE3E80">
            <w:pPr>
              <w:pStyle w:val="TAL"/>
              <w:keepNext w:val="0"/>
              <w:keepLines w:val="0"/>
              <w:widowControl w:val="0"/>
              <w:rPr>
                <w:rFonts w:eastAsia="MS PGothic"/>
              </w:rPr>
            </w:pPr>
            <w:r w:rsidRPr="00592E3B">
              <w:rPr>
                <w:rFonts w:cs="Arial"/>
                <w:szCs w:val="18"/>
              </w:rPr>
              <w:t>"00000000"</w:t>
            </w:r>
          </w:p>
        </w:tc>
        <w:tc>
          <w:tcPr>
            <w:tcW w:w="2153" w:type="dxa"/>
            <w:tcBorders>
              <w:top w:val="single" w:sz="4" w:space="0" w:color="auto"/>
              <w:left w:val="single" w:sz="4" w:space="0" w:color="auto"/>
              <w:bottom w:val="single" w:sz="4" w:space="0" w:color="auto"/>
              <w:right w:val="single" w:sz="4" w:space="0" w:color="auto"/>
            </w:tcBorders>
          </w:tcPr>
          <w:p w14:paraId="1D12804F" w14:textId="77777777" w:rsidR="006E7BF9" w:rsidRPr="00592E3B" w:rsidRDefault="006E7BF9" w:rsidP="00CE3E80">
            <w:pPr>
              <w:pStyle w:val="TAL"/>
              <w:keepNext w:val="0"/>
              <w:keepLines w:val="0"/>
              <w:widowControl w:val="0"/>
            </w:pPr>
          </w:p>
        </w:tc>
        <w:tc>
          <w:tcPr>
            <w:tcW w:w="1346" w:type="dxa"/>
            <w:tcBorders>
              <w:top w:val="single" w:sz="4" w:space="0" w:color="auto"/>
              <w:left w:val="single" w:sz="4" w:space="0" w:color="auto"/>
              <w:bottom w:val="single" w:sz="4" w:space="0" w:color="auto"/>
              <w:right w:val="single" w:sz="4" w:space="0" w:color="auto"/>
            </w:tcBorders>
            <w:hideMark/>
          </w:tcPr>
          <w:p w14:paraId="69D10F91" w14:textId="77777777" w:rsidR="006E7BF9" w:rsidRPr="00592E3B" w:rsidRDefault="006E7BF9" w:rsidP="00CE3E80">
            <w:pPr>
              <w:pStyle w:val="TAL"/>
              <w:keepNext w:val="0"/>
              <w:keepLines w:val="0"/>
              <w:widowControl w:val="0"/>
            </w:pPr>
          </w:p>
        </w:tc>
        <w:tc>
          <w:tcPr>
            <w:tcW w:w="1301" w:type="dxa"/>
            <w:tcBorders>
              <w:top w:val="single" w:sz="4" w:space="0" w:color="auto"/>
              <w:left w:val="single" w:sz="4" w:space="0" w:color="auto"/>
              <w:bottom w:val="single" w:sz="4" w:space="0" w:color="auto"/>
              <w:right w:val="single" w:sz="4" w:space="0" w:color="auto"/>
            </w:tcBorders>
          </w:tcPr>
          <w:p w14:paraId="144F28B6" w14:textId="77777777" w:rsidR="006E7BF9" w:rsidRPr="00592E3B" w:rsidRDefault="006E7BF9" w:rsidP="00CE3E80">
            <w:pPr>
              <w:pStyle w:val="TAL"/>
              <w:keepNext w:val="0"/>
              <w:keepLines w:val="0"/>
              <w:widowControl w:val="0"/>
              <w:rPr>
                <w:rFonts w:eastAsia="MS Mincho"/>
              </w:rPr>
            </w:pPr>
          </w:p>
        </w:tc>
      </w:tr>
      <w:tr w:rsidR="006E7BF9" w:rsidRPr="00592E3B" w14:paraId="31DDC42C" w14:textId="77777777" w:rsidTr="00CE3E80">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23C32515" w14:textId="77777777" w:rsidR="006E7BF9" w:rsidRPr="00592E3B" w:rsidRDefault="006E7BF9" w:rsidP="00CE3E80">
            <w:pPr>
              <w:pStyle w:val="TAL"/>
              <w:keepNext w:val="0"/>
              <w:keepLines w:val="0"/>
              <w:widowControl w:val="0"/>
              <w:rPr>
                <w:rFonts w:eastAsia="MS Mincho"/>
                <w:b/>
                <w:bCs/>
              </w:rPr>
            </w:pPr>
            <w:r w:rsidRPr="00592E3B">
              <w:rPr>
                <w:rFonts w:eastAsia="MS Mincho"/>
                <w:b/>
                <w:bCs/>
              </w:rPr>
              <w:t>Transmission Indicator</w:t>
            </w:r>
          </w:p>
        </w:tc>
        <w:tc>
          <w:tcPr>
            <w:tcW w:w="2153" w:type="dxa"/>
            <w:tcBorders>
              <w:top w:val="single" w:sz="4" w:space="0" w:color="auto"/>
              <w:left w:val="single" w:sz="4" w:space="0" w:color="auto"/>
              <w:bottom w:val="single" w:sz="4" w:space="0" w:color="auto"/>
              <w:right w:val="single" w:sz="4" w:space="0" w:color="auto"/>
            </w:tcBorders>
          </w:tcPr>
          <w:p w14:paraId="10724B02" w14:textId="77777777" w:rsidR="006E7BF9" w:rsidRPr="00592E3B" w:rsidRDefault="006E7BF9" w:rsidP="00CE3E80">
            <w:pPr>
              <w:pStyle w:val="TAL"/>
              <w:keepNext w:val="0"/>
              <w:keepLines w:val="0"/>
              <w:widowControl w:val="0"/>
              <w:rPr>
                <w:rFonts w:eastAsia="MS PGothic"/>
              </w:rPr>
            </w:pPr>
          </w:p>
        </w:tc>
        <w:tc>
          <w:tcPr>
            <w:tcW w:w="2153" w:type="dxa"/>
            <w:tcBorders>
              <w:top w:val="single" w:sz="4" w:space="0" w:color="auto"/>
              <w:left w:val="single" w:sz="4" w:space="0" w:color="auto"/>
              <w:bottom w:val="single" w:sz="4" w:space="0" w:color="auto"/>
              <w:right w:val="single" w:sz="4" w:space="0" w:color="auto"/>
            </w:tcBorders>
          </w:tcPr>
          <w:p w14:paraId="0BB43DEF" w14:textId="77777777" w:rsidR="006E7BF9" w:rsidRPr="00592E3B" w:rsidRDefault="006E7BF9" w:rsidP="00CE3E80">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1CB8A1C3" w14:textId="77777777" w:rsidR="006E7BF9" w:rsidRPr="00592E3B" w:rsidRDefault="006E7BF9" w:rsidP="00CE3E80">
            <w:pPr>
              <w:pStyle w:val="TAL"/>
              <w:keepNext w:val="0"/>
              <w:keepLines w:val="0"/>
              <w:widowControl w:val="0"/>
              <w:rPr>
                <w:rFonts w:eastAsia="MS Mincho"/>
              </w:rPr>
            </w:pPr>
            <w:r w:rsidRPr="00592E3B">
              <w:t>TS 24.581 [88] Table 9.2.3.11-2</w:t>
            </w:r>
          </w:p>
        </w:tc>
        <w:tc>
          <w:tcPr>
            <w:tcW w:w="1301" w:type="dxa"/>
            <w:tcBorders>
              <w:top w:val="single" w:sz="4" w:space="0" w:color="auto"/>
              <w:left w:val="single" w:sz="4" w:space="0" w:color="auto"/>
              <w:bottom w:val="single" w:sz="4" w:space="0" w:color="auto"/>
              <w:right w:val="single" w:sz="4" w:space="0" w:color="auto"/>
            </w:tcBorders>
          </w:tcPr>
          <w:p w14:paraId="7222888F" w14:textId="77777777" w:rsidR="006E7BF9" w:rsidRPr="00592E3B" w:rsidRDefault="006E7BF9" w:rsidP="00CE3E80">
            <w:pPr>
              <w:pStyle w:val="TAL"/>
              <w:keepNext w:val="0"/>
              <w:keepLines w:val="0"/>
              <w:widowControl w:val="0"/>
              <w:rPr>
                <w:rFonts w:eastAsia="MS Mincho"/>
              </w:rPr>
            </w:pPr>
          </w:p>
        </w:tc>
      </w:tr>
      <w:tr w:rsidR="006E7BF9" w:rsidRPr="00592E3B" w14:paraId="71F829C7" w14:textId="77777777" w:rsidTr="006E7BF9">
        <w:tblPrEx>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85" w:author="MCC160" w:date="2025-01-22T12:58:00Z" w16du:dateUtc="2025-01-22T11:58:00Z">
            <w:tblPrEx>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86" w:author="MCC160" w:date="2025-01-22T12:58:00Z" w16du:dateUtc="2025-01-22T11:58:00Z">
            <w:trPr>
              <w:cantSplit/>
              <w:jc w:val="center"/>
            </w:trPr>
          </w:trPrChange>
        </w:trPr>
        <w:tc>
          <w:tcPr>
            <w:tcW w:w="2872" w:type="dxa"/>
            <w:tcBorders>
              <w:top w:val="single" w:sz="4" w:space="0" w:color="auto"/>
              <w:left w:val="single" w:sz="4" w:space="0" w:color="auto"/>
              <w:bottom w:val="nil"/>
              <w:right w:val="single" w:sz="4" w:space="0" w:color="auto"/>
            </w:tcBorders>
            <w:hideMark/>
            <w:tcPrChange w:id="187" w:author="MCC160" w:date="2025-01-22T12:58:00Z" w16du:dateUtc="2025-01-22T11:58:00Z">
              <w:tcPr>
                <w:tcW w:w="2872" w:type="dxa"/>
                <w:tcBorders>
                  <w:top w:val="single" w:sz="4" w:space="0" w:color="auto"/>
                  <w:left w:val="single" w:sz="4" w:space="0" w:color="auto"/>
                  <w:bottom w:val="nil"/>
                  <w:right w:val="single" w:sz="4" w:space="0" w:color="auto"/>
                </w:tcBorders>
                <w:hideMark/>
              </w:tcPr>
            </w:tcPrChange>
          </w:tcPr>
          <w:p w14:paraId="23BB86F4" w14:textId="77777777" w:rsidR="006E7BF9" w:rsidRPr="00592E3B" w:rsidRDefault="006E7BF9" w:rsidP="00CE3E80">
            <w:pPr>
              <w:pStyle w:val="TAL"/>
              <w:keepNext w:val="0"/>
              <w:keepLines w:val="0"/>
              <w:widowControl w:val="0"/>
              <w:rPr>
                <w:rFonts w:eastAsia="MS Mincho"/>
              </w:rPr>
            </w:pPr>
            <w:r w:rsidRPr="00592E3B">
              <w:rPr>
                <w:rFonts w:eastAsia="MS Mincho"/>
              </w:rPr>
              <w:t xml:space="preserve">  Transmission Indicator</w:t>
            </w:r>
          </w:p>
        </w:tc>
        <w:tc>
          <w:tcPr>
            <w:tcW w:w="2153" w:type="dxa"/>
            <w:tcBorders>
              <w:top w:val="single" w:sz="4" w:space="0" w:color="auto"/>
              <w:left w:val="single" w:sz="4" w:space="0" w:color="auto"/>
              <w:bottom w:val="single" w:sz="4" w:space="0" w:color="auto"/>
              <w:right w:val="single" w:sz="4" w:space="0" w:color="auto"/>
            </w:tcBorders>
            <w:hideMark/>
            <w:tcPrChange w:id="188" w:author="MCC160" w:date="2025-01-22T12:58:00Z" w16du:dateUtc="2025-01-22T11:58:00Z">
              <w:tcPr>
                <w:tcW w:w="2153" w:type="dxa"/>
                <w:tcBorders>
                  <w:top w:val="single" w:sz="4" w:space="0" w:color="auto"/>
                  <w:left w:val="single" w:sz="4" w:space="0" w:color="auto"/>
                  <w:bottom w:val="single" w:sz="4" w:space="0" w:color="auto"/>
                  <w:right w:val="single" w:sz="4" w:space="0" w:color="auto"/>
                </w:tcBorders>
                <w:hideMark/>
              </w:tcPr>
            </w:tcPrChange>
          </w:tcPr>
          <w:p w14:paraId="6C35169B" w14:textId="77777777" w:rsidR="006E7BF9" w:rsidRPr="00592E3B" w:rsidRDefault="006E7BF9" w:rsidP="00CE3E80">
            <w:pPr>
              <w:pStyle w:val="TAL"/>
              <w:keepNext w:val="0"/>
              <w:keepLines w:val="0"/>
              <w:widowControl w:val="0"/>
              <w:rPr>
                <w:rFonts w:eastAsia="MS PGothic"/>
              </w:rPr>
            </w:pPr>
            <w:r w:rsidRPr="00592E3B">
              <w:t>"1000000000000000"</w:t>
            </w:r>
          </w:p>
        </w:tc>
        <w:tc>
          <w:tcPr>
            <w:tcW w:w="2153" w:type="dxa"/>
            <w:tcBorders>
              <w:top w:val="single" w:sz="4" w:space="0" w:color="auto"/>
              <w:left w:val="single" w:sz="4" w:space="0" w:color="auto"/>
              <w:bottom w:val="single" w:sz="4" w:space="0" w:color="auto"/>
              <w:right w:val="single" w:sz="4" w:space="0" w:color="auto"/>
            </w:tcBorders>
            <w:hideMark/>
            <w:tcPrChange w:id="189" w:author="MCC160" w:date="2025-01-22T12:58:00Z" w16du:dateUtc="2025-01-22T11:58:00Z">
              <w:tcPr>
                <w:tcW w:w="2153" w:type="dxa"/>
                <w:tcBorders>
                  <w:top w:val="single" w:sz="4" w:space="0" w:color="auto"/>
                  <w:left w:val="single" w:sz="4" w:space="0" w:color="auto"/>
                  <w:bottom w:val="single" w:sz="4" w:space="0" w:color="auto"/>
                  <w:right w:val="single" w:sz="4" w:space="0" w:color="auto"/>
                </w:tcBorders>
                <w:hideMark/>
              </w:tcPr>
            </w:tcPrChange>
          </w:tcPr>
          <w:p w14:paraId="4BB11B97" w14:textId="77777777" w:rsidR="006E7BF9" w:rsidRPr="00592E3B" w:rsidRDefault="006E7BF9" w:rsidP="00CE3E80">
            <w:pPr>
              <w:pStyle w:val="TAL"/>
              <w:keepNext w:val="0"/>
              <w:keepLines w:val="0"/>
              <w:widowControl w:val="0"/>
              <w:rPr>
                <w:rFonts w:eastAsia="MS PGothic"/>
              </w:rPr>
            </w:pPr>
            <w:r w:rsidRPr="00592E3B">
              <w:rPr>
                <w:rFonts w:cs="Arial"/>
                <w:szCs w:val="18"/>
              </w:rPr>
              <w:t>Normal call</w:t>
            </w:r>
          </w:p>
        </w:tc>
        <w:tc>
          <w:tcPr>
            <w:tcW w:w="1346" w:type="dxa"/>
            <w:tcBorders>
              <w:top w:val="single" w:sz="4" w:space="0" w:color="auto"/>
              <w:left w:val="single" w:sz="4" w:space="0" w:color="auto"/>
              <w:bottom w:val="single" w:sz="4" w:space="0" w:color="auto"/>
              <w:right w:val="single" w:sz="4" w:space="0" w:color="auto"/>
            </w:tcBorders>
            <w:hideMark/>
            <w:tcPrChange w:id="190" w:author="MCC160" w:date="2025-01-22T12:58:00Z" w16du:dateUtc="2025-01-22T11:58:00Z">
              <w:tcPr>
                <w:tcW w:w="1346" w:type="dxa"/>
                <w:tcBorders>
                  <w:top w:val="single" w:sz="4" w:space="0" w:color="auto"/>
                  <w:left w:val="single" w:sz="4" w:space="0" w:color="auto"/>
                  <w:bottom w:val="single" w:sz="4" w:space="0" w:color="auto"/>
                  <w:right w:val="single" w:sz="4" w:space="0" w:color="auto"/>
                </w:tcBorders>
                <w:hideMark/>
              </w:tcPr>
            </w:tcPrChange>
          </w:tcPr>
          <w:p w14:paraId="647C3D41" w14:textId="77777777" w:rsidR="006E7BF9" w:rsidRPr="00592E3B" w:rsidRDefault="006E7BF9" w:rsidP="00CE3E80">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Change w:id="191" w:author="MCC160" w:date="2025-01-22T12:58:00Z" w16du:dateUtc="2025-01-22T11:58:00Z">
              <w:tcPr>
                <w:tcW w:w="1301" w:type="dxa"/>
                <w:tcBorders>
                  <w:top w:val="single" w:sz="4" w:space="0" w:color="auto"/>
                  <w:left w:val="single" w:sz="4" w:space="0" w:color="auto"/>
                  <w:bottom w:val="single" w:sz="4" w:space="0" w:color="auto"/>
                  <w:right w:val="single" w:sz="4" w:space="0" w:color="auto"/>
                </w:tcBorders>
              </w:tcPr>
            </w:tcPrChange>
          </w:tcPr>
          <w:p w14:paraId="0D46D8CF" w14:textId="77777777" w:rsidR="006E7BF9" w:rsidRPr="00592E3B" w:rsidRDefault="006E7BF9" w:rsidP="00CE3E80">
            <w:pPr>
              <w:pStyle w:val="TAL"/>
              <w:keepNext w:val="0"/>
              <w:keepLines w:val="0"/>
              <w:widowControl w:val="0"/>
              <w:rPr>
                <w:rFonts w:eastAsia="MS Mincho"/>
              </w:rPr>
            </w:pPr>
          </w:p>
        </w:tc>
      </w:tr>
      <w:tr w:rsidR="006E7BF9" w:rsidRPr="00592E3B" w14:paraId="6C4A052B" w14:textId="77777777" w:rsidTr="006E7BF9">
        <w:tblPrEx>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92" w:author="MCC160" w:date="2025-01-22T12:58:00Z" w16du:dateUtc="2025-01-22T11:58:00Z">
            <w:tblPrEx>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93" w:author="MCC160" w:date="2025-01-22T12:58:00Z" w16du:dateUtc="2025-01-22T11:58:00Z">
            <w:trPr>
              <w:cantSplit/>
              <w:jc w:val="center"/>
            </w:trPr>
          </w:trPrChange>
        </w:trPr>
        <w:tc>
          <w:tcPr>
            <w:tcW w:w="2872" w:type="dxa"/>
            <w:tcBorders>
              <w:top w:val="nil"/>
              <w:left w:val="single" w:sz="4" w:space="0" w:color="auto"/>
              <w:bottom w:val="nil"/>
              <w:right w:val="single" w:sz="4" w:space="0" w:color="auto"/>
            </w:tcBorders>
            <w:tcPrChange w:id="194" w:author="MCC160" w:date="2025-01-22T12:58:00Z" w16du:dateUtc="2025-01-22T11:58:00Z">
              <w:tcPr>
                <w:tcW w:w="2872" w:type="dxa"/>
                <w:tcBorders>
                  <w:top w:val="single" w:sz="4" w:space="0" w:color="auto"/>
                  <w:left w:val="single" w:sz="4" w:space="0" w:color="auto"/>
                  <w:bottom w:val="nil"/>
                  <w:right w:val="single" w:sz="4" w:space="0" w:color="auto"/>
                </w:tcBorders>
              </w:tcPr>
            </w:tcPrChange>
          </w:tcPr>
          <w:p w14:paraId="5867BA6B" w14:textId="77777777" w:rsidR="006E7BF9" w:rsidRPr="00592E3B" w:rsidRDefault="006E7BF9" w:rsidP="00CE3E80">
            <w:pPr>
              <w:pStyle w:val="TAL"/>
              <w:keepNext w:val="0"/>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tcPrChange w:id="195" w:author="MCC160" w:date="2025-01-22T12:58:00Z" w16du:dateUtc="2025-01-22T11:58:00Z">
              <w:tcPr>
                <w:tcW w:w="2153" w:type="dxa"/>
                <w:tcBorders>
                  <w:top w:val="single" w:sz="4" w:space="0" w:color="auto"/>
                  <w:left w:val="single" w:sz="4" w:space="0" w:color="auto"/>
                  <w:bottom w:val="single" w:sz="4" w:space="0" w:color="auto"/>
                  <w:right w:val="single" w:sz="4" w:space="0" w:color="auto"/>
                </w:tcBorders>
              </w:tcPr>
            </w:tcPrChange>
          </w:tcPr>
          <w:p w14:paraId="1E676FEB" w14:textId="77777777" w:rsidR="006E7BF9" w:rsidRPr="00592E3B" w:rsidRDefault="006E7BF9" w:rsidP="00CE3E80">
            <w:pPr>
              <w:pStyle w:val="TAL"/>
              <w:keepNext w:val="0"/>
              <w:keepLines w:val="0"/>
              <w:widowControl w:val="0"/>
            </w:pPr>
            <w:r w:rsidRPr="00592E3B">
              <w:t xml:space="preserve">"0100000000000000" </w:t>
            </w:r>
          </w:p>
        </w:tc>
        <w:tc>
          <w:tcPr>
            <w:tcW w:w="2153" w:type="dxa"/>
            <w:tcBorders>
              <w:top w:val="single" w:sz="4" w:space="0" w:color="auto"/>
              <w:left w:val="single" w:sz="4" w:space="0" w:color="auto"/>
              <w:bottom w:val="single" w:sz="4" w:space="0" w:color="auto"/>
              <w:right w:val="single" w:sz="4" w:space="0" w:color="auto"/>
            </w:tcBorders>
            <w:tcPrChange w:id="196" w:author="MCC160" w:date="2025-01-22T12:58:00Z" w16du:dateUtc="2025-01-22T11:58:00Z">
              <w:tcPr>
                <w:tcW w:w="2153" w:type="dxa"/>
                <w:tcBorders>
                  <w:top w:val="single" w:sz="4" w:space="0" w:color="auto"/>
                  <w:left w:val="single" w:sz="4" w:space="0" w:color="auto"/>
                  <w:bottom w:val="single" w:sz="4" w:space="0" w:color="auto"/>
                  <w:right w:val="single" w:sz="4" w:space="0" w:color="auto"/>
                </w:tcBorders>
              </w:tcPr>
            </w:tcPrChange>
          </w:tcPr>
          <w:p w14:paraId="013D4412" w14:textId="77777777" w:rsidR="006E7BF9" w:rsidRPr="00592E3B" w:rsidRDefault="006E7BF9" w:rsidP="00CE3E80">
            <w:pPr>
              <w:pStyle w:val="TAL"/>
              <w:keepNext w:val="0"/>
              <w:keepLines w:val="0"/>
              <w:widowControl w:val="0"/>
              <w:rPr>
                <w:rFonts w:cs="Arial"/>
                <w:szCs w:val="18"/>
              </w:rPr>
            </w:pPr>
            <w:r w:rsidRPr="00592E3B">
              <w:t>Broadcast group call</w:t>
            </w:r>
          </w:p>
        </w:tc>
        <w:tc>
          <w:tcPr>
            <w:tcW w:w="1346" w:type="dxa"/>
            <w:tcBorders>
              <w:top w:val="single" w:sz="4" w:space="0" w:color="auto"/>
              <w:left w:val="single" w:sz="4" w:space="0" w:color="auto"/>
              <w:bottom w:val="single" w:sz="4" w:space="0" w:color="auto"/>
              <w:right w:val="single" w:sz="4" w:space="0" w:color="auto"/>
            </w:tcBorders>
            <w:tcPrChange w:id="197" w:author="MCC160" w:date="2025-01-22T12:58:00Z" w16du:dateUtc="2025-01-22T11:58:00Z">
              <w:tcPr>
                <w:tcW w:w="1346" w:type="dxa"/>
                <w:tcBorders>
                  <w:top w:val="single" w:sz="4" w:space="0" w:color="auto"/>
                  <w:left w:val="single" w:sz="4" w:space="0" w:color="auto"/>
                  <w:bottom w:val="single" w:sz="4" w:space="0" w:color="auto"/>
                  <w:right w:val="single" w:sz="4" w:space="0" w:color="auto"/>
                </w:tcBorders>
              </w:tcPr>
            </w:tcPrChange>
          </w:tcPr>
          <w:p w14:paraId="266914C6" w14:textId="77777777" w:rsidR="006E7BF9" w:rsidRPr="00592E3B" w:rsidRDefault="006E7BF9" w:rsidP="00CE3E80">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Change w:id="198" w:author="MCC160" w:date="2025-01-22T12:58:00Z" w16du:dateUtc="2025-01-22T11:58:00Z">
              <w:tcPr>
                <w:tcW w:w="1301" w:type="dxa"/>
                <w:tcBorders>
                  <w:top w:val="single" w:sz="4" w:space="0" w:color="auto"/>
                  <w:left w:val="single" w:sz="4" w:space="0" w:color="auto"/>
                  <w:bottom w:val="single" w:sz="4" w:space="0" w:color="auto"/>
                  <w:right w:val="single" w:sz="4" w:space="0" w:color="auto"/>
                </w:tcBorders>
              </w:tcPr>
            </w:tcPrChange>
          </w:tcPr>
          <w:p w14:paraId="284EA62E" w14:textId="77777777" w:rsidR="006E7BF9" w:rsidRPr="00592E3B" w:rsidRDefault="006E7BF9" w:rsidP="00CE3E80">
            <w:pPr>
              <w:pStyle w:val="TAL"/>
              <w:keepNext w:val="0"/>
              <w:keepLines w:val="0"/>
              <w:widowControl w:val="0"/>
              <w:rPr>
                <w:rFonts w:eastAsia="MS Mincho"/>
              </w:rPr>
            </w:pPr>
            <w:r w:rsidRPr="00592E3B">
              <w:t>BROADCAST-CALL</w:t>
            </w:r>
          </w:p>
        </w:tc>
      </w:tr>
      <w:tr w:rsidR="006E7BF9" w:rsidRPr="00592E3B" w14:paraId="75A29EAF" w14:textId="77777777" w:rsidTr="00CE3E80">
        <w:trPr>
          <w:cantSplit/>
          <w:jc w:val="center"/>
        </w:trPr>
        <w:tc>
          <w:tcPr>
            <w:tcW w:w="2872" w:type="dxa"/>
            <w:tcBorders>
              <w:top w:val="nil"/>
              <w:left w:val="single" w:sz="4" w:space="0" w:color="auto"/>
              <w:bottom w:val="nil"/>
              <w:right w:val="single" w:sz="4" w:space="0" w:color="auto"/>
            </w:tcBorders>
          </w:tcPr>
          <w:p w14:paraId="6EB52BA1" w14:textId="77777777" w:rsidR="006E7BF9" w:rsidRPr="00592E3B" w:rsidRDefault="006E7BF9" w:rsidP="00CE3E80">
            <w:pPr>
              <w:pStyle w:val="TAL"/>
              <w:keepNext w:val="0"/>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hideMark/>
          </w:tcPr>
          <w:p w14:paraId="3757C264" w14:textId="77777777" w:rsidR="006E7BF9" w:rsidRPr="00592E3B" w:rsidRDefault="006E7BF9" w:rsidP="00CE3E80">
            <w:pPr>
              <w:pStyle w:val="TAL"/>
              <w:keepNext w:val="0"/>
              <w:keepLines w:val="0"/>
              <w:widowControl w:val="0"/>
            </w:pPr>
            <w:r w:rsidRPr="00592E3B">
              <w:t>"0001000000000000"</w:t>
            </w:r>
          </w:p>
        </w:tc>
        <w:tc>
          <w:tcPr>
            <w:tcW w:w="2153" w:type="dxa"/>
            <w:tcBorders>
              <w:top w:val="single" w:sz="4" w:space="0" w:color="auto"/>
              <w:left w:val="single" w:sz="4" w:space="0" w:color="auto"/>
              <w:bottom w:val="single" w:sz="4" w:space="0" w:color="auto"/>
              <w:right w:val="single" w:sz="4" w:space="0" w:color="auto"/>
            </w:tcBorders>
            <w:hideMark/>
          </w:tcPr>
          <w:p w14:paraId="3CC93664" w14:textId="77777777" w:rsidR="006E7BF9" w:rsidRPr="00592E3B" w:rsidRDefault="006E7BF9" w:rsidP="00CE3E80">
            <w:pPr>
              <w:pStyle w:val="TAL"/>
              <w:keepNext w:val="0"/>
              <w:keepLines w:val="0"/>
              <w:widowControl w:val="0"/>
              <w:rPr>
                <w:rFonts w:cs="Arial"/>
                <w:szCs w:val="18"/>
              </w:rPr>
            </w:pPr>
            <w:r w:rsidRPr="00592E3B">
              <w:rPr>
                <w:rFonts w:eastAsia="MS PGothic"/>
              </w:rPr>
              <w:t>Emergency call</w:t>
            </w:r>
          </w:p>
        </w:tc>
        <w:tc>
          <w:tcPr>
            <w:tcW w:w="1346" w:type="dxa"/>
            <w:tcBorders>
              <w:top w:val="single" w:sz="4" w:space="0" w:color="auto"/>
              <w:left w:val="single" w:sz="4" w:space="0" w:color="auto"/>
              <w:bottom w:val="single" w:sz="4" w:space="0" w:color="auto"/>
              <w:right w:val="single" w:sz="4" w:space="0" w:color="auto"/>
            </w:tcBorders>
          </w:tcPr>
          <w:p w14:paraId="0E387FC9" w14:textId="77777777" w:rsidR="006E7BF9" w:rsidRPr="00592E3B" w:rsidRDefault="006E7BF9" w:rsidP="00CE3E80">
            <w:pPr>
              <w:pStyle w:val="TAL"/>
              <w:keepNext w:val="0"/>
              <w:keepLines w:val="0"/>
              <w:widowControl w:val="0"/>
            </w:pPr>
          </w:p>
        </w:tc>
        <w:tc>
          <w:tcPr>
            <w:tcW w:w="1301" w:type="dxa"/>
            <w:tcBorders>
              <w:top w:val="single" w:sz="4" w:space="0" w:color="auto"/>
              <w:left w:val="single" w:sz="4" w:space="0" w:color="auto"/>
              <w:bottom w:val="single" w:sz="4" w:space="0" w:color="auto"/>
              <w:right w:val="single" w:sz="4" w:space="0" w:color="auto"/>
            </w:tcBorders>
            <w:hideMark/>
          </w:tcPr>
          <w:p w14:paraId="288AF340" w14:textId="77777777" w:rsidR="006E7BF9" w:rsidRPr="00592E3B" w:rsidRDefault="006E7BF9" w:rsidP="00CE3E80">
            <w:pPr>
              <w:pStyle w:val="TAL"/>
              <w:keepNext w:val="0"/>
              <w:keepLines w:val="0"/>
              <w:widowControl w:val="0"/>
              <w:rPr>
                <w:rFonts w:eastAsia="MS Mincho"/>
              </w:rPr>
            </w:pPr>
            <w:r w:rsidRPr="00592E3B">
              <w:t>EMERGENCY-CALL</w:t>
            </w:r>
          </w:p>
        </w:tc>
      </w:tr>
      <w:tr w:rsidR="006E7BF9" w:rsidRPr="00592E3B" w14:paraId="63AF65C7" w14:textId="77777777" w:rsidTr="00CE3E80">
        <w:trPr>
          <w:cantSplit/>
          <w:jc w:val="center"/>
        </w:trPr>
        <w:tc>
          <w:tcPr>
            <w:tcW w:w="2872" w:type="dxa"/>
            <w:tcBorders>
              <w:top w:val="nil"/>
              <w:left w:val="single" w:sz="4" w:space="0" w:color="auto"/>
              <w:bottom w:val="single" w:sz="4" w:space="0" w:color="auto"/>
              <w:right w:val="single" w:sz="4" w:space="0" w:color="auto"/>
            </w:tcBorders>
          </w:tcPr>
          <w:p w14:paraId="7AAEA7DE" w14:textId="77777777" w:rsidR="006E7BF9" w:rsidRPr="00592E3B" w:rsidRDefault="006E7BF9" w:rsidP="00CE3E80">
            <w:pPr>
              <w:pStyle w:val="TAL"/>
              <w:keepNext w:val="0"/>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hideMark/>
          </w:tcPr>
          <w:p w14:paraId="196AD913" w14:textId="77777777" w:rsidR="006E7BF9" w:rsidRPr="00592E3B" w:rsidRDefault="006E7BF9" w:rsidP="00CE3E80">
            <w:pPr>
              <w:pStyle w:val="TAL"/>
              <w:keepNext w:val="0"/>
              <w:keepLines w:val="0"/>
              <w:widowControl w:val="0"/>
            </w:pPr>
            <w:r w:rsidRPr="00592E3B">
              <w:t>"0000100000000000"</w:t>
            </w:r>
          </w:p>
        </w:tc>
        <w:tc>
          <w:tcPr>
            <w:tcW w:w="2153" w:type="dxa"/>
            <w:tcBorders>
              <w:top w:val="single" w:sz="4" w:space="0" w:color="auto"/>
              <w:left w:val="single" w:sz="4" w:space="0" w:color="auto"/>
              <w:bottom w:val="single" w:sz="4" w:space="0" w:color="auto"/>
              <w:right w:val="single" w:sz="4" w:space="0" w:color="auto"/>
            </w:tcBorders>
            <w:hideMark/>
          </w:tcPr>
          <w:p w14:paraId="33167742" w14:textId="77777777" w:rsidR="006E7BF9" w:rsidRPr="00592E3B" w:rsidRDefault="006E7BF9" w:rsidP="00CE3E80">
            <w:pPr>
              <w:pStyle w:val="TAL"/>
              <w:keepNext w:val="0"/>
              <w:keepLines w:val="0"/>
              <w:widowControl w:val="0"/>
              <w:rPr>
                <w:rFonts w:cs="Arial"/>
                <w:szCs w:val="18"/>
              </w:rPr>
            </w:pPr>
            <w:r w:rsidRPr="00592E3B">
              <w:rPr>
                <w:rFonts w:eastAsia="MS PGothic"/>
              </w:rPr>
              <w:t>Imminent peril call</w:t>
            </w:r>
          </w:p>
        </w:tc>
        <w:tc>
          <w:tcPr>
            <w:tcW w:w="1346" w:type="dxa"/>
            <w:tcBorders>
              <w:top w:val="single" w:sz="4" w:space="0" w:color="auto"/>
              <w:left w:val="single" w:sz="4" w:space="0" w:color="auto"/>
              <w:bottom w:val="single" w:sz="4" w:space="0" w:color="auto"/>
              <w:right w:val="single" w:sz="4" w:space="0" w:color="auto"/>
            </w:tcBorders>
          </w:tcPr>
          <w:p w14:paraId="7FE9F225" w14:textId="77777777" w:rsidR="006E7BF9" w:rsidRPr="00592E3B" w:rsidRDefault="006E7BF9" w:rsidP="00CE3E80">
            <w:pPr>
              <w:pStyle w:val="TAL"/>
              <w:keepNext w:val="0"/>
              <w:keepLines w:val="0"/>
              <w:widowControl w:val="0"/>
            </w:pPr>
          </w:p>
        </w:tc>
        <w:tc>
          <w:tcPr>
            <w:tcW w:w="1301" w:type="dxa"/>
            <w:tcBorders>
              <w:top w:val="single" w:sz="4" w:space="0" w:color="auto"/>
              <w:left w:val="single" w:sz="4" w:space="0" w:color="auto"/>
              <w:bottom w:val="single" w:sz="4" w:space="0" w:color="auto"/>
              <w:right w:val="single" w:sz="4" w:space="0" w:color="auto"/>
            </w:tcBorders>
            <w:hideMark/>
          </w:tcPr>
          <w:p w14:paraId="4CFB671B" w14:textId="77777777" w:rsidR="006E7BF9" w:rsidRPr="00592E3B" w:rsidRDefault="006E7BF9" w:rsidP="00CE3E80">
            <w:pPr>
              <w:pStyle w:val="TAL"/>
              <w:keepNext w:val="0"/>
              <w:keepLines w:val="0"/>
              <w:widowControl w:val="0"/>
              <w:rPr>
                <w:rFonts w:eastAsia="MS Mincho"/>
              </w:rPr>
            </w:pPr>
            <w:r w:rsidRPr="00592E3B">
              <w:t>IMMPERIL-CALL</w:t>
            </w:r>
          </w:p>
        </w:tc>
      </w:tr>
    </w:tbl>
    <w:p w14:paraId="5AE05D81" w14:textId="77777777" w:rsidR="006E7BF9" w:rsidRPr="00592E3B" w:rsidRDefault="006E7BF9" w:rsidP="006E7BF9"/>
    <w:p w14:paraId="6C701260" w14:textId="77777777" w:rsidR="006E7BF9" w:rsidRPr="00592E3B" w:rsidRDefault="006E7BF9" w:rsidP="006E7BF9">
      <w:pPr>
        <w:pStyle w:val="Heading5"/>
      </w:pPr>
      <w:bookmarkStart w:id="199" w:name="_Toc27678223"/>
      <w:bookmarkStart w:id="200" w:name="_Toc36037245"/>
      <w:bookmarkStart w:id="201" w:name="_Toc44398322"/>
      <w:bookmarkStart w:id="202" w:name="_Toc52382521"/>
      <w:bookmarkStart w:id="203" w:name="_Toc60687432"/>
      <w:bookmarkStart w:id="204" w:name="_Toc68726597"/>
      <w:bookmarkStart w:id="205" w:name="_Toc75786523"/>
      <w:bookmarkStart w:id="206" w:name="_Toc100443432"/>
      <w:bookmarkStart w:id="207" w:name="_Toc178183852"/>
      <w:bookmarkStart w:id="208" w:name="_Toc180142670"/>
      <w:r w:rsidRPr="00592E3B">
        <w:t>5.5.11.2.2</w:t>
      </w:r>
      <w:r w:rsidRPr="00592E3B">
        <w:tab/>
        <w:t>Transmission Rejected</w:t>
      </w:r>
      <w:bookmarkEnd w:id="199"/>
      <w:bookmarkEnd w:id="200"/>
      <w:bookmarkEnd w:id="201"/>
      <w:bookmarkEnd w:id="202"/>
      <w:bookmarkEnd w:id="203"/>
      <w:bookmarkEnd w:id="204"/>
      <w:bookmarkEnd w:id="205"/>
      <w:bookmarkEnd w:id="206"/>
      <w:bookmarkEnd w:id="207"/>
      <w:bookmarkEnd w:id="208"/>
    </w:p>
    <w:p w14:paraId="227DD806" w14:textId="77777777" w:rsidR="006E7BF9" w:rsidRPr="00592E3B" w:rsidRDefault="006E7BF9" w:rsidP="006E7BF9">
      <w:pPr>
        <w:pStyle w:val="TH"/>
      </w:pPr>
      <w:r w:rsidRPr="00592E3B">
        <w:t>Table 5.5.11.2.2-1: Transmission Rejected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09">
          <w:tblGrid>
            <w:gridCol w:w="2837"/>
            <w:gridCol w:w="2127"/>
            <w:gridCol w:w="2127"/>
            <w:gridCol w:w="1419"/>
            <w:gridCol w:w="1135"/>
          </w:tblGrid>
        </w:tblGridChange>
      </w:tblGrid>
      <w:tr w:rsidR="006E7BF9" w:rsidRPr="00592E3B" w14:paraId="1D62FA0B" w14:textId="77777777" w:rsidTr="00CE3E80">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0D52E6D" w14:textId="77777777" w:rsidR="006E7BF9" w:rsidRPr="00592E3B" w:rsidRDefault="006E7BF9" w:rsidP="00CE3E80">
            <w:pPr>
              <w:pStyle w:val="TAL"/>
              <w:keepLines w:val="0"/>
              <w:widowControl w:val="0"/>
            </w:pPr>
            <w:r w:rsidRPr="00592E3B">
              <w:t>Derivation Path: TS 24.581 [88] Table 9.2.6-1</w:t>
            </w:r>
          </w:p>
        </w:tc>
      </w:tr>
      <w:tr w:rsidR="006E7BF9" w:rsidRPr="00592E3B" w14:paraId="0F60DABD" w14:textId="77777777" w:rsidTr="00CE3E80">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791F47CB" w14:textId="77777777" w:rsidR="006E7BF9" w:rsidRPr="00592E3B" w:rsidRDefault="006E7BF9" w:rsidP="00CE3E80">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1221BE" w14:textId="77777777" w:rsidR="006E7BF9" w:rsidRPr="00592E3B" w:rsidRDefault="006E7BF9" w:rsidP="00CE3E80">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2A55E8D" w14:textId="77777777" w:rsidR="006E7BF9" w:rsidRPr="00592E3B" w:rsidRDefault="006E7BF9" w:rsidP="00CE3E80">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D29099B" w14:textId="77777777" w:rsidR="006E7BF9" w:rsidRPr="00592E3B" w:rsidRDefault="006E7BF9" w:rsidP="00CE3E80">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A627CF6" w14:textId="77777777" w:rsidR="006E7BF9" w:rsidRPr="00592E3B" w:rsidRDefault="006E7BF9" w:rsidP="00CE3E80">
            <w:pPr>
              <w:pStyle w:val="TAH"/>
              <w:keepLines w:val="0"/>
              <w:widowControl w:val="0"/>
              <w:rPr>
                <w:bCs/>
              </w:rPr>
            </w:pPr>
            <w:r w:rsidRPr="00592E3B">
              <w:rPr>
                <w:bCs/>
              </w:rPr>
              <w:t>Condition</w:t>
            </w:r>
          </w:p>
        </w:tc>
      </w:tr>
      <w:tr w:rsidR="006E7BF9" w:rsidRPr="00592E3B" w14:paraId="68DDD8EB"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B43152" w14:textId="77777777" w:rsidR="006E7BF9" w:rsidRPr="00592E3B" w:rsidRDefault="006E7BF9" w:rsidP="00CE3E80">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48D4D428" w14:textId="77777777" w:rsidR="006E7BF9" w:rsidRPr="00592E3B" w:rsidRDefault="006E7BF9" w:rsidP="00CE3E80">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27DBD34E" w14:textId="77777777" w:rsidR="006E7BF9" w:rsidRPr="00592E3B" w:rsidRDefault="006E7BF9" w:rsidP="00CE3E80">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374629D5" w14:textId="77777777" w:rsidR="006E7BF9" w:rsidRPr="00592E3B" w:rsidRDefault="006E7BF9" w:rsidP="00CE3E80">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19BFA9B2" w14:textId="77777777" w:rsidR="006E7BF9" w:rsidRPr="00592E3B" w:rsidRDefault="006E7BF9" w:rsidP="00CE3E80">
            <w:pPr>
              <w:pStyle w:val="TAL"/>
            </w:pPr>
          </w:p>
        </w:tc>
      </w:tr>
      <w:tr w:rsidR="006E7BF9" w:rsidRPr="00592E3B" w14:paraId="22C2B18A"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21D7A59C" w14:textId="77777777" w:rsidR="006E7BF9" w:rsidRPr="00592E3B" w:rsidRDefault="006E7BF9" w:rsidP="00CE3E80">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8F91D46" w14:textId="77777777" w:rsidR="006E7BF9" w:rsidRPr="00592E3B" w:rsidRDefault="006E7BF9" w:rsidP="00CE3E80">
            <w:pPr>
              <w:pStyle w:val="TAL"/>
              <w:keepLines w:val="0"/>
              <w:widowControl w:val="0"/>
            </w:pPr>
            <w:r w:rsidRPr="00592E3B">
              <w:t>“00001”</w:t>
            </w:r>
          </w:p>
        </w:tc>
        <w:tc>
          <w:tcPr>
            <w:tcW w:w="2127" w:type="dxa"/>
            <w:tcBorders>
              <w:top w:val="single" w:sz="4" w:space="0" w:color="auto"/>
              <w:left w:val="single" w:sz="4" w:space="0" w:color="auto"/>
              <w:bottom w:val="single" w:sz="4" w:space="0" w:color="auto"/>
              <w:right w:val="single" w:sz="4" w:space="0" w:color="auto"/>
            </w:tcBorders>
            <w:hideMark/>
          </w:tcPr>
          <w:p w14:paraId="37E4EAD6" w14:textId="77777777" w:rsidR="006E7BF9" w:rsidRPr="00592E3B" w:rsidRDefault="006E7BF9" w:rsidP="00CE3E80">
            <w:pPr>
              <w:pStyle w:val="TAL"/>
              <w:keepLines w:val="0"/>
              <w:widowControl w:val="0"/>
            </w:pPr>
            <w:r w:rsidRPr="00592E3B">
              <w:t>Transmission rejected</w:t>
            </w:r>
          </w:p>
        </w:tc>
        <w:tc>
          <w:tcPr>
            <w:tcW w:w="1419" w:type="dxa"/>
            <w:tcBorders>
              <w:top w:val="single" w:sz="4" w:space="0" w:color="auto"/>
              <w:left w:val="single" w:sz="4" w:space="0" w:color="auto"/>
              <w:bottom w:val="single" w:sz="4" w:space="0" w:color="auto"/>
              <w:right w:val="single" w:sz="4" w:space="0" w:color="auto"/>
            </w:tcBorders>
            <w:hideMark/>
          </w:tcPr>
          <w:p w14:paraId="6411D680" w14:textId="77777777" w:rsidR="006E7BF9" w:rsidRPr="00592E3B" w:rsidRDefault="006E7BF9" w:rsidP="00CE3E80">
            <w:pPr>
              <w:pStyle w:val="TAL"/>
              <w:keepLines w:val="0"/>
              <w:widowControl w:val="0"/>
            </w:pPr>
            <w:r w:rsidRPr="00592E3B">
              <w:t xml:space="preserve">TS 24.581 [88] clause 9.2.6 and 9.2.2.1-2 </w:t>
            </w:r>
          </w:p>
        </w:tc>
        <w:tc>
          <w:tcPr>
            <w:tcW w:w="1135" w:type="dxa"/>
            <w:tcBorders>
              <w:top w:val="single" w:sz="4" w:space="0" w:color="auto"/>
              <w:left w:val="single" w:sz="4" w:space="0" w:color="auto"/>
              <w:bottom w:val="single" w:sz="4" w:space="0" w:color="auto"/>
              <w:right w:val="single" w:sz="4" w:space="0" w:color="auto"/>
            </w:tcBorders>
          </w:tcPr>
          <w:p w14:paraId="1B5EE6A3" w14:textId="77777777" w:rsidR="006E7BF9" w:rsidRPr="00592E3B" w:rsidRDefault="006E7BF9" w:rsidP="00CE3E80">
            <w:pPr>
              <w:pStyle w:val="TAL"/>
            </w:pPr>
          </w:p>
        </w:tc>
      </w:tr>
      <w:tr w:rsidR="006E7BF9" w:rsidRPr="00592E3B" w14:paraId="51CF6D66"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2221C90F"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52B1AB2" w14:textId="77777777" w:rsidR="006E7BF9" w:rsidRPr="00592E3B" w:rsidRDefault="006E7BF9" w:rsidP="00CE3E80">
            <w:pPr>
              <w:pStyle w:val="TAL"/>
              <w:keepLines w:val="0"/>
              <w:widowControl w:val="0"/>
            </w:pPr>
            <w:r w:rsidRPr="00592E3B">
              <w:rPr>
                <w:szCs w:val="18"/>
              </w:rPr>
              <w:t>“10001”</w:t>
            </w:r>
          </w:p>
        </w:tc>
        <w:tc>
          <w:tcPr>
            <w:tcW w:w="2127" w:type="dxa"/>
            <w:tcBorders>
              <w:top w:val="single" w:sz="4" w:space="0" w:color="auto"/>
              <w:left w:val="single" w:sz="4" w:space="0" w:color="auto"/>
              <w:bottom w:val="single" w:sz="4" w:space="0" w:color="auto"/>
              <w:right w:val="single" w:sz="4" w:space="0" w:color="auto"/>
            </w:tcBorders>
          </w:tcPr>
          <w:p w14:paraId="61ABD4C3" w14:textId="77777777" w:rsidR="006E7BF9" w:rsidRPr="00592E3B" w:rsidRDefault="006E7BF9" w:rsidP="00CE3E80">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80E1C3A" w14:textId="77777777" w:rsidR="006E7BF9" w:rsidRPr="00592E3B" w:rsidRDefault="006E7BF9" w:rsidP="00CE3E80">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05D994F" w14:textId="77777777" w:rsidR="006E7BF9" w:rsidRPr="00592E3B" w:rsidRDefault="006E7BF9" w:rsidP="00CE3E80">
            <w:pPr>
              <w:pStyle w:val="TAL"/>
              <w:rPr>
                <w:rFonts w:cs="Arial"/>
                <w:b/>
                <w:szCs w:val="18"/>
              </w:rPr>
            </w:pPr>
            <w:r w:rsidRPr="00592E3B">
              <w:t>ACK</w:t>
            </w:r>
          </w:p>
        </w:tc>
      </w:tr>
      <w:tr w:rsidR="006E7BF9" w:rsidRPr="00592E3B" w14:paraId="39C887E0"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1DA4CC15" w14:textId="77777777" w:rsidR="006E7BF9" w:rsidRPr="00592E3B" w:rsidRDefault="006E7BF9" w:rsidP="00CE3E80">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5635F5EE" w14:textId="77777777" w:rsidR="006E7BF9" w:rsidRPr="00592E3B" w:rsidRDefault="006E7BF9" w:rsidP="00CE3E80">
            <w:pPr>
              <w:pStyle w:val="TAL"/>
            </w:pPr>
            <w:r w:rsidRPr="00322072">
              <w:t>RTCP SSRC of the SS</w:t>
            </w:r>
          </w:p>
        </w:tc>
        <w:tc>
          <w:tcPr>
            <w:tcW w:w="2127" w:type="dxa"/>
            <w:tcBorders>
              <w:top w:val="single" w:sz="4" w:space="0" w:color="auto"/>
              <w:left w:val="single" w:sz="4" w:space="0" w:color="auto"/>
              <w:bottom w:val="single" w:sz="4" w:space="0" w:color="auto"/>
              <w:right w:val="single" w:sz="4" w:space="0" w:color="auto"/>
            </w:tcBorders>
            <w:hideMark/>
          </w:tcPr>
          <w:p w14:paraId="6F287D0E" w14:textId="77777777" w:rsidR="006E7BF9" w:rsidRPr="00592E3B" w:rsidRDefault="006E7BF9" w:rsidP="00CE3E80">
            <w:pPr>
              <w:pStyle w:val="TAL"/>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7F527ADE" w14:textId="77777777" w:rsidR="006E7BF9" w:rsidRPr="00592E3B" w:rsidRDefault="006E7BF9" w:rsidP="00CE3E80">
            <w:pPr>
              <w:pStyle w:val="TAL"/>
              <w:keepNext w:val="0"/>
              <w:keepLines w:val="0"/>
              <w:widowControl w:val="0"/>
              <w:rPr>
                <w:rFonts w:cs="Arial"/>
                <w:szCs w:val="18"/>
              </w:rPr>
            </w:pPr>
            <w:r w:rsidRPr="00592E3B">
              <w:t>IETF </w:t>
            </w:r>
            <w:r w:rsidRPr="00592E3B">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1A408F5C" w14:textId="77777777" w:rsidR="006E7BF9" w:rsidRPr="00592E3B" w:rsidRDefault="006E7BF9" w:rsidP="00CE3E80">
            <w:pPr>
              <w:pStyle w:val="TAL"/>
              <w:keepNext w:val="0"/>
              <w:keepLines w:val="0"/>
              <w:widowControl w:val="0"/>
              <w:rPr>
                <w:b/>
              </w:rPr>
            </w:pPr>
          </w:p>
        </w:tc>
      </w:tr>
      <w:tr w:rsidR="006E7BF9" w:rsidRPr="00592E3B" w14:paraId="7178433E"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5D1172D7"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016F937A" w14:textId="77777777" w:rsidR="006E7BF9" w:rsidRPr="00592E3B" w:rsidRDefault="006E7BF9" w:rsidP="00CE3E80">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30795BFB"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3ACA698D"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02402280" w14:textId="77777777" w:rsidR="006E7BF9" w:rsidRPr="00592E3B" w:rsidRDefault="006E7BF9" w:rsidP="00CE3E80">
            <w:pPr>
              <w:pStyle w:val="TAL"/>
              <w:rPr>
                <w:b/>
              </w:rPr>
            </w:pPr>
            <w:r w:rsidRPr="00592E3B">
              <w:rPr>
                <w:rFonts w:eastAsia="MS Mincho"/>
              </w:rPr>
              <w:t>OFF-NETWORK</w:t>
            </w:r>
          </w:p>
        </w:tc>
      </w:tr>
      <w:tr w:rsidR="006E7BF9" w:rsidRPr="00592E3B" w14:paraId="67ED18EC"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B88AF4"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1BB76C90" w14:textId="77777777" w:rsidR="006E7BF9" w:rsidRPr="00592E3B" w:rsidRDefault="006E7BF9" w:rsidP="00CE3E80">
            <w:pPr>
              <w:pStyle w:val="TAL"/>
            </w:pPr>
            <w:r w:rsidRPr="00592E3B">
              <w:t>MCV1</w:t>
            </w:r>
          </w:p>
        </w:tc>
        <w:tc>
          <w:tcPr>
            <w:tcW w:w="2127" w:type="dxa"/>
            <w:tcBorders>
              <w:top w:val="single" w:sz="4" w:space="0" w:color="auto"/>
              <w:left w:val="single" w:sz="4" w:space="0" w:color="auto"/>
              <w:bottom w:val="single" w:sz="4" w:space="0" w:color="auto"/>
              <w:right w:val="single" w:sz="4" w:space="0" w:color="auto"/>
            </w:tcBorders>
          </w:tcPr>
          <w:p w14:paraId="66CC9372"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51417306" w14:textId="77777777" w:rsidR="006E7BF9" w:rsidRPr="00592E3B" w:rsidRDefault="006E7BF9" w:rsidP="00CE3E80">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56E69B9F" w14:textId="77777777" w:rsidR="006E7BF9" w:rsidRPr="00592E3B" w:rsidRDefault="006E7BF9" w:rsidP="00CE3E80">
            <w:pPr>
              <w:pStyle w:val="TAL"/>
              <w:keepNext w:val="0"/>
              <w:keepLines w:val="0"/>
              <w:widowControl w:val="0"/>
              <w:rPr>
                <w:b/>
              </w:rPr>
            </w:pPr>
          </w:p>
        </w:tc>
      </w:tr>
      <w:tr w:rsidR="006E7BF9" w:rsidRPr="00592E3B" w14:paraId="0FDA8DAC"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E200BC" w14:textId="77777777" w:rsidR="006E7BF9" w:rsidRPr="00592E3B" w:rsidRDefault="006E7BF9" w:rsidP="00CE3E80">
            <w:pPr>
              <w:pStyle w:val="TAL"/>
              <w:keepNext w:val="0"/>
              <w:keepLines w:val="0"/>
              <w:widowControl w:val="0"/>
              <w:rPr>
                <w:b/>
              </w:rPr>
            </w:pPr>
            <w:r w:rsidRPr="00592E3B">
              <w:rPr>
                <w:b/>
              </w:rPr>
              <w:t>Reject Cause</w:t>
            </w:r>
          </w:p>
        </w:tc>
        <w:tc>
          <w:tcPr>
            <w:tcW w:w="2127" w:type="dxa"/>
            <w:tcBorders>
              <w:top w:val="single" w:sz="4" w:space="0" w:color="auto"/>
              <w:left w:val="single" w:sz="4" w:space="0" w:color="auto"/>
              <w:bottom w:val="single" w:sz="4" w:space="0" w:color="auto"/>
              <w:right w:val="single" w:sz="4" w:space="0" w:color="auto"/>
            </w:tcBorders>
          </w:tcPr>
          <w:p w14:paraId="3242EE76"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CC2E741" w14:textId="77777777" w:rsidR="006E7BF9" w:rsidRPr="00592E3B" w:rsidRDefault="006E7BF9" w:rsidP="00CE3E80">
            <w:pPr>
              <w:pStyle w:val="TAL"/>
            </w:pPr>
            <w:r w:rsidRPr="00592E3B">
              <w:t>Includes the reason for the rejecting the transmission request and can be followed by a text-string explaining why the transmission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hideMark/>
          </w:tcPr>
          <w:p w14:paraId="6C2E7FE7" w14:textId="77777777" w:rsidR="006E7BF9" w:rsidRPr="00592E3B" w:rsidRDefault="006E7BF9" w:rsidP="00CE3E80">
            <w:pPr>
              <w:pStyle w:val="TAL"/>
              <w:keepNext w:val="0"/>
              <w:keepLines w:val="0"/>
              <w:widowControl w:val="0"/>
            </w:pPr>
            <w:r w:rsidRPr="00592E3B">
              <w:t>TS 24.581 [88] clause 9.2.3.4</w:t>
            </w:r>
          </w:p>
        </w:tc>
        <w:tc>
          <w:tcPr>
            <w:tcW w:w="1135" w:type="dxa"/>
            <w:tcBorders>
              <w:top w:val="single" w:sz="4" w:space="0" w:color="auto"/>
              <w:left w:val="single" w:sz="4" w:space="0" w:color="auto"/>
              <w:bottom w:val="single" w:sz="4" w:space="0" w:color="auto"/>
              <w:right w:val="single" w:sz="4" w:space="0" w:color="auto"/>
            </w:tcBorders>
          </w:tcPr>
          <w:p w14:paraId="4EEDB235" w14:textId="77777777" w:rsidR="006E7BF9" w:rsidRPr="00592E3B" w:rsidRDefault="006E7BF9" w:rsidP="00CE3E80">
            <w:pPr>
              <w:pStyle w:val="TAL"/>
              <w:keepNext w:val="0"/>
              <w:keepLines w:val="0"/>
              <w:widowControl w:val="0"/>
            </w:pPr>
          </w:p>
        </w:tc>
      </w:tr>
      <w:tr w:rsidR="006E7BF9" w:rsidRPr="00592E3B" w14:paraId="5F5A2A40"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79C0F9" w14:textId="77777777" w:rsidR="006E7BF9" w:rsidRPr="00592E3B" w:rsidRDefault="006E7BF9" w:rsidP="00CE3E80">
            <w:pPr>
              <w:pStyle w:val="TAL"/>
              <w:keepNext w:val="0"/>
              <w:keepLines w:val="0"/>
              <w:widowControl w:val="0"/>
              <w:ind w:left="71" w:right="44" w:hanging="71"/>
              <w:rPr>
                <w:bCs/>
              </w:rPr>
            </w:pPr>
            <w:r w:rsidRPr="00592E3B">
              <w:rPr>
                <w:bCs/>
              </w:rPr>
              <w:t xml:space="preserve">  Reject Cause</w:t>
            </w:r>
          </w:p>
        </w:tc>
        <w:tc>
          <w:tcPr>
            <w:tcW w:w="2127" w:type="dxa"/>
            <w:tcBorders>
              <w:top w:val="single" w:sz="4" w:space="0" w:color="auto"/>
              <w:left w:val="single" w:sz="4" w:space="0" w:color="auto"/>
              <w:bottom w:val="single" w:sz="4" w:space="0" w:color="auto"/>
              <w:right w:val="single" w:sz="4" w:space="0" w:color="auto"/>
            </w:tcBorders>
            <w:hideMark/>
          </w:tcPr>
          <w:p w14:paraId="2FECE0DB" w14:textId="77777777" w:rsidR="006E7BF9" w:rsidRPr="00592E3B" w:rsidRDefault="006E7BF9" w:rsidP="00CE3E80">
            <w:pPr>
              <w:pStyle w:val="TAL"/>
            </w:pPr>
            <w:r w:rsidRPr="00592E3B">
              <w:t>"255"</w:t>
            </w:r>
          </w:p>
        </w:tc>
        <w:tc>
          <w:tcPr>
            <w:tcW w:w="2127" w:type="dxa"/>
            <w:tcBorders>
              <w:top w:val="single" w:sz="4" w:space="0" w:color="auto"/>
              <w:left w:val="single" w:sz="4" w:space="0" w:color="auto"/>
              <w:bottom w:val="single" w:sz="4" w:space="0" w:color="auto"/>
              <w:right w:val="single" w:sz="4" w:space="0" w:color="auto"/>
            </w:tcBorders>
            <w:hideMark/>
          </w:tcPr>
          <w:p w14:paraId="2D7B0794" w14:textId="77777777" w:rsidR="006E7BF9" w:rsidRPr="00592E3B" w:rsidRDefault="006E7BF9" w:rsidP="00CE3E80">
            <w:pPr>
              <w:pStyle w:val="TAL"/>
            </w:pPr>
            <w:r w:rsidRPr="00592E3B">
              <w:t>Th&lt;Reject cause&gt; value set to '255' indicates that the transmission control server does not grant the transmission request due to the transmission control server local policy.</w:t>
            </w:r>
          </w:p>
        </w:tc>
        <w:tc>
          <w:tcPr>
            <w:tcW w:w="1419" w:type="dxa"/>
            <w:tcBorders>
              <w:top w:val="single" w:sz="4" w:space="0" w:color="auto"/>
              <w:left w:val="single" w:sz="4" w:space="0" w:color="auto"/>
              <w:bottom w:val="single" w:sz="4" w:space="0" w:color="auto"/>
              <w:right w:val="single" w:sz="4" w:space="0" w:color="auto"/>
            </w:tcBorders>
            <w:hideMark/>
          </w:tcPr>
          <w:p w14:paraId="63DE8052" w14:textId="77777777" w:rsidR="006E7BF9" w:rsidRPr="00592E3B" w:rsidRDefault="006E7BF9" w:rsidP="00CE3E80">
            <w:pPr>
              <w:pStyle w:val="TAL"/>
              <w:rPr>
                <w:rFonts w:cs="Arial"/>
                <w:szCs w:val="18"/>
              </w:rPr>
            </w:pPr>
            <w:r w:rsidRPr="00592E3B">
              <w:t>TS 24.581 [88] clause 9.2.6.2</w:t>
            </w:r>
          </w:p>
        </w:tc>
        <w:tc>
          <w:tcPr>
            <w:tcW w:w="1135" w:type="dxa"/>
            <w:tcBorders>
              <w:top w:val="single" w:sz="4" w:space="0" w:color="auto"/>
              <w:left w:val="single" w:sz="4" w:space="0" w:color="auto"/>
              <w:bottom w:val="single" w:sz="4" w:space="0" w:color="auto"/>
              <w:right w:val="single" w:sz="4" w:space="0" w:color="auto"/>
            </w:tcBorders>
          </w:tcPr>
          <w:p w14:paraId="69EDB589" w14:textId="77777777" w:rsidR="006E7BF9" w:rsidRPr="00592E3B" w:rsidRDefault="006E7BF9" w:rsidP="00CE3E80">
            <w:pPr>
              <w:pStyle w:val="TAL"/>
              <w:keepNext w:val="0"/>
              <w:keepLines w:val="0"/>
              <w:widowControl w:val="0"/>
            </w:pPr>
          </w:p>
        </w:tc>
      </w:tr>
      <w:tr w:rsidR="006E7BF9" w:rsidRPr="00592E3B" w14:paraId="0D0FB93D"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13BF28" w14:textId="77777777" w:rsidR="006E7BF9" w:rsidRPr="00592E3B" w:rsidRDefault="006E7BF9" w:rsidP="00CE3E80">
            <w:pPr>
              <w:pStyle w:val="TAL"/>
              <w:keepNext w:val="0"/>
              <w:keepLines w:val="0"/>
              <w:widowControl w:val="0"/>
              <w:ind w:left="71" w:right="44" w:hanging="71"/>
              <w:rPr>
                <w:bCs/>
              </w:rPr>
            </w:pPr>
            <w:r w:rsidRPr="00592E3B">
              <w:rPr>
                <w:bCs/>
              </w:rPr>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0D991636" w14:textId="77777777" w:rsidR="006E7BF9" w:rsidRPr="00592E3B" w:rsidRDefault="006E7BF9" w:rsidP="00CE3E80">
            <w:pPr>
              <w:pStyle w:val="TAL"/>
            </w:pPr>
            <w:r w:rsidRPr="00592E3B">
              <w:t>“Other reason”</w:t>
            </w:r>
          </w:p>
        </w:tc>
        <w:tc>
          <w:tcPr>
            <w:tcW w:w="2127" w:type="dxa"/>
            <w:tcBorders>
              <w:top w:val="single" w:sz="4" w:space="0" w:color="auto"/>
              <w:left w:val="single" w:sz="4" w:space="0" w:color="auto"/>
              <w:bottom w:val="single" w:sz="4" w:space="0" w:color="auto"/>
              <w:right w:val="single" w:sz="4" w:space="0" w:color="auto"/>
            </w:tcBorders>
            <w:hideMark/>
          </w:tcPr>
          <w:p w14:paraId="44F5BD54" w14:textId="77777777" w:rsidR="006E7BF9" w:rsidRPr="00592E3B" w:rsidRDefault="006E7BF9" w:rsidP="00CE3E80">
            <w:pPr>
              <w:pStyle w:val="TAL"/>
            </w:pPr>
            <w:r w:rsidRPr="00592E3B">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226D23B2" w14:textId="77777777" w:rsidR="006E7BF9" w:rsidRPr="00592E3B" w:rsidRDefault="006E7BF9" w:rsidP="00CE3E80">
            <w:pPr>
              <w:pStyle w:val="TAL"/>
            </w:pPr>
            <w:r w:rsidRPr="00592E3B">
              <w:t>IETF RFC 3550 [76]</w:t>
            </w:r>
          </w:p>
        </w:tc>
        <w:tc>
          <w:tcPr>
            <w:tcW w:w="1135" w:type="dxa"/>
            <w:tcBorders>
              <w:top w:val="single" w:sz="4" w:space="0" w:color="auto"/>
              <w:left w:val="single" w:sz="4" w:space="0" w:color="auto"/>
              <w:bottom w:val="single" w:sz="4" w:space="0" w:color="auto"/>
              <w:right w:val="single" w:sz="4" w:space="0" w:color="auto"/>
            </w:tcBorders>
          </w:tcPr>
          <w:p w14:paraId="4FFF37E2" w14:textId="77777777" w:rsidR="006E7BF9" w:rsidRPr="00592E3B" w:rsidRDefault="006E7BF9" w:rsidP="00CE3E80">
            <w:pPr>
              <w:pStyle w:val="TAL"/>
              <w:keepNext w:val="0"/>
              <w:keepLines w:val="0"/>
              <w:widowControl w:val="0"/>
            </w:pPr>
          </w:p>
        </w:tc>
      </w:tr>
      <w:tr w:rsidR="006E7BF9" w:rsidRPr="00592E3B" w14:paraId="19C35EC2"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420E5C" w14:textId="77777777" w:rsidR="006E7BF9" w:rsidRPr="00592E3B" w:rsidRDefault="006E7BF9" w:rsidP="00CE3E80">
            <w:pPr>
              <w:pStyle w:val="TAL"/>
              <w:keepNext w:val="0"/>
              <w:keepLines w:val="0"/>
              <w:widowControl w:val="0"/>
              <w:ind w:left="71" w:right="44" w:hanging="71"/>
              <w:rPr>
                <w:bCs/>
              </w:rPr>
            </w:pPr>
            <w:r w:rsidRPr="00592E3B">
              <w:rPr>
                <w:rFonts w:eastAsia="MS Mincho"/>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142DB7EA" w14:textId="77777777" w:rsidR="006E7BF9" w:rsidRPr="00592E3B" w:rsidRDefault="006E7BF9" w:rsidP="00CE3E80">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38F55357" w14:textId="77777777" w:rsidR="006E7BF9" w:rsidRPr="00592E3B" w:rsidRDefault="006E7BF9" w:rsidP="00CE3E80">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68B0773" w14:textId="77777777" w:rsidR="006E7BF9" w:rsidRPr="00592E3B" w:rsidRDefault="006E7BF9" w:rsidP="00CE3E80">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0EA98E43" w14:textId="77777777" w:rsidR="006E7BF9" w:rsidRPr="00592E3B" w:rsidRDefault="006E7BF9" w:rsidP="00CE3E80">
            <w:pPr>
              <w:pStyle w:val="TAL"/>
            </w:pPr>
          </w:p>
        </w:tc>
      </w:tr>
      <w:tr w:rsidR="006E7BF9" w:rsidRPr="00592E3B" w14:paraId="30B6EE6A"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16F7B7" w14:textId="77777777" w:rsidR="006E7BF9" w:rsidRPr="00592E3B" w:rsidRDefault="006E7BF9" w:rsidP="00CE3E80">
            <w:pPr>
              <w:pStyle w:val="TAL"/>
              <w:keepNext w:val="0"/>
              <w:keepLines w:val="0"/>
              <w:widowControl w:val="0"/>
              <w:rPr>
                <w:b/>
              </w:rPr>
            </w:pPr>
            <w:r w:rsidRPr="00592E3B">
              <w:rPr>
                <w:b/>
              </w:rPr>
              <w:lastRenderedPageBreak/>
              <w:t>User ID</w:t>
            </w:r>
          </w:p>
        </w:tc>
        <w:tc>
          <w:tcPr>
            <w:tcW w:w="2127" w:type="dxa"/>
            <w:tcBorders>
              <w:top w:val="single" w:sz="4" w:space="0" w:color="auto"/>
              <w:left w:val="single" w:sz="4" w:space="0" w:color="auto"/>
              <w:bottom w:val="single" w:sz="4" w:space="0" w:color="auto"/>
              <w:right w:val="single" w:sz="4" w:space="0" w:color="auto"/>
            </w:tcBorders>
          </w:tcPr>
          <w:p w14:paraId="472A0D02" w14:textId="77777777" w:rsidR="006E7BF9" w:rsidRPr="00592E3B" w:rsidRDefault="006E7BF9" w:rsidP="00CE3E80">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hideMark/>
          </w:tcPr>
          <w:p w14:paraId="3341E45D" w14:textId="77777777" w:rsidR="006E7BF9" w:rsidRPr="00592E3B" w:rsidRDefault="006E7BF9" w:rsidP="00CE3E80">
            <w:pPr>
              <w:pStyle w:val="TAL"/>
            </w:pPr>
            <w:r w:rsidRPr="00592E3B">
              <w:t xml:space="preserve">The User ID field is used in off-network only. The User ID carries the </w:t>
            </w:r>
            <w:proofErr w:type="spellStart"/>
            <w:r w:rsidRPr="00592E3B">
              <w:rPr>
                <w:lang w:eastAsia="ko-KR"/>
              </w:rPr>
              <w:t>MCVideo</w:t>
            </w:r>
            <w:proofErr w:type="spellEnd"/>
            <w:r w:rsidRPr="00592E3B">
              <w:rPr>
                <w:lang w:eastAsia="ko-KR"/>
              </w:rPr>
              <w:t xml:space="preserve"> ID</w:t>
            </w:r>
            <w:r w:rsidRPr="00592E3B">
              <w:t xml:space="preserve"> of the requesting transmission participant</w:t>
            </w:r>
            <w:r w:rsidRPr="00592E3B">
              <w:rPr>
                <w:lang w:eastAsia="ko-KR"/>
              </w:rPr>
              <w:t xml:space="preserve"> to which the Transmission Rejected message is sent</w:t>
            </w:r>
            <w:r w:rsidRPr="00592E3B">
              <w:t>.</w:t>
            </w:r>
          </w:p>
        </w:tc>
        <w:tc>
          <w:tcPr>
            <w:tcW w:w="1419" w:type="dxa"/>
            <w:tcBorders>
              <w:top w:val="single" w:sz="4" w:space="0" w:color="auto"/>
              <w:left w:val="single" w:sz="4" w:space="0" w:color="auto"/>
              <w:bottom w:val="single" w:sz="4" w:space="0" w:color="auto"/>
              <w:right w:val="single" w:sz="4" w:space="0" w:color="auto"/>
            </w:tcBorders>
            <w:hideMark/>
          </w:tcPr>
          <w:p w14:paraId="01E28713" w14:textId="77777777" w:rsidR="006E7BF9" w:rsidRPr="00592E3B" w:rsidRDefault="006E7BF9" w:rsidP="00CE3E80">
            <w:pPr>
              <w:pStyle w:val="TAL"/>
              <w:rPr>
                <w:rFonts w:cs="Arial"/>
                <w:szCs w:val="18"/>
              </w:rPr>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6A649BB9" w14:textId="77777777" w:rsidR="006E7BF9" w:rsidRPr="00592E3B" w:rsidRDefault="006E7BF9" w:rsidP="00CE3E80">
            <w:pPr>
              <w:pStyle w:val="TAL"/>
            </w:pPr>
            <w:r w:rsidRPr="00592E3B">
              <w:t>OFF-NETWORK</w:t>
            </w:r>
          </w:p>
        </w:tc>
      </w:tr>
      <w:tr w:rsidR="006E7BF9" w:rsidRPr="00592E3B" w14:paraId="2FE34162"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E519B1" w14:textId="77777777" w:rsidR="006E7BF9" w:rsidRPr="00592E3B" w:rsidRDefault="006E7BF9" w:rsidP="00CE3E80">
            <w:pPr>
              <w:pStyle w:val="TAL"/>
              <w:keepNext w:val="0"/>
              <w:keepLines w:val="0"/>
              <w:widowControl w:val="0"/>
              <w:rPr>
                <w:b/>
              </w:rPr>
            </w:pPr>
            <w:r w:rsidRPr="00592E3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14179C8E" w14:textId="77777777" w:rsidR="006E7BF9" w:rsidRPr="00592E3B" w:rsidRDefault="006E7BF9" w:rsidP="00CE3E80">
            <w:pPr>
              <w:pStyle w:val="TAL"/>
              <w:rPr>
                <w:rFonts w:cs="Arial"/>
                <w:szCs w:val="18"/>
              </w:rPr>
            </w:pPr>
            <w:proofErr w:type="spellStart"/>
            <w:r w:rsidRPr="00592E3B">
              <w:rPr>
                <w:rFonts w:cs="Arial"/>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8DDB3CC" w14:textId="77777777" w:rsidR="006E7BF9" w:rsidRPr="00592E3B" w:rsidRDefault="006E7BF9" w:rsidP="00CE3E80">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C478C80"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7FE5D9D8" w14:textId="77777777" w:rsidR="006E7BF9" w:rsidRPr="00592E3B" w:rsidRDefault="006E7BF9" w:rsidP="00CE3E80">
            <w:pPr>
              <w:pStyle w:val="TAL"/>
            </w:pPr>
          </w:p>
        </w:tc>
      </w:tr>
      <w:tr w:rsidR="006E7BF9" w:rsidRPr="00592E3B" w14:paraId="67FCB61E"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5027A4" w14:textId="77777777" w:rsidR="006E7BF9" w:rsidRPr="00592E3B" w:rsidRDefault="006E7BF9" w:rsidP="00CE3E80">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6A0D8CA7"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24D9C6D9"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1AE470D" w14:textId="77777777" w:rsidR="006E7BF9" w:rsidRPr="00592E3B" w:rsidRDefault="006E7BF9" w:rsidP="00CE3E80">
            <w:pPr>
              <w:pStyle w:val="TAL"/>
              <w:keepNext w:val="0"/>
              <w:keepLines w:val="0"/>
              <w:widowControl w:val="0"/>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25E89DDC" w14:textId="77777777" w:rsidR="006E7BF9" w:rsidRPr="00592E3B" w:rsidRDefault="006E7BF9" w:rsidP="00CE3E80">
            <w:pPr>
              <w:pStyle w:val="TAL"/>
            </w:pPr>
          </w:p>
        </w:tc>
      </w:tr>
      <w:tr w:rsidR="006E7BF9" w:rsidRPr="00592E3B" w14:paraId="35EEC9C3" w14:textId="77777777" w:rsidTr="006E7BF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MCC160" w:date="2025-01-22T12:58:00Z" w16du:dateUtc="2025-01-22T11:5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1" w:author="MCC160" w:date="2025-01-22T12:58:00Z" w16du:dateUtc="2025-01-22T11:58:00Z">
            <w:trPr>
              <w:cantSplit/>
              <w:jc w:val="center"/>
            </w:trPr>
          </w:trPrChange>
        </w:trPr>
        <w:tc>
          <w:tcPr>
            <w:tcW w:w="2837" w:type="dxa"/>
            <w:tcBorders>
              <w:top w:val="single" w:sz="4" w:space="0" w:color="auto"/>
              <w:left w:val="single" w:sz="4" w:space="0" w:color="auto"/>
              <w:bottom w:val="nil"/>
              <w:right w:val="single" w:sz="4" w:space="0" w:color="auto"/>
            </w:tcBorders>
            <w:hideMark/>
            <w:tcPrChange w:id="212" w:author="MCC160" w:date="2025-01-22T12:58:00Z" w16du:dateUtc="2025-01-22T11:58:00Z">
              <w:tcPr>
                <w:tcW w:w="2837" w:type="dxa"/>
                <w:tcBorders>
                  <w:top w:val="single" w:sz="4" w:space="0" w:color="auto"/>
                  <w:left w:val="single" w:sz="4" w:space="0" w:color="auto"/>
                  <w:bottom w:val="single" w:sz="4" w:space="0" w:color="auto"/>
                  <w:right w:val="single" w:sz="4" w:space="0" w:color="auto"/>
                </w:tcBorders>
                <w:hideMark/>
              </w:tcPr>
            </w:tcPrChange>
          </w:tcPr>
          <w:p w14:paraId="64E39BC0"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Change w:id="213" w:author="MCC160" w:date="2025-01-22T12:58:00Z" w16du:dateUtc="2025-01-22T11:58:00Z">
              <w:tcPr>
                <w:tcW w:w="2127" w:type="dxa"/>
                <w:tcBorders>
                  <w:top w:val="single" w:sz="4" w:space="0" w:color="auto"/>
                  <w:left w:val="single" w:sz="4" w:space="0" w:color="auto"/>
                  <w:bottom w:val="single" w:sz="4" w:space="0" w:color="auto"/>
                  <w:right w:val="single" w:sz="4" w:space="0" w:color="auto"/>
                </w:tcBorders>
                <w:hideMark/>
              </w:tcPr>
            </w:tcPrChange>
          </w:tcPr>
          <w:p w14:paraId="0ADB0273" w14:textId="77777777" w:rsidR="006E7BF9" w:rsidRPr="00592E3B" w:rsidRDefault="006E7BF9" w:rsidP="00CE3E80">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Change w:id="214" w:author="MCC160" w:date="2025-01-22T12:58:00Z" w16du:dateUtc="2025-01-22T11:58:00Z">
              <w:tcPr>
                <w:tcW w:w="2127" w:type="dxa"/>
                <w:tcBorders>
                  <w:top w:val="single" w:sz="4" w:space="0" w:color="auto"/>
                  <w:left w:val="single" w:sz="4" w:space="0" w:color="auto"/>
                  <w:bottom w:val="single" w:sz="4" w:space="0" w:color="auto"/>
                  <w:right w:val="single" w:sz="4" w:space="0" w:color="auto"/>
                </w:tcBorders>
                <w:hideMark/>
              </w:tcPr>
            </w:tcPrChange>
          </w:tcPr>
          <w:p w14:paraId="0EF9A642" w14:textId="77777777" w:rsidR="006E7BF9" w:rsidRPr="00592E3B" w:rsidRDefault="006E7BF9" w:rsidP="00CE3E80">
            <w:pPr>
              <w:pStyle w:val="TAL"/>
            </w:pPr>
            <w:r w:rsidRPr="00592E3B">
              <w:t>Normal call</w:t>
            </w:r>
          </w:p>
        </w:tc>
        <w:tc>
          <w:tcPr>
            <w:tcW w:w="1419" w:type="dxa"/>
            <w:tcBorders>
              <w:top w:val="single" w:sz="4" w:space="0" w:color="auto"/>
              <w:left w:val="single" w:sz="4" w:space="0" w:color="auto"/>
              <w:bottom w:val="single" w:sz="4" w:space="0" w:color="auto"/>
              <w:right w:val="single" w:sz="4" w:space="0" w:color="auto"/>
            </w:tcBorders>
            <w:hideMark/>
            <w:tcPrChange w:id="215" w:author="MCC160" w:date="2025-01-22T12:58:00Z" w16du:dateUtc="2025-01-22T11:58:00Z">
              <w:tcPr>
                <w:tcW w:w="1419" w:type="dxa"/>
                <w:tcBorders>
                  <w:top w:val="single" w:sz="4" w:space="0" w:color="auto"/>
                  <w:left w:val="single" w:sz="4" w:space="0" w:color="auto"/>
                  <w:bottom w:val="single" w:sz="4" w:space="0" w:color="auto"/>
                  <w:right w:val="single" w:sz="4" w:space="0" w:color="auto"/>
                </w:tcBorders>
                <w:hideMark/>
              </w:tcPr>
            </w:tcPrChange>
          </w:tcPr>
          <w:p w14:paraId="1A6BF976"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216" w:author="MCC160" w:date="2025-01-22T12:58:00Z" w16du:dateUtc="2025-01-22T11:58:00Z">
              <w:tcPr>
                <w:tcW w:w="1135" w:type="dxa"/>
                <w:tcBorders>
                  <w:top w:val="single" w:sz="4" w:space="0" w:color="auto"/>
                  <w:left w:val="single" w:sz="4" w:space="0" w:color="auto"/>
                  <w:bottom w:val="single" w:sz="4" w:space="0" w:color="auto"/>
                  <w:right w:val="single" w:sz="4" w:space="0" w:color="auto"/>
                </w:tcBorders>
              </w:tcPr>
            </w:tcPrChange>
          </w:tcPr>
          <w:p w14:paraId="3B4DE248" w14:textId="77777777" w:rsidR="006E7BF9" w:rsidRPr="00592E3B" w:rsidRDefault="006E7BF9" w:rsidP="00CE3E80">
            <w:pPr>
              <w:pStyle w:val="TAL"/>
              <w:keepNext w:val="0"/>
              <w:keepLines w:val="0"/>
              <w:widowControl w:val="0"/>
            </w:pPr>
          </w:p>
        </w:tc>
      </w:tr>
      <w:tr w:rsidR="006E7BF9" w:rsidRPr="00592E3B" w14:paraId="4FB79E79" w14:textId="77777777" w:rsidTr="006E7BF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MCC160" w:date="2025-01-22T12:58:00Z" w16du:dateUtc="2025-01-22T11:5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8" w:author="MCC160" w:date="2025-01-22T12:58:00Z" w16du:dateUtc="2025-01-22T11:58:00Z">
            <w:trPr>
              <w:cantSplit/>
              <w:jc w:val="center"/>
            </w:trPr>
          </w:trPrChange>
        </w:trPr>
        <w:tc>
          <w:tcPr>
            <w:tcW w:w="2837" w:type="dxa"/>
            <w:tcBorders>
              <w:top w:val="nil"/>
              <w:left w:val="single" w:sz="4" w:space="0" w:color="auto"/>
              <w:bottom w:val="nil"/>
              <w:right w:val="single" w:sz="4" w:space="0" w:color="auto"/>
            </w:tcBorders>
            <w:tcPrChange w:id="219" w:author="MCC160" w:date="2025-01-22T12:58:00Z" w16du:dateUtc="2025-01-22T11:58:00Z">
              <w:tcPr>
                <w:tcW w:w="2837" w:type="dxa"/>
                <w:tcBorders>
                  <w:top w:val="single" w:sz="4" w:space="0" w:color="auto"/>
                  <w:left w:val="single" w:sz="4" w:space="0" w:color="auto"/>
                  <w:bottom w:val="nil"/>
                  <w:right w:val="single" w:sz="4" w:space="0" w:color="auto"/>
                </w:tcBorders>
              </w:tcPr>
            </w:tcPrChange>
          </w:tcPr>
          <w:p w14:paraId="24BEFD02"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Change w:id="220" w:author="MCC160" w:date="2025-01-22T12:58:00Z" w16du:dateUtc="2025-01-22T11:58:00Z">
              <w:tcPr>
                <w:tcW w:w="2127" w:type="dxa"/>
                <w:tcBorders>
                  <w:top w:val="single" w:sz="4" w:space="0" w:color="auto"/>
                  <w:left w:val="single" w:sz="4" w:space="0" w:color="auto"/>
                  <w:bottom w:val="single" w:sz="4" w:space="0" w:color="auto"/>
                  <w:right w:val="single" w:sz="4" w:space="0" w:color="auto"/>
                </w:tcBorders>
              </w:tcPr>
            </w:tcPrChange>
          </w:tcPr>
          <w:p w14:paraId="4DFCEDEC" w14:textId="77777777" w:rsidR="006E7BF9" w:rsidRPr="00592E3B" w:rsidRDefault="006E7BF9" w:rsidP="00CE3E80">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Change w:id="221" w:author="MCC160" w:date="2025-01-22T12:58:00Z" w16du:dateUtc="2025-01-22T11:58:00Z">
              <w:tcPr>
                <w:tcW w:w="2127" w:type="dxa"/>
                <w:tcBorders>
                  <w:top w:val="single" w:sz="4" w:space="0" w:color="auto"/>
                  <w:left w:val="single" w:sz="4" w:space="0" w:color="auto"/>
                  <w:bottom w:val="single" w:sz="4" w:space="0" w:color="auto"/>
                  <w:right w:val="single" w:sz="4" w:space="0" w:color="auto"/>
                </w:tcBorders>
              </w:tcPr>
            </w:tcPrChange>
          </w:tcPr>
          <w:p w14:paraId="7B405969" w14:textId="77777777" w:rsidR="006E7BF9" w:rsidRPr="00592E3B" w:rsidRDefault="006E7BF9" w:rsidP="00CE3E80">
            <w:pPr>
              <w:pStyle w:val="TAL"/>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Change w:id="222" w:author="MCC160" w:date="2025-01-22T12:58:00Z" w16du:dateUtc="2025-01-22T11:58:00Z">
              <w:tcPr>
                <w:tcW w:w="1419" w:type="dxa"/>
                <w:tcBorders>
                  <w:top w:val="single" w:sz="4" w:space="0" w:color="auto"/>
                  <w:left w:val="single" w:sz="4" w:space="0" w:color="auto"/>
                  <w:bottom w:val="single" w:sz="4" w:space="0" w:color="auto"/>
                  <w:right w:val="single" w:sz="4" w:space="0" w:color="auto"/>
                </w:tcBorders>
              </w:tcPr>
            </w:tcPrChange>
          </w:tcPr>
          <w:p w14:paraId="6EB319D0"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Change w:id="223" w:author="MCC160" w:date="2025-01-22T12:58:00Z" w16du:dateUtc="2025-01-22T11:58:00Z">
              <w:tcPr>
                <w:tcW w:w="1135" w:type="dxa"/>
                <w:tcBorders>
                  <w:top w:val="single" w:sz="4" w:space="0" w:color="auto"/>
                  <w:left w:val="single" w:sz="4" w:space="0" w:color="auto"/>
                  <w:bottom w:val="single" w:sz="4" w:space="0" w:color="auto"/>
                  <w:right w:val="single" w:sz="4" w:space="0" w:color="auto"/>
                </w:tcBorders>
              </w:tcPr>
            </w:tcPrChange>
          </w:tcPr>
          <w:p w14:paraId="67F22663" w14:textId="77777777" w:rsidR="006E7BF9" w:rsidRPr="00592E3B" w:rsidRDefault="006E7BF9" w:rsidP="00CE3E80">
            <w:pPr>
              <w:pStyle w:val="TAL"/>
            </w:pPr>
            <w:r w:rsidRPr="00592E3B">
              <w:t>BROADCAST-CALL</w:t>
            </w:r>
          </w:p>
        </w:tc>
      </w:tr>
      <w:tr w:rsidR="006E7BF9" w:rsidRPr="00592E3B" w14:paraId="2E52F4B5" w14:textId="77777777" w:rsidTr="00CE3E80">
        <w:trPr>
          <w:cantSplit/>
          <w:jc w:val="center"/>
        </w:trPr>
        <w:tc>
          <w:tcPr>
            <w:tcW w:w="2837" w:type="dxa"/>
            <w:tcBorders>
              <w:top w:val="nil"/>
              <w:left w:val="single" w:sz="4" w:space="0" w:color="auto"/>
              <w:bottom w:val="nil"/>
              <w:right w:val="single" w:sz="4" w:space="0" w:color="auto"/>
            </w:tcBorders>
          </w:tcPr>
          <w:p w14:paraId="5247611F"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1765C1F3" w14:textId="77777777" w:rsidR="006E7BF9" w:rsidRPr="00592E3B" w:rsidRDefault="006E7BF9" w:rsidP="00CE3E80">
            <w:pPr>
              <w:pStyle w:val="TAL"/>
            </w:pPr>
            <w:r w:rsidRPr="00592E3B">
              <w:t>"0001000000000000"</w:t>
            </w:r>
          </w:p>
        </w:tc>
        <w:tc>
          <w:tcPr>
            <w:tcW w:w="2127" w:type="dxa"/>
            <w:tcBorders>
              <w:top w:val="single" w:sz="4" w:space="0" w:color="auto"/>
              <w:left w:val="single" w:sz="4" w:space="0" w:color="auto"/>
              <w:bottom w:val="single" w:sz="4" w:space="0" w:color="auto"/>
              <w:right w:val="single" w:sz="4" w:space="0" w:color="auto"/>
            </w:tcBorders>
          </w:tcPr>
          <w:p w14:paraId="35CE3908" w14:textId="77777777" w:rsidR="006E7BF9" w:rsidRPr="00592E3B" w:rsidRDefault="006E7BF9" w:rsidP="00CE3E80">
            <w:pPr>
              <w:pStyle w:val="TAL"/>
            </w:pPr>
            <w:r w:rsidRPr="00592E3B">
              <w:t>Emergency call</w:t>
            </w:r>
          </w:p>
        </w:tc>
        <w:tc>
          <w:tcPr>
            <w:tcW w:w="1419" w:type="dxa"/>
            <w:tcBorders>
              <w:top w:val="single" w:sz="4" w:space="0" w:color="auto"/>
              <w:left w:val="single" w:sz="4" w:space="0" w:color="auto"/>
              <w:bottom w:val="single" w:sz="4" w:space="0" w:color="auto"/>
              <w:right w:val="single" w:sz="4" w:space="0" w:color="auto"/>
            </w:tcBorders>
          </w:tcPr>
          <w:p w14:paraId="436EB2C2"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08CCA7ED" w14:textId="77777777" w:rsidR="006E7BF9" w:rsidRPr="00592E3B" w:rsidRDefault="006E7BF9" w:rsidP="00CE3E80">
            <w:pPr>
              <w:pStyle w:val="TAL"/>
            </w:pPr>
            <w:r w:rsidRPr="00592E3B">
              <w:t>EMERGENCY-CALL</w:t>
            </w:r>
          </w:p>
        </w:tc>
      </w:tr>
      <w:tr w:rsidR="006E7BF9" w:rsidRPr="00592E3B" w14:paraId="3DFF3DFB"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3F8293C7"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0F6C12D6" w14:textId="77777777" w:rsidR="006E7BF9" w:rsidRPr="00592E3B" w:rsidRDefault="006E7BF9" w:rsidP="00CE3E80">
            <w:pPr>
              <w:pStyle w:val="TAL"/>
            </w:pPr>
            <w:r w:rsidRPr="00592E3B">
              <w:t>"0000100000000000"</w:t>
            </w:r>
          </w:p>
        </w:tc>
        <w:tc>
          <w:tcPr>
            <w:tcW w:w="2127" w:type="dxa"/>
            <w:tcBorders>
              <w:top w:val="single" w:sz="4" w:space="0" w:color="auto"/>
              <w:left w:val="single" w:sz="4" w:space="0" w:color="auto"/>
              <w:bottom w:val="single" w:sz="4" w:space="0" w:color="auto"/>
              <w:right w:val="single" w:sz="4" w:space="0" w:color="auto"/>
            </w:tcBorders>
          </w:tcPr>
          <w:p w14:paraId="401B518B" w14:textId="77777777" w:rsidR="006E7BF9" w:rsidRPr="00592E3B" w:rsidRDefault="006E7BF9" w:rsidP="00CE3E80">
            <w:pPr>
              <w:pStyle w:val="TAL"/>
            </w:pPr>
            <w:r w:rsidRPr="00592E3B">
              <w:t>Imminent peril call</w:t>
            </w:r>
          </w:p>
        </w:tc>
        <w:tc>
          <w:tcPr>
            <w:tcW w:w="1419" w:type="dxa"/>
            <w:tcBorders>
              <w:top w:val="single" w:sz="4" w:space="0" w:color="auto"/>
              <w:left w:val="single" w:sz="4" w:space="0" w:color="auto"/>
              <w:bottom w:val="single" w:sz="4" w:space="0" w:color="auto"/>
              <w:right w:val="single" w:sz="4" w:space="0" w:color="auto"/>
            </w:tcBorders>
          </w:tcPr>
          <w:p w14:paraId="73140501"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6210EA74" w14:textId="77777777" w:rsidR="006E7BF9" w:rsidRPr="00592E3B" w:rsidRDefault="006E7BF9" w:rsidP="00CE3E80">
            <w:pPr>
              <w:pStyle w:val="TAL"/>
            </w:pPr>
            <w:r w:rsidRPr="00592E3B">
              <w:t>IMMPERIL-CALL</w:t>
            </w:r>
          </w:p>
        </w:tc>
      </w:tr>
    </w:tbl>
    <w:p w14:paraId="03F997DC" w14:textId="77777777" w:rsidR="006E7BF9" w:rsidRPr="00592E3B" w:rsidRDefault="006E7BF9" w:rsidP="006E7BF9"/>
    <w:p w14:paraId="194385F3" w14:textId="77777777" w:rsidR="006E7BF9" w:rsidRPr="00592E3B" w:rsidRDefault="006E7BF9" w:rsidP="006E7BF9">
      <w:pPr>
        <w:pStyle w:val="Heading5"/>
      </w:pPr>
      <w:bookmarkStart w:id="224" w:name="_Toc27678224"/>
      <w:bookmarkStart w:id="225" w:name="_Toc36037246"/>
      <w:bookmarkStart w:id="226" w:name="_Toc44398323"/>
      <w:bookmarkStart w:id="227" w:name="_Toc52382522"/>
      <w:bookmarkStart w:id="228" w:name="_Toc60687433"/>
      <w:bookmarkStart w:id="229" w:name="_Toc68726598"/>
      <w:bookmarkStart w:id="230" w:name="_Toc75786524"/>
      <w:bookmarkStart w:id="231" w:name="_Toc100443433"/>
      <w:bookmarkStart w:id="232" w:name="_Toc178183853"/>
      <w:bookmarkStart w:id="233" w:name="_Toc180142671"/>
      <w:r w:rsidRPr="00592E3B">
        <w:t>5.5.11.2.3</w:t>
      </w:r>
      <w:r w:rsidRPr="00592E3B">
        <w:tab/>
        <w:t>Transmission Arbitration Taken</w:t>
      </w:r>
      <w:bookmarkEnd w:id="224"/>
      <w:bookmarkEnd w:id="225"/>
      <w:bookmarkEnd w:id="226"/>
      <w:bookmarkEnd w:id="227"/>
      <w:bookmarkEnd w:id="228"/>
      <w:bookmarkEnd w:id="229"/>
      <w:bookmarkEnd w:id="230"/>
      <w:bookmarkEnd w:id="231"/>
      <w:bookmarkEnd w:id="232"/>
      <w:bookmarkEnd w:id="233"/>
    </w:p>
    <w:p w14:paraId="4E768980" w14:textId="77777777" w:rsidR="006E7BF9" w:rsidRPr="00592E3B" w:rsidRDefault="006E7BF9" w:rsidP="006E7BF9">
      <w:pPr>
        <w:pStyle w:val="TH"/>
      </w:pPr>
      <w:r w:rsidRPr="00592E3B">
        <w:t>Table 5.5.11.2.3-1: Transmission Arbitration Taken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34">
          <w:tblGrid>
            <w:gridCol w:w="2837"/>
            <w:gridCol w:w="2127"/>
            <w:gridCol w:w="2127"/>
            <w:gridCol w:w="1419"/>
            <w:gridCol w:w="1135"/>
          </w:tblGrid>
        </w:tblGridChange>
      </w:tblGrid>
      <w:tr w:rsidR="006E7BF9" w:rsidRPr="00592E3B" w14:paraId="0FC6AA61" w14:textId="77777777" w:rsidTr="00CE3E80">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485E59E" w14:textId="77777777" w:rsidR="006E7BF9" w:rsidRPr="00592E3B" w:rsidRDefault="006E7BF9" w:rsidP="00CE3E80">
            <w:pPr>
              <w:pStyle w:val="TAL"/>
              <w:keepLines w:val="0"/>
              <w:widowControl w:val="0"/>
            </w:pPr>
            <w:r w:rsidRPr="00592E3B">
              <w:t>Derivation Path: TS 24.581 [88] Table 9.2.8-1</w:t>
            </w:r>
          </w:p>
        </w:tc>
      </w:tr>
      <w:tr w:rsidR="006E7BF9" w:rsidRPr="00592E3B" w14:paraId="0D9EB9A2" w14:textId="77777777" w:rsidTr="00CE3E80">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38305C2" w14:textId="77777777" w:rsidR="006E7BF9" w:rsidRPr="00592E3B" w:rsidRDefault="006E7BF9" w:rsidP="00CE3E80">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80B7FE" w14:textId="77777777" w:rsidR="006E7BF9" w:rsidRPr="00592E3B" w:rsidRDefault="006E7BF9" w:rsidP="00CE3E80">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91F8748" w14:textId="77777777" w:rsidR="006E7BF9" w:rsidRPr="00592E3B" w:rsidRDefault="006E7BF9" w:rsidP="00CE3E80">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995A03D" w14:textId="77777777" w:rsidR="006E7BF9" w:rsidRPr="00592E3B" w:rsidRDefault="006E7BF9" w:rsidP="00CE3E80">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C30F7C9" w14:textId="77777777" w:rsidR="006E7BF9" w:rsidRPr="00592E3B" w:rsidRDefault="006E7BF9" w:rsidP="00CE3E80">
            <w:pPr>
              <w:pStyle w:val="TAH"/>
              <w:keepLines w:val="0"/>
              <w:widowControl w:val="0"/>
              <w:rPr>
                <w:bCs/>
              </w:rPr>
            </w:pPr>
            <w:r w:rsidRPr="00592E3B">
              <w:rPr>
                <w:bCs/>
              </w:rPr>
              <w:t>Condition</w:t>
            </w:r>
          </w:p>
        </w:tc>
      </w:tr>
      <w:tr w:rsidR="006E7BF9" w:rsidRPr="00592E3B" w14:paraId="38FF24A0"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4426A3" w14:textId="77777777" w:rsidR="006E7BF9" w:rsidRPr="00592E3B" w:rsidRDefault="006E7BF9" w:rsidP="00CE3E80">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5A8B0A30" w14:textId="77777777" w:rsidR="006E7BF9" w:rsidRPr="00592E3B" w:rsidRDefault="006E7BF9" w:rsidP="00CE3E80">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2312BE83" w14:textId="77777777" w:rsidR="006E7BF9" w:rsidRPr="00592E3B" w:rsidRDefault="006E7BF9" w:rsidP="00CE3E80">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12370B9" w14:textId="77777777" w:rsidR="006E7BF9" w:rsidRPr="00592E3B" w:rsidRDefault="006E7BF9" w:rsidP="00CE3E80">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7A82778" w14:textId="77777777" w:rsidR="006E7BF9" w:rsidRPr="00592E3B" w:rsidRDefault="006E7BF9" w:rsidP="00CE3E80">
            <w:pPr>
              <w:pStyle w:val="TAL"/>
            </w:pPr>
          </w:p>
        </w:tc>
      </w:tr>
      <w:tr w:rsidR="006E7BF9" w:rsidRPr="00592E3B" w14:paraId="52EB8D81"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2F2CD588" w14:textId="77777777" w:rsidR="006E7BF9" w:rsidRPr="00592E3B" w:rsidRDefault="006E7BF9" w:rsidP="00CE3E80">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608A037" w14:textId="77777777" w:rsidR="006E7BF9" w:rsidRPr="00592E3B" w:rsidRDefault="006E7BF9" w:rsidP="00CE3E80">
            <w:pPr>
              <w:pStyle w:val="TAL"/>
              <w:keepLines w:val="0"/>
              <w:widowControl w:val="0"/>
            </w:pPr>
            <w:r w:rsidRPr="00592E3B">
              <w:t>“00010”</w:t>
            </w:r>
          </w:p>
        </w:tc>
        <w:tc>
          <w:tcPr>
            <w:tcW w:w="2127" w:type="dxa"/>
            <w:tcBorders>
              <w:top w:val="single" w:sz="4" w:space="0" w:color="auto"/>
              <w:left w:val="single" w:sz="4" w:space="0" w:color="auto"/>
              <w:bottom w:val="single" w:sz="4" w:space="0" w:color="auto"/>
              <w:right w:val="single" w:sz="4" w:space="0" w:color="auto"/>
            </w:tcBorders>
            <w:hideMark/>
          </w:tcPr>
          <w:p w14:paraId="73F747B4" w14:textId="77777777" w:rsidR="006E7BF9" w:rsidRPr="00592E3B" w:rsidRDefault="006E7BF9" w:rsidP="00CE3E80">
            <w:pPr>
              <w:pStyle w:val="TAL"/>
              <w:keepLines w:val="0"/>
              <w:widowControl w:val="0"/>
            </w:pPr>
            <w:r w:rsidRPr="00592E3B">
              <w:t>Transmission Arbitration Taken</w:t>
            </w:r>
          </w:p>
        </w:tc>
        <w:tc>
          <w:tcPr>
            <w:tcW w:w="1419" w:type="dxa"/>
            <w:tcBorders>
              <w:top w:val="single" w:sz="4" w:space="0" w:color="auto"/>
              <w:left w:val="single" w:sz="4" w:space="0" w:color="auto"/>
              <w:bottom w:val="single" w:sz="4" w:space="0" w:color="auto"/>
              <w:right w:val="single" w:sz="4" w:space="0" w:color="auto"/>
            </w:tcBorders>
            <w:hideMark/>
          </w:tcPr>
          <w:p w14:paraId="7086A98B" w14:textId="77777777" w:rsidR="006E7BF9" w:rsidRPr="00592E3B" w:rsidRDefault="006E7BF9" w:rsidP="00CE3E80">
            <w:pPr>
              <w:pStyle w:val="TAL"/>
              <w:keepLines w:val="0"/>
              <w:widowControl w:val="0"/>
            </w:pPr>
            <w:r w:rsidRPr="00592E3B">
              <w:t xml:space="preserve">TS 24.581 [88] clause 9.2.8 and 9.2.2.1-2 </w:t>
            </w:r>
          </w:p>
        </w:tc>
        <w:tc>
          <w:tcPr>
            <w:tcW w:w="1135" w:type="dxa"/>
            <w:tcBorders>
              <w:top w:val="single" w:sz="4" w:space="0" w:color="auto"/>
              <w:left w:val="single" w:sz="4" w:space="0" w:color="auto"/>
              <w:bottom w:val="single" w:sz="4" w:space="0" w:color="auto"/>
              <w:right w:val="single" w:sz="4" w:space="0" w:color="auto"/>
            </w:tcBorders>
          </w:tcPr>
          <w:p w14:paraId="79231BB9" w14:textId="77777777" w:rsidR="006E7BF9" w:rsidRPr="00592E3B" w:rsidRDefault="006E7BF9" w:rsidP="00CE3E80">
            <w:pPr>
              <w:pStyle w:val="TAL"/>
            </w:pPr>
          </w:p>
        </w:tc>
      </w:tr>
      <w:tr w:rsidR="006E7BF9" w:rsidRPr="00592E3B" w14:paraId="166561CD"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31A06D19"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862CC0" w14:textId="77777777" w:rsidR="006E7BF9" w:rsidRPr="00592E3B" w:rsidRDefault="006E7BF9" w:rsidP="00CE3E80">
            <w:pPr>
              <w:pStyle w:val="TAL"/>
              <w:keepLines w:val="0"/>
              <w:widowControl w:val="0"/>
            </w:pPr>
            <w:r w:rsidRPr="00592E3B">
              <w:rPr>
                <w:szCs w:val="18"/>
              </w:rPr>
              <w:t>“10010”</w:t>
            </w:r>
          </w:p>
        </w:tc>
        <w:tc>
          <w:tcPr>
            <w:tcW w:w="2127" w:type="dxa"/>
            <w:tcBorders>
              <w:top w:val="single" w:sz="4" w:space="0" w:color="auto"/>
              <w:left w:val="single" w:sz="4" w:space="0" w:color="auto"/>
              <w:bottom w:val="single" w:sz="4" w:space="0" w:color="auto"/>
              <w:right w:val="single" w:sz="4" w:space="0" w:color="auto"/>
            </w:tcBorders>
          </w:tcPr>
          <w:p w14:paraId="206FA555" w14:textId="77777777" w:rsidR="006E7BF9" w:rsidRPr="00592E3B" w:rsidRDefault="006E7BF9" w:rsidP="00CE3E80">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62670C9" w14:textId="77777777" w:rsidR="006E7BF9" w:rsidRPr="00592E3B" w:rsidRDefault="006E7BF9" w:rsidP="00CE3E80">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3BC1D717" w14:textId="77777777" w:rsidR="006E7BF9" w:rsidRPr="00592E3B" w:rsidRDefault="006E7BF9" w:rsidP="00CE3E80">
            <w:pPr>
              <w:pStyle w:val="TAL"/>
            </w:pPr>
            <w:r w:rsidRPr="00592E3B">
              <w:t>ACK</w:t>
            </w:r>
          </w:p>
        </w:tc>
      </w:tr>
      <w:tr w:rsidR="006E7BF9" w:rsidRPr="00592E3B" w14:paraId="16B990E2"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4A65C426" w14:textId="77777777" w:rsidR="006E7BF9" w:rsidRPr="00592E3B" w:rsidRDefault="006E7BF9" w:rsidP="00CE3E80">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3D22B501" w14:textId="77777777" w:rsidR="006E7BF9" w:rsidRPr="00592E3B" w:rsidRDefault="006E7BF9" w:rsidP="00CE3E80">
            <w:pPr>
              <w:pStyle w:val="TAL"/>
            </w:pPr>
            <w:r w:rsidRPr="00322072">
              <w:t>RTCP SSRC of the SS</w:t>
            </w:r>
          </w:p>
        </w:tc>
        <w:tc>
          <w:tcPr>
            <w:tcW w:w="2127" w:type="dxa"/>
            <w:tcBorders>
              <w:top w:val="single" w:sz="4" w:space="0" w:color="auto"/>
              <w:left w:val="single" w:sz="4" w:space="0" w:color="auto"/>
              <w:bottom w:val="single" w:sz="4" w:space="0" w:color="auto"/>
              <w:right w:val="single" w:sz="4" w:space="0" w:color="auto"/>
            </w:tcBorders>
            <w:hideMark/>
          </w:tcPr>
          <w:p w14:paraId="7786C0F9" w14:textId="77777777" w:rsidR="006E7BF9" w:rsidRPr="00592E3B" w:rsidRDefault="006E7BF9" w:rsidP="00CE3E80">
            <w:pPr>
              <w:pStyle w:val="TAL"/>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07A619F4" w14:textId="77777777" w:rsidR="006E7BF9" w:rsidRPr="00592E3B" w:rsidRDefault="006E7BF9" w:rsidP="00CE3E80">
            <w:pPr>
              <w:pStyle w:val="TAL"/>
            </w:pPr>
            <w:r w:rsidRPr="00592E3B">
              <w:t>IETF RFC 3550 [76]</w:t>
            </w:r>
          </w:p>
        </w:tc>
        <w:tc>
          <w:tcPr>
            <w:tcW w:w="1135" w:type="dxa"/>
            <w:tcBorders>
              <w:top w:val="single" w:sz="4" w:space="0" w:color="auto"/>
              <w:left w:val="single" w:sz="4" w:space="0" w:color="auto"/>
              <w:bottom w:val="single" w:sz="4" w:space="0" w:color="auto"/>
              <w:right w:val="single" w:sz="4" w:space="0" w:color="auto"/>
            </w:tcBorders>
          </w:tcPr>
          <w:p w14:paraId="0A3E651C" w14:textId="77777777" w:rsidR="006E7BF9" w:rsidRPr="00592E3B" w:rsidRDefault="006E7BF9" w:rsidP="00CE3E80">
            <w:pPr>
              <w:pStyle w:val="TAL"/>
              <w:rPr>
                <w:b/>
              </w:rPr>
            </w:pPr>
          </w:p>
        </w:tc>
      </w:tr>
      <w:tr w:rsidR="006E7BF9" w:rsidRPr="00592E3B" w14:paraId="3559D290"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67F7D9EF" w14:textId="77777777" w:rsidR="006E7BF9" w:rsidRPr="00592E3B" w:rsidRDefault="006E7BF9" w:rsidP="00CE3E80">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2A7089A1" w14:textId="77777777" w:rsidR="006E7BF9" w:rsidRPr="00592E3B" w:rsidRDefault="006E7BF9" w:rsidP="00CE3E80">
            <w:pPr>
              <w:pStyle w:val="TAL"/>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3A5CBD3B"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12D44ED0"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75E034E3" w14:textId="77777777" w:rsidR="006E7BF9" w:rsidRPr="00592E3B" w:rsidRDefault="006E7BF9" w:rsidP="00CE3E80">
            <w:pPr>
              <w:pStyle w:val="TAL"/>
              <w:rPr>
                <w:b/>
              </w:rPr>
            </w:pPr>
            <w:r w:rsidRPr="00592E3B">
              <w:rPr>
                <w:rFonts w:eastAsia="MS Mincho"/>
              </w:rPr>
              <w:t>OFF-NETWORK</w:t>
            </w:r>
          </w:p>
        </w:tc>
      </w:tr>
      <w:tr w:rsidR="006E7BF9" w:rsidRPr="00592E3B" w14:paraId="2CD9AD46"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EFBFF1" w14:textId="77777777" w:rsidR="006E7BF9" w:rsidRPr="00592E3B" w:rsidRDefault="006E7BF9" w:rsidP="00CE3E80">
            <w:pPr>
              <w:pStyle w:val="TAL"/>
              <w:keepNext w:val="0"/>
              <w:keepLines w:val="0"/>
              <w:widowControl w:val="0"/>
              <w:rPr>
                <w:bCs/>
              </w:rPr>
            </w:pPr>
            <w:r w:rsidRPr="00592E3B">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75A37463" w14:textId="77777777" w:rsidR="006E7BF9" w:rsidRPr="00592E3B" w:rsidRDefault="006E7BF9" w:rsidP="00CE3E80">
            <w:pPr>
              <w:pStyle w:val="TAL"/>
            </w:pPr>
            <w:r w:rsidRPr="00592E3B">
              <w:t>MCV1</w:t>
            </w:r>
          </w:p>
        </w:tc>
        <w:tc>
          <w:tcPr>
            <w:tcW w:w="2127" w:type="dxa"/>
            <w:tcBorders>
              <w:top w:val="single" w:sz="4" w:space="0" w:color="auto"/>
              <w:left w:val="single" w:sz="4" w:space="0" w:color="auto"/>
              <w:bottom w:val="single" w:sz="4" w:space="0" w:color="auto"/>
              <w:right w:val="single" w:sz="4" w:space="0" w:color="auto"/>
            </w:tcBorders>
          </w:tcPr>
          <w:p w14:paraId="1AB4F320"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2ADFE187"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69DBB5C8" w14:textId="77777777" w:rsidR="006E7BF9" w:rsidRPr="00592E3B" w:rsidRDefault="006E7BF9" w:rsidP="00CE3E80">
            <w:pPr>
              <w:pStyle w:val="TAL"/>
              <w:rPr>
                <w:b/>
              </w:rPr>
            </w:pPr>
          </w:p>
        </w:tc>
      </w:tr>
      <w:tr w:rsidR="006E7BF9" w:rsidRPr="00592E3B" w14:paraId="0DC6D4C9"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D91452" w14:textId="77777777" w:rsidR="006E7BF9" w:rsidRPr="00592E3B" w:rsidRDefault="006E7BF9" w:rsidP="00CE3E80">
            <w:pPr>
              <w:pStyle w:val="TAL"/>
              <w:keepNext w:val="0"/>
              <w:keepLines w:val="0"/>
              <w:widowControl w:val="0"/>
              <w:rPr>
                <w:b/>
              </w:rPr>
            </w:pPr>
            <w:r w:rsidRPr="003C14E8">
              <w:rPr>
                <w:b/>
              </w:rPr>
              <w:t>User Id of the Transmitting User</w:t>
            </w:r>
          </w:p>
        </w:tc>
        <w:tc>
          <w:tcPr>
            <w:tcW w:w="2127" w:type="dxa"/>
            <w:tcBorders>
              <w:top w:val="single" w:sz="4" w:space="0" w:color="auto"/>
              <w:left w:val="single" w:sz="4" w:space="0" w:color="auto"/>
              <w:bottom w:val="single" w:sz="4" w:space="0" w:color="auto"/>
              <w:right w:val="single" w:sz="4" w:space="0" w:color="auto"/>
            </w:tcBorders>
            <w:hideMark/>
          </w:tcPr>
          <w:p w14:paraId="63ED68FA"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E11AD6" w14:textId="77777777" w:rsidR="006E7BF9" w:rsidRPr="00592E3B" w:rsidRDefault="006E7BF9" w:rsidP="00CE3E80">
            <w:pPr>
              <w:pStyle w:val="TAL"/>
            </w:pPr>
            <w:proofErr w:type="spellStart"/>
            <w:r w:rsidRPr="003C14E8">
              <w:t>MCVideo</w:t>
            </w:r>
            <w:proofErr w:type="spellEnd"/>
            <w:r w:rsidRPr="003C14E8">
              <w:t xml:space="preserve"> Id of the user who has been granted the right to transmit media.</w:t>
            </w:r>
          </w:p>
        </w:tc>
        <w:tc>
          <w:tcPr>
            <w:tcW w:w="1419" w:type="dxa"/>
            <w:tcBorders>
              <w:top w:val="single" w:sz="4" w:space="0" w:color="auto"/>
              <w:left w:val="single" w:sz="4" w:space="0" w:color="auto"/>
              <w:bottom w:val="single" w:sz="4" w:space="0" w:color="auto"/>
              <w:right w:val="single" w:sz="4" w:space="0" w:color="auto"/>
            </w:tcBorders>
            <w:hideMark/>
          </w:tcPr>
          <w:p w14:paraId="47CF3951" w14:textId="77777777" w:rsidR="006E7BF9" w:rsidRPr="00592E3B" w:rsidRDefault="006E7BF9" w:rsidP="00CE3E80">
            <w:pPr>
              <w:pStyle w:val="TAL"/>
            </w:pPr>
            <w:r w:rsidRPr="00592E3B">
              <w:t>TS 24.581 [88] clause 9.2.3.6</w:t>
            </w:r>
          </w:p>
        </w:tc>
        <w:tc>
          <w:tcPr>
            <w:tcW w:w="1135" w:type="dxa"/>
            <w:tcBorders>
              <w:top w:val="single" w:sz="4" w:space="0" w:color="auto"/>
              <w:left w:val="single" w:sz="4" w:space="0" w:color="auto"/>
              <w:bottom w:val="single" w:sz="4" w:space="0" w:color="auto"/>
              <w:right w:val="single" w:sz="4" w:space="0" w:color="auto"/>
            </w:tcBorders>
          </w:tcPr>
          <w:p w14:paraId="73D6AD64" w14:textId="77777777" w:rsidR="006E7BF9" w:rsidRPr="00592E3B" w:rsidRDefault="006E7BF9" w:rsidP="00CE3E80">
            <w:pPr>
              <w:pStyle w:val="TAL"/>
            </w:pPr>
          </w:p>
        </w:tc>
      </w:tr>
      <w:tr w:rsidR="006E7BF9" w:rsidRPr="00592E3B" w14:paraId="5AFB23E3"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DDD573" w14:textId="77777777" w:rsidR="006E7BF9" w:rsidRPr="00592E3B" w:rsidRDefault="006E7BF9" w:rsidP="00CE3E80">
            <w:pPr>
              <w:pStyle w:val="TAL"/>
              <w:keepNext w:val="0"/>
              <w:keepLines w:val="0"/>
              <w:widowControl w:val="0"/>
              <w:rPr>
                <w:b/>
              </w:rPr>
            </w:pPr>
            <w:r w:rsidRPr="00592E3B">
              <w:rPr>
                <w:b/>
              </w:rPr>
              <w:t xml:space="preserve">  </w:t>
            </w:r>
            <w:r w:rsidRPr="003C14E8">
              <w:rPr>
                <w:b/>
              </w:rPr>
              <w:t>User Id of the Transmitting User</w:t>
            </w:r>
          </w:p>
        </w:tc>
        <w:tc>
          <w:tcPr>
            <w:tcW w:w="2127" w:type="dxa"/>
            <w:tcBorders>
              <w:top w:val="single" w:sz="4" w:space="0" w:color="auto"/>
              <w:left w:val="single" w:sz="4" w:space="0" w:color="auto"/>
              <w:bottom w:val="single" w:sz="4" w:space="0" w:color="auto"/>
              <w:right w:val="single" w:sz="4" w:space="0" w:color="auto"/>
            </w:tcBorders>
            <w:hideMark/>
          </w:tcPr>
          <w:p w14:paraId="1C52599F" w14:textId="77777777" w:rsidR="006E7BF9" w:rsidRPr="00592E3B" w:rsidRDefault="006E7BF9" w:rsidP="00CE3E80">
            <w:pPr>
              <w:pStyle w:val="TAL"/>
            </w:pPr>
            <w:proofErr w:type="spellStart"/>
            <w:r w:rsidRPr="00592E3B">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1E44EF1F" w14:textId="77777777" w:rsidR="006E7BF9" w:rsidRPr="00592E3B" w:rsidRDefault="006E7BF9" w:rsidP="00CE3E80">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5596413E"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0051BE38" w14:textId="77777777" w:rsidR="006E7BF9" w:rsidRPr="00592E3B" w:rsidRDefault="006E7BF9" w:rsidP="00CE3E80">
            <w:pPr>
              <w:pStyle w:val="TAL"/>
            </w:pPr>
          </w:p>
        </w:tc>
      </w:tr>
      <w:tr w:rsidR="006E7BF9" w:rsidRPr="00592E3B" w14:paraId="5D788584"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9CA87C" w14:textId="77777777" w:rsidR="006E7BF9" w:rsidRPr="00592E3B" w:rsidRDefault="006E7BF9" w:rsidP="00CE3E80">
            <w:pPr>
              <w:pStyle w:val="TAL"/>
              <w:keepNext w:val="0"/>
              <w:keepLines w:val="0"/>
              <w:widowControl w:val="0"/>
              <w:ind w:left="71" w:right="44" w:hanging="71"/>
              <w:rPr>
                <w:b/>
              </w:rPr>
            </w:pPr>
            <w:r w:rsidRPr="00592E3B">
              <w:rPr>
                <w:b/>
              </w:rPr>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67F89049"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C42872" w14:textId="77777777" w:rsidR="006E7BF9" w:rsidRPr="00592E3B" w:rsidRDefault="006E7BF9" w:rsidP="00CE3E80">
            <w:pPr>
              <w:pStyle w:val="TAL"/>
            </w:pPr>
            <w:r w:rsidRPr="00592E3B">
              <w:t>Indicates whether receiving parties are allowed to request the transmission.</w:t>
            </w:r>
          </w:p>
        </w:tc>
        <w:tc>
          <w:tcPr>
            <w:tcW w:w="1419" w:type="dxa"/>
            <w:tcBorders>
              <w:top w:val="single" w:sz="4" w:space="0" w:color="auto"/>
              <w:left w:val="single" w:sz="4" w:space="0" w:color="auto"/>
              <w:bottom w:val="single" w:sz="4" w:space="0" w:color="auto"/>
              <w:right w:val="single" w:sz="4" w:space="0" w:color="auto"/>
            </w:tcBorders>
            <w:hideMark/>
          </w:tcPr>
          <w:p w14:paraId="115074C9" w14:textId="77777777" w:rsidR="006E7BF9" w:rsidRPr="00592E3B" w:rsidRDefault="006E7BF9" w:rsidP="00CE3E80">
            <w:pPr>
              <w:pStyle w:val="TAL"/>
              <w:rPr>
                <w:b/>
              </w:rPr>
            </w:pPr>
            <w:r w:rsidRPr="00592E3B">
              <w:t>TS 24.581 [88] clause9.2.3.7</w:t>
            </w:r>
          </w:p>
        </w:tc>
        <w:tc>
          <w:tcPr>
            <w:tcW w:w="1135" w:type="dxa"/>
            <w:tcBorders>
              <w:top w:val="single" w:sz="4" w:space="0" w:color="auto"/>
              <w:left w:val="single" w:sz="4" w:space="0" w:color="auto"/>
              <w:bottom w:val="single" w:sz="4" w:space="0" w:color="auto"/>
              <w:right w:val="single" w:sz="4" w:space="0" w:color="auto"/>
            </w:tcBorders>
          </w:tcPr>
          <w:p w14:paraId="569CEE8D" w14:textId="77777777" w:rsidR="006E7BF9" w:rsidRPr="00592E3B" w:rsidRDefault="006E7BF9" w:rsidP="00CE3E80">
            <w:pPr>
              <w:pStyle w:val="TAL"/>
            </w:pPr>
          </w:p>
        </w:tc>
      </w:tr>
      <w:tr w:rsidR="006E7BF9" w:rsidRPr="00592E3B" w14:paraId="209CF42F"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A7012D" w14:textId="77777777" w:rsidR="006E7BF9" w:rsidRPr="00592E3B" w:rsidRDefault="006E7BF9" w:rsidP="00CE3E80">
            <w:pPr>
              <w:pStyle w:val="TAL"/>
              <w:keepNext w:val="0"/>
              <w:keepLines w:val="0"/>
              <w:widowControl w:val="0"/>
              <w:ind w:left="120" w:hanging="120"/>
              <w:rPr>
                <w:b/>
              </w:rPr>
            </w:pPr>
            <w:r w:rsidRPr="00592E3B">
              <w:rPr>
                <w:b/>
              </w:rPr>
              <w:t xml:space="preserve">  </w:t>
            </w:r>
            <w:r w:rsidRPr="00592E3B">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68E50E96" w14:textId="77777777" w:rsidR="006E7BF9" w:rsidRPr="00592E3B" w:rsidRDefault="006E7BF9" w:rsidP="00CE3E80">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366D786B" w14:textId="77777777" w:rsidR="006E7BF9" w:rsidRPr="00592E3B" w:rsidRDefault="006E7BF9" w:rsidP="00CE3E80">
            <w:pPr>
              <w:pStyle w:val="TAL"/>
            </w:pPr>
            <w:r w:rsidRPr="00592E3B">
              <w:t>Coded as follows:</w:t>
            </w:r>
          </w:p>
          <w:p w14:paraId="20B1783D" w14:textId="77777777" w:rsidR="006E7BF9" w:rsidRPr="00592E3B" w:rsidRDefault="006E7BF9" w:rsidP="00CE3E80">
            <w:pPr>
              <w:pStyle w:val="TAL"/>
            </w:pPr>
            <w:r w:rsidRPr="00592E3B">
              <w:t>0</w:t>
            </w:r>
            <w:r w:rsidRPr="00592E3B">
              <w:tab/>
              <w:t>The receiver is not permitted to request transmission.</w:t>
            </w:r>
          </w:p>
          <w:p w14:paraId="535E8E0E" w14:textId="77777777" w:rsidR="006E7BF9" w:rsidRPr="00592E3B" w:rsidRDefault="006E7BF9" w:rsidP="00CE3E80">
            <w:pPr>
              <w:pStyle w:val="TAL"/>
            </w:pPr>
            <w:r w:rsidRPr="00592E3B">
              <w:t>1</w:t>
            </w:r>
            <w:r w:rsidRPr="00592E3B">
              <w:tab/>
              <w:t>The receiver is permitted to request transmission</w:t>
            </w:r>
          </w:p>
        </w:tc>
        <w:tc>
          <w:tcPr>
            <w:tcW w:w="1419" w:type="dxa"/>
            <w:tcBorders>
              <w:top w:val="single" w:sz="4" w:space="0" w:color="auto"/>
              <w:left w:val="single" w:sz="4" w:space="0" w:color="auto"/>
              <w:bottom w:val="single" w:sz="4" w:space="0" w:color="auto"/>
              <w:right w:val="single" w:sz="4" w:space="0" w:color="auto"/>
            </w:tcBorders>
            <w:hideMark/>
          </w:tcPr>
          <w:p w14:paraId="6D7C9D61"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60AE7A76" w14:textId="77777777" w:rsidR="006E7BF9" w:rsidRPr="00592E3B" w:rsidRDefault="006E7BF9" w:rsidP="00CE3E80">
            <w:pPr>
              <w:pStyle w:val="TAL"/>
            </w:pPr>
          </w:p>
        </w:tc>
      </w:tr>
      <w:tr w:rsidR="006E7BF9" w:rsidRPr="00592E3B" w14:paraId="206FA870"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507775" w14:textId="77777777" w:rsidR="006E7BF9" w:rsidRPr="00592E3B" w:rsidRDefault="006E7BF9" w:rsidP="00CE3E80">
            <w:pPr>
              <w:pStyle w:val="TAL"/>
              <w:keepNext w:val="0"/>
              <w:keepLines w:val="0"/>
              <w:widowControl w:val="0"/>
              <w:ind w:left="120" w:hanging="120"/>
              <w:rPr>
                <w:b/>
              </w:rPr>
            </w:pPr>
            <w:r w:rsidRPr="00592E3B">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6A0388CF" w14:textId="77777777" w:rsidR="006E7BF9" w:rsidRPr="00592E3B" w:rsidRDefault="006E7BF9" w:rsidP="00CE3E80">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4A46E14"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531FB8ED"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30636C4" w14:textId="77777777" w:rsidR="006E7BF9" w:rsidRPr="00592E3B" w:rsidRDefault="006E7BF9" w:rsidP="00CE3E80">
            <w:pPr>
              <w:pStyle w:val="TAL"/>
            </w:pPr>
          </w:p>
        </w:tc>
      </w:tr>
      <w:tr w:rsidR="006E7BF9" w:rsidRPr="00592E3B" w14:paraId="1F3EFEF0"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9DA31C" w14:textId="77777777" w:rsidR="006E7BF9" w:rsidRPr="00592E3B" w:rsidRDefault="006E7BF9" w:rsidP="00CE3E80">
            <w:pPr>
              <w:pStyle w:val="TAL"/>
              <w:keepNext w:val="0"/>
              <w:keepLines w:val="0"/>
              <w:widowControl w:val="0"/>
              <w:rPr>
                <w:b/>
              </w:rPr>
            </w:pPr>
            <w:r w:rsidRPr="00592E3B">
              <w:rPr>
                <w:b/>
              </w:rPr>
              <w:lastRenderedPageBreak/>
              <w:t>User ID</w:t>
            </w:r>
          </w:p>
        </w:tc>
        <w:tc>
          <w:tcPr>
            <w:tcW w:w="2127" w:type="dxa"/>
            <w:tcBorders>
              <w:top w:val="single" w:sz="4" w:space="0" w:color="auto"/>
              <w:left w:val="single" w:sz="4" w:space="0" w:color="auto"/>
              <w:bottom w:val="single" w:sz="4" w:space="0" w:color="auto"/>
              <w:right w:val="single" w:sz="4" w:space="0" w:color="auto"/>
            </w:tcBorders>
            <w:hideMark/>
          </w:tcPr>
          <w:p w14:paraId="18875286"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75A125" w14:textId="77777777" w:rsidR="006E7BF9" w:rsidRPr="00592E3B" w:rsidRDefault="006E7BF9" w:rsidP="00CE3E80">
            <w:pPr>
              <w:pStyle w:val="TAL"/>
            </w:pPr>
            <w:r w:rsidRPr="00592E3B">
              <w:t xml:space="preserve">The User ID field is used in off-network only. The User ID carries the </w:t>
            </w:r>
            <w:proofErr w:type="spellStart"/>
            <w:r w:rsidRPr="00592E3B">
              <w:rPr>
                <w:lang w:eastAsia="ko-KR"/>
              </w:rPr>
              <w:t>MCVideo</w:t>
            </w:r>
            <w:proofErr w:type="spellEnd"/>
            <w:r w:rsidRPr="00592E3B">
              <w:rPr>
                <w:lang w:eastAsia="ko-KR"/>
              </w:rPr>
              <w:t xml:space="preserve"> ID</w:t>
            </w:r>
            <w:r w:rsidRPr="00592E3B">
              <w:t xml:space="preserve"> of the transmission participant</w:t>
            </w:r>
            <w:r w:rsidRPr="00592E3B">
              <w:rPr>
                <w:lang w:eastAsia="ko-KR"/>
              </w:rPr>
              <w:t xml:space="preserve"> sending the Transmission Arbitration Taken message</w:t>
            </w:r>
            <w:r w:rsidRPr="00592E3B">
              <w:t>.</w:t>
            </w:r>
          </w:p>
        </w:tc>
        <w:tc>
          <w:tcPr>
            <w:tcW w:w="1419" w:type="dxa"/>
            <w:tcBorders>
              <w:top w:val="single" w:sz="4" w:space="0" w:color="auto"/>
              <w:left w:val="single" w:sz="4" w:space="0" w:color="auto"/>
              <w:bottom w:val="single" w:sz="4" w:space="0" w:color="auto"/>
              <w:right w:val="single" w:sz="4" w:space="0" w:color="auto"/>
            </w:tcBorders>
            <w:hideMark/>
          </w:tcPr>
          <w:p w14:paraId="2DB3C057" w14:textId="77777777" w:rsidR="006E7BF9" w:rsidRPr="00592E3B" w:rsidRDefault="006E7BF9" w:rsidP="00CE3E80">
            <w:pPr>
              <w:pStyle w:val="TAL"/>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63E69069" w14:textId="77777777" w:rsidR="006E7BF9" w:rsidRPr="00592E3B" w:rsidRDefault="006E7BF9" w:rsidP="00CE3E80">
            <w:pPr>
              <w:pStyle w:val="TAL"/>
            </w:pPr>
            <w:r w:rsidRPr="00592E3B">
              <w:t>OFF-NETWORK</w:t>
            </w:r>
          </w:p>
        </w:tc>
      </w:tr>
      <w:tr w:rsidR="006E7BF9" w:rsidRPr="00592E3B" w14:paraId="39BE315D"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C6FB27" w14:textId="77777777" w:rsidR="006E7BF9" w:rsidRPr="00592E3B" w:rsidRDefault="006E7BF9" w:rsidP="00CE3E80">
            <w:pPr>
              <w:pStyle w:val="TAL"/>
              <w:keepNext w:val="0"/>
              <w:keepLines w:val="0"/>
              <w:widowControl w:val="0"/>
              <w:rPr>
                <w:b/>
              </w:rPr>
            </w:pPr>
            <w:r w:rsidRPr="00592E3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429DE953" w14:textId="77777777" w:rsidR="006E7BF9" w:rsidRPr="00592E3B" w:rsidRDefault="006E7BF9" w:rsidP="00CE3E80">
            <w:pPr>
              <w:pStyle w:val="TAL"/>
            </w:pPr>
            <w:proofErr w:type="spellStart"/>
            <w:r w:rsidRPr="00592E3B">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3F0CED0B"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6DEE9B4E"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75C8F725" w14:textId="77777777" w:rsidR="006E7BF9" w:rsidRPr="00592E3B" w:rsidRDefault="006E7BF9" w:rsidP="00CE3E80">
            <w:pPr>
              <w:pStyle w:val="TAL"/>
            </w:pPr>
          </w:p>
        </w:tc>
      </w:tr>
      <w:tr w:rsidR="006E7BF9" w:rsidRPr="00592E3B" w14:paraId="55E81566"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789E6B" w14:textId="77777777" w:rsidR="006E7BF9" w:rsidRPr="00592E3B" w:rsidRDefault="006E7BF9" w:rsidP="00CE3E80">
            <w:pPr>
              <w:pStyle w:val="TAL"/>
              <w:rPr>
                <w:b/>
                <w:lang w:eastAsia="ko-KR"/>
              </w:rPr>
            </w:pPr>
            <w:r w:rsidRPr="00592E3B">
              <w:rPr>
                <w:b/>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3E623C59"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59B1F520"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B15C1D1" w14:textId="77777777" w:rsidR="006E7BF9" w:rsidRPr="00592E3B" w:rsidRDefault="006E7BF9" w:rsidP="00CE3E80">
            <w:pPr>
              <w:pStyle w:val="TAL"/>
            </w:pPr>
            <w:r w:rsidRPr="00592E3B">
              <w:t>TS 24.581 [88] clause 9.2.3.9</w:t>
            </w:r>
          </w:p>
        </w:tc>
        <w:tc>
          <w:tcPr>
            <w:tcW w:w="1135" w:type="dxa"/>
            <w:tcBorders>
              <w:top w:val="single" w:sz="4" w:space="0" w:color="auto"/>
              <w:left w:val="single" w:sz="4" w:space="0" w:color="auto"/>
              <w:bottom w:val="single" w:sz="4" w:space="0" w:color="auto"/>
              <w:right w:val="single" w:sz="4" w:space="0" w:color="auto"/>
            </w:tcBorders>
          </w:tcPr>
          <w:p w14:paraId="2CB925B3" w14:textId="77777777" w:rsidR="006E7BF9" w:rsidRPr="00592E3B" w:rsidRDefault="006E7BF9" w:rsidP="00CE3E80">
            <w:pPr>
              <w:pStyle w:val="TAL"/>
            </w:pPr>
          </w:p>
        </w:tc>
      </w:tr>
      <w:tr w:rsidR="006E7BF9" w:rsidRPr="00592E3B" w14:paraId="3FF54137"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89CDEF" w14:textId="77777777" w:rsidR="006E7BF9" w:rsidRPr="00592E3B" w:rsidRDefault="006E7BF9" w:rsidP="00CE3E80">
            <w:pPr>
              <w:pStyle w:val="TAL"/>
              <w:rPr>
                <w:b/>
              </w:rPr>
            </w:pPr>
            <w:r w:rsidRPr="00592E3B">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18AE2889" w14:textId="77777777" w:rsidR="006E7BF9" w:rsidRPr="00592E3B" w:rsidRDefault="006E7BF9" w:rsidP="00CE3E80">
            <w:pPr>
              <w:pStyle w:val="TAL"/>
            </w:pPr>
            <w:r w:rsidRPr="00592E3B">
              <w:t>The value sent in the previous Transmission Arbitration Taken message, if any, increased by 1</w:t>
            </w:r>
          </w:p>
        </w:tc>
        <w:tc>
          <w:tcPr>
            <w:tcW w:w="2127" w:type="dxa"/>
            <w:tcBorders>
              <w:top w:val="single" w:sz="4" w:space="0" w:color="auto"/>
              <w:left w:val="single" w:sz="4" w:space="0" w:color="auto"/>
              <w:bottom w:val="single" w:sz="4" w:space="0" w:color="auto"/>
              <w:right w:val="single" w:sz="4" w:space="0" w:color="auto"/>
            </w:tcBorders>
            <w:hideMark/>
          </w:tcPr>
          <w:p w14:paraId="6C55DA05" w14:textId="77777777" w:rsidR="006E7BF9" w:rsidRPr="00592E3B" w:rsidRDefault="006E7BF9" w:rsidP="00CE3E80">
            <w:pPr>
              <w:pStyle w:val="TAL"/>
            </w:pPr>
            <w:r w:rsidRPr="00592E3B">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3499F23F"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10EF1B41" w14:textId="77777777" w:rsidR="006E7BF9" w:rsidRPr="00592E3B" w:rsidRDefault="006E7BF9" w:rsidP="00CE3E80">
            <w:pPr>
              <w:pStyle w:val="TAL"/>
            </w:pPr>
          </w:p>
        </w:tc>
      </w:tr>
      <w:tr w:rsidR="006E7BF9" w:rsidRPr="00592E3B" w14:paraId="05033CD0"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D3A216" w14:textId="77777777" w:rsidR="006E7BF9" w:rsidRPr="00592E3B" w:rsidRDefault="006E7BF9" w:rsidP="00CE3E80">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57FE0E4B"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48772717" w14:textId="77777777" w:rsidR="006E7BF9" w:rsidRPr="00592E3B" w:rsidRDefault="006E7BF9" w:rsidP="00CE3E80">
            <w:pPr>
              <w:pStyle w:val="TAL"/>
              <w:rPr>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1E238103" w14:textId="77777777" w:rsidR="006E7BF9" w:rsidRPr="00592E3B" w:rsidRDefault="006E7BF9" w:rsidP="00CE3E80">
            <w:pPr>
              <w:pStyle w:val="TAL"/>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531919E5" w14:textId="77777777" w:rsidR="006E7BF9" w:rsidRPr="00592E3B" w:rsidRDefault="006E7BF9" w:rsidP="00CE3E80">
            <w:pPr>
              <w:pStyle w:val="TAL"/>
            </w:pPr>
          </w:p>
        </w:tc>
      </w:tr>
      <w:tr w:rsidR="006E7BF9" w:rsidRPr="00592E3B" w14:paraId="44D68263" w14:textId="77777777" w:rsidTr="006E7BF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MCC160" w:date="2025-01-22T12:58:00Z" w16du:dateUtc="2025-01-22T11:5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6" w:author="MCC160" w:date="2025-01-22T12:58:00Z" w16du:dateUtc="2025-01-22T11:58:00Z">
            <w:trPr>
              <w:cantSplit/>
              <w:jc w:val="center"/>
            </w:trPr>
          </w:trPrChange>
        </w:trPr>
        <w:tc>
          <w:tcPr>
            <w:tcW w:w="2837" w:type="dxa"/>
            <w:tcBorders>
              <w:top w:val="single" w:sz="4" w:space="0" w:color="auto"/>
              <w:left w:val="single" w:sz="4" w:space="0" w:color="auto"/>
              <w:bottom w:val="nil"/>
              <w:right w:val="single" w:sz="4" w:space="0" w:color="auto"/>
            </w:tcBorders>
            <w:hideMark/>
            <w:tcPrChange w:id="237" w:author="MCC160" w:date="2025-01-22T12:58:00Z" w16du:dateUtc="2025-01-22T11:58:00Z">
              <w:tcPr>
                <w:tcW w:w="2837" w:type="dxa"/>
                <w:tcBorders>
                  <w:top w:val="single" w:sz="4" w:space="0" w:color="auto"/>
                  <w:left w:val="single" w:sz="4" w:space="0" w:color="auto"/>
                  <w:bottom w:val="nil"/>
                  <w:right w:val="single" w:sz="4" w:space="0" w:color="auto"/>
                </w:tcBorders>
                <w:hideMark/>
              </w:tcPr>
            </w:tcPrChange>
          </w:tcPr>
          <w:p w14:paraId="6840AA23" w14:textId="77777777" w:rsidR="006E7BF9" w:rsidRPr="00592E3B" w:rsidRDefault="006E7BF9" w:rsidP="00CE3E80">
            <w:pPr>
              <w:pStyle w:val="TAL"/>
              <w:widowControl w:val="0"/>
            </w:pPr>
            <w:r w:rsidRPr="00592E3B">
              <w:rPr>
                <w:bCs/>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Change w:id="238" w:author="MCC160" w:date="2025-01-22T12:58:00Z" w16du:dateUtc="2025-01-22T11:58:00Z">
              <w:tcPr>
                <w:tcW w:w="2127" w:type="dxa"/>
                <w:tcBorders>
                  <w:top w:val="single" w:sz="4" w:space="0" w:color="auto"/>
                  <w:left w:val="single" w:sz="4" w:space="0" w:color="auto"/>
                  <w:bottom w:val="single" w:sz="4" w:space="0" w:color="auto"/>
                  <w:right w:val="single" w:sz="4" w:space="0" w:color="auto"/>
                </w:tcBorders>
                <w:hideMark/>
              </w:tcPr>
            </w:tcPrChange>
          </w:tcPr>
          <w:p w14:paraId="13CBF1DC" w14:textId="77777777" w:rsidR="006E7BF9" w:rsidRPr="00592E3B" w:rsidRDefault="006E7BF9" w:rsidP="00CE3E80">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Change w:id="239" w:author="MCC160" w:date="2025-01-22T12:58:00Z" w16du:dateUtc="2025-01-22T11:58:00Z">
              <w:tcPr>
                <w:tcW w:w="2127" w:type="dxa"/>
                <w:tcBorders>
                  <w:top w:val="single" w:sz="4" w:space="0" w:color="auto"/>
                  <w:left w:val="single" w:sz="4" w:space="0" w:color="auto"/>
                  <w:bottom w:val="single" w:sz="4" w:space="0" w:color="auto"/>
                  <w:right w:val="single" w:sz="4" w:space="0" w:color="auto"/>
                </w:tcBorders>
                <w:hideMark/>
              </w:tcPr>
            </w:tcPrChange>
          </w:tcPr>
          <w:p w14:paraId="120A430A" w14:textId="77777777" w:rsidR="006E7BF9" w:rsidRPr="00592E3B" w:rsidRDefault="006E7BF9" w:rsidP="00CE3E80">
            <w:pPr>
              <w:pStyle w:val="TAL"/>
            </w:pPr>
            <w:r w:rsidRPr="00592E3B">
              <w:t>Normal call</w:t>
            </w:r>
            <w:r w:rsidRPr="00592E3B">
              <w:rPr>
                <w:lang w:eastAsia="x-none"/>
              </w:rPr>
              <w:t>.</w:t>
            </w:r>
          </w:p>
        </w:tc>
        <w:tc>
          <w:tcPr>
            <w:tcW w:w="1419" w:type="dxa"/>
            <w:tcBorders>
              <w:top w:val="single" w:sz="4" w:space="0" w:color="auto"/>
              <w:left w:val="single" w:sz="4" w:space="0" w:color="auto"/>
              <w:bottom w:val="single" w:sz="4" w:space="0" w:color="auto"/>
              <w:right w:val="single" w:sz="4" w:space="0" w:color="auto"/>
            </w:tcBorders>
            <w:hideMark/>
            <w:tcPrChange w:id="240" w:author="MCC160" w:date="2025-01-22T12:58:00Z" w16du:dateUtc="2025-01-22T11:58:00Z">
              <w:tcPr>
                <w:tcW w:w="1419" w:type="dxa"/>
                <w:tcBorders>
                  <w:top w:val="single" w:sz="4" w:space="0" w:color="auto"/>
                  <w:left w:val="single" w:sz="4" w:space="0" w:color="auto"/>
                  <w:bottom w:val="single" w:sz="4" w:space="0" w:color="auto"/>
                  <w:right w:val="single" w:sz="4" w:space="0" w:color="auto"/>
                </w:tcBorders>
                <w:hideMark/>
              </w:tcPr>
            </w:tcPrChange>
          </w:tcPr>
          <w:p w14:paraId="2EBAA05D"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Change w:id="241" w:author="MCC160" w:date="2025-01-22T12:58:00Z" w16du:dateUtc="2025-01-22T11:58:00Z">
              <w:tcPr>
                <w:tcW w:w="1135" w:type="dxa"/>
                <w:tcBorders>
                  <w:top w:val="single" w:sz="4" w:space="0" w:color="auto"/>
                  <w:left w:val="single" w:sz="4" w:space="0" w:color="auto"/>
                  <w:bottom w:val="single" w:sz="4" w:space="0" w:color="auto"/>
                  <w:right w:val="single" w:sz="4" w:space="0" w:color="auto"/>
                </w:tcBorders>
              </w:tcPr>
            </w:tcPrChange>
          </w:tcPr>
          <w:p w14:paraId="48A6DF6F" w14:textId="77777777" w:rsidR="006E7BF9" w:rsidRPr="00592E3B" w:rsidRDefault="006E7BF9" w:rsidP="00CE3E80">
            <w:pPr>
              <w:pStyle w:val="TAL"/>
            </w:pPr>
          </w:p>
        </w:tc>
      </w:tr>
      <w:tr w:rsidR="006E7BF9" w:rsidRPr="00592E3B" w14:paraId="4FAC43E1" w14:textId="77777777" w:rsidTr="006E7BF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MCC160" w:date="2025-01-22T12:58:00Z" w16du:dateUtc="2025-01-22T11:5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3" w:author="MCC160" w:date="2025-01-22T12:58:00Z" w16du:dateUtc="2025-01-22T11:58:00Z">
            <w:trPr>
              <w:cantSplit/>
              <w:jc w:val="center"/>
            </w:trPr>
          </w:trPrChange>
        </w:trPr>
        <w:tc>
          <w:tcPr>
            <w:tcW w:w="2837" w:type="dxa"/>
            <w:tcBorders>
              <w:top w:val="nil"/>
              <w:left w:val="single" w:sz="4" w:space="0" w:color="auto"/>
              <w:bottom w:val="nil"/>
              <w:right w:val="single" w:sz="4" w:space="0" w:color="auto"/>
            </w:tcBorders>
            <w:tcPrChange w:id="244" w:author="MCC160" w:date="2025-01-22T12:58:00Z" w16du:dateUtc="2025-01-22T11:58:00Z">
              <w:tcPr>
                <w:tcW w:w="2837" w:type="dxa"/>
                <w:tcBorders>
                  <w:top w:val="single" w:sz="4" w:space="0" w:color="auto"/>
                  <w:left w:val="single" w:sz="4" w:space="0" w:color="auto"/>
                  <w:bottom w:val="nil"/>
                  <w:right w:val="single" w:sz="4" w:space="0" w:color="auto"/>
                </w:tcBorders>
              </w:tcPr>
            </w:tcPrChange>
          </w:tcPr>
          <w:p w14:paraId="7454DA5E" w14:textId="77777777" w:rsidR="006E7BF9" w:rsidRPr="00592E3B" w:rsidRDefault="006E7BF9" w:rsidP="00CE3E80">
            <w:pPr>
              <w:pStyle w:val="TAL"/>
              <w:widowControl w:val="0"/>
              <w:rPr>
                <w:bCs/>
              </w:rPr>
            </w:pPr>
          </w:p>
        </w:tc>
        <w:tc>
          <w:tcPr>
            <w:tcW w:w="2127" w:type="dxa"/>
            <w:tcBorders>
              <w:top w:val="single" w:sz="4" w:space="0" w:color="auto"/>
              <w:left w:val="single" w:sz="4" w:space="0" w:color="auto"/>
              <w:bottom w:val="single" w:sz="4" w:space="0" w:color="auto"/>
              <w:right w:val="single" w:sz="4" w:space="0" w:color="auto"/>
            </w:tcBorders>
            <w:tcPrChange w:id="245" w:author="MCC160" w:date="2025-01-22T12:58:00Z" w16du:dateUtc="2025-01-22T11:58:00Z">
              <w:tcPr>
                <w:tcW w:w="2127" w:type="dxa"/>
                <w:tcBorders>
                  <w:top w:val="single" w:sz="4" w:space="0" w:color="auto"/>
                  <w:left w:val="single" w:sz="4" w:space="0" w:color="auto"/>
                  <w:bottom w:val="single" w:sz="4" w:space="0" w:color="auto"/>
                  <w:right w:val="single" w:sz="4" w:space="0" w:color="auto"/>
                </w:tcBorders>
              </w:tcPr>
            </w:tcPrChange>
          </w:tcPr>
          <w:p w14:paraId="764A3025" w14:textId="77777777" w:rsidR="006E7BF9" w:rsidRPr="00592E3B" w:rsidRDefault="006E7BF9" w:rsidP="00CE3E80">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Change w:id="246" w:author="MCC160" w:date="2025-01-22T12:58:00Z" w16du:dateUtc="2025-01-22T11:58:00Z">
              <w:tcPr>
                <w:tcW w:w="2127" w:type="dxa"/>
                <w:tcBorders>
                  <w:top w:val="single" w:sz="4" w:space="0" w:color="auto"/>
                  <w:left w:val="single" w:sz="4" w:space="0" w:color="auto"/>
                  <w:bottom w:val="single" w:sz="4" w:space="0" w:color="auto"/>
                  <w:right w:val="single" w:sz="4" w:space="0" w:color="auto"/>
                </w:tcBorders>
              </w:tcPr>
            </w:tcPrChange>
          </w:tcPr>
          <w:p w14:paraId="17260024" w14:textId="77777777" w:rsidR="006E7BF9" w:rsidRPr="00592E3B" w:rsidRDefault="006E7BF9" w:rsidP="00CE3E80">
            <w:pPr>
              <w:pStyle w:val="TAL"/>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Change w:id="247" w:author="MCC160" w:date="2025-01-22T12:58:00Z" w16du:dateUtc="2025-01-22T11:58:00Z">
              <w:tcPr>
                <w:tcW w:w="1419" w:type="dxa"/>
                <w:tcBorders>
                  <w:top w:val="single" w:sz="4" w:space="0" w:color="auto"/>
                  <w:left w:val="single" w:sz="4" w:space="0" w:color="auto"/>
                  <w:bottom w:val="single" w:sz="4" w:space="0" w:color="auto"/>
                  <w:right w:val="single" w:sz="4" w:space="0" w:color="auto"/>
                </w:tcBorders>
              </w:tcPr>
            </w:tcPrChange>
          </w:tcPr>
          <w:p w14:paraId="27E032EE"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Change w:id="248" w:author="MCC160" w:date="2025-01-22T12:58:00Z" w16du:dateUtc="2025-01-22T11:58:00Z">
              <w:tcPr>
                <w:tcW w:w="1135" w:type="dxa"/>
                <w:tcBorders>
                  <w:top w:val="single" w:sz="4" w:space="0" w:color="auto"/>
                  <w:left w:val="single" w:sz="4" w:space="0" w:color="auto"/>
                  <w:bottom w:val="single" w:sz="4" w:space="0" w:color="auto"/>
                  <w:right w:val="single" w:sz="4" w:space="0" w:color="auto"/>
                </w:tcBorders>
              </w:tcPr>
            </w:tcPrChange>
          </w:tcPr>
          <w:p w14:paraId="5F0EA3BC" w14:textId="77777777" w:rsidR="006E7BF9" w:rsidRPr="00592E3B" w:rsidRDefault="006E7BF9" w:rsidP="00CE3E80">
            <w:pPr>
              <w:pStyle w:val="TAL"/>
            </w:pPr>
            <w:r w:rsidRPr="00592E3B">
              <w:t>BROADCAST-CALL</w:t>
            </w:r>
          </w:p>
        </w:tc>
      </w:tr>
      <w:tr w:rsidR="006E7BF9" w:rsidRPr="00592E3B" w14:paraId="51CBFE90" w14:textId="77777777" w:rsidTr="00CE3E80">
        <w:trPr>
          <w:cantSplit/>
          <w:jc w:val="center"/>
        </w:trPr>
        <w:tc>
          <w:tcPr>
            <w:tcW w:w="2837" w:type="dxa"/>
            <w:tcBorders>
              <w:top w:val="nil"/>
              <w:left w:val="single" w:sz="4" w:space="0" w:color="auto"/>
              <w:bottom w:val="nil"/>
              <w:right w:val="single" w:sz="4" w:space="0" w:color="auto"/>
            </w:tcBorders>
          </w:tcPr>
          <w:p w14:paraId="1EB4EDC0" w14:textId="77777777" w:rsidR="006E7BF9" w:rsidRPr="00592E3B" w:rsidRDefault="006E7BF9" w:rsidP="00CE3E80">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E119E84" w14:textId="77777777" w:rsidR="006E7BF9" w:rsidRPr="00592E3B" w:rsidRDefault="006E7BF9" w:rsidP="00CE3E80">
            <w:pPr>
              <w:pStyle w:val="TAL"/>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24FAF789" w14:textId="77777777" w:rsidR="006E7BF9" w:rsidRPr="00592E3B" w:rsidRDefault="006E7BF9" w:rsidP="00CE3E80">
            <w:pPr>
              <w:pStyle w:val="TAL"/>
              <w:rPr>
                <w:lang w:eastAsia="x-none"/>
              </w:rPr>
            </w:pPr>
            <w:r w:rsidRPr="00592E3B">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4AF7047B"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173C7FE" w14:textId="77777777" w:rsidR="006E7BF9" w:rsidRPr="00592E3B" w:rsidRDefault="006E7BF9" w:rsidP="00CE3E80">
            <w:pPr>
              <w:pStyle w:val="TAL"/>
            </w:pPr>
            <w:r w:rsidRPr="00592E3B">
              <w:t>EMERGENCY-CALL</w:t>
            </w:r>
          </w:p>
        </w:tc>
      </w:tr>
      <w:tr w:rsidR="006E7BF9" w:rsidRPr="00592E3B" w14:paraId="296178FB"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19F1C95C" w14:textId="77777777" w:rsidR="006E7BF9" w:rsidRPr="00592E3B" w:rsidRDefault="006E7BF9" w:rsidP="00CE3E80">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BC694B4" w14:textId="77777777" w:rsidR="006E7BF9" w:rsidRPr="00592E3B" w:rsidRDefault="006E7BF9" w:rsidP="00CE3E80">
            <w:pPr>
              <w:pStyle w:val="TAL"/>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3C43A5C4" w14:textId="77777777" w:rsidR="006E7BF9" w:rsidRPr="00592E3B" w:rsidRDefault="006E7BF9" w:rsidP="00CE3E80">
            <w:pPr>
              <w:pStyle w:val="TAL"/>
              <w:rPr>
                <w:lang w:eastAsia="x-none"/>
              </w:rPr>
            </w:pPr>
            <w:r w:rsidRPr="00592E3B">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0A3B2B18"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AF0F7DC" w14:textId="77777777" w:rsidR="006E7BF9" w:rsidRPr="00592E3B" w:rsidRDefault="006E7BF9" w:rsidP="00CE3E80">
            <w:pPr>
              <w:pStyle w:val="TAL"/>
            </w:pPr>
            <w:r w:rsidRPr="00592E3B">
              <w:t>IMMPERIL-CALL</w:t>
            </w:r>
          </w:p>
        </w:tc>
      </w:tr>
      <w:tr w:rsidR="006E7BF9" w:rsidRPr="00592E3B" w14:paraId="10A10E84"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6B08A8" w14:textId="77777777" w:rsidR="006E7BF9" w:rsidRPr="00592E3B" w:rsidRDefault="006E7BF9" w:rsidP="00CE3E80">
            <w:pPr>
              <w:pStyle w:val="TAL"/>
              <w:keepNext w:val="0"/>
              <w:keepLines w:val="0"/>
              <w:widowControl w:val="0"/>
              <w:rPr>
                <w:b/>
                <w:lang w:eastAsia="ko-KR"/>
              </w:rPr>
            </w:pPr>
            <w:r w:rsidRPr="003C14E8">
              <w:rPr>
                <w:b/>
                <w:lang w:eastAsia="ko-KR"/>
              </w:rPr>
              <w:t>Audio SSRC of the Transmitting User</w:t>
            </w:r>
          </w:p>
        </w:tc>
        <w:tc>
          <w:tcPr>
            <w:tcW w:w="2127" w:type="dxa"/>
            <w:tcBorders>
              <w:top w:val="single" w:sz="4" w:space="0" w:color="auto"/>
              <w:left w:val="single" w:sz="4" w:space="0" w:color="auto"/>
              <w:bottom w:val="single" w:sz="4" w:space="0" w:color="auto"/>
              <w:right w:val="single" w:sz="4" w:space="0" w:color="auto"/>
            </w:tcBorders>
            <w:hideMark/>
          </w:tcPr>
          <w:p w14:paraId="7437D5D7" w14:textId="77777777" w:rsidR="006E7BF9" w:rsidRDefault="006E7BF9" w:rsidP="00CE3E80">
            <w:pPr>
              <w:pStyle w:val="TAL"/>
            </w:pPr>
            <w:r w:rsidRPr="006B6A88">
              <w:t>Media</w:t>
            </w:r>
            <w:r>
              <w:t>/Audio</w:t>
            </w:r>
            <w:r w:rsidRPr="006B6A88">
              <w:t xml:space="preserve"> SSRC </w:t>
            </w:r>
            <w:r w:rsidRPr="009A363E">
              <w:t>of the Transmitting User</w:t>
            </w:r>
            <w:r>
              <w:t xml:space="preserve"> (client B)</w:t>
            </w:r>
          </w:p>
        </w:tc>
        <w:tc>
          <w:tcPr>
            <w:tcW w:w="2127" w:type="dxa"/>
            <w:tcBorders>
              <w:top w:val="single" w:sz="4" w:space="0" w:color="auto"/>
              <w:left w:val="single" w:sz="4" w:space="0" w:color="auto"/>
              <w:bottom w:val="single" w:sz="4" w:space="0" w:color="auto"/>
              <w:right w:val="single" w:sz="4" w:space="0" w:color="auto"/>
            </w:tcBorders>
            <w:hideMark/>
          </w:tcPr>
          <w:p w14:paraId="1D139DE1" w14:textId="77777777" w:rsidR="006E7BF9" w:rsidRPr="00592E3B" w:rsidRDefault="006E7BF9" w:rsidP="00CE3E80">
            <w:pPr>
              <w:pStyle w:val="TAL"/>
            </w:pPr>
            <w:r w:rsidRPr="00592E3B">
              <w:t>Notation in accordance with clause 5.5.11.0.</w:t>
            </w:r>
          </w:p>
        </w:tc>
        <w:tc>
          <w:tcPr>
            <w:tcW w:w="1419" w:type="dxa"/>
            <w:tcBorders>
              <w:top w:val="single" w:sz="4" w:space="0" w:color="auto"/>
              <w:left w:val="single" w:sz="4" w:space="0" w:color="auto"/>
              <w:bottom w:val="single" w:sz="4" w:space="0" w:color="auto"/>
              <w:right w:val="single" w:sz="4" w:space="0" w:color="auto"/>
            </w:tcBorders>
            <w:hideMark/>
          </w:tcPr>
          <w:p w14:paraId="149C957C" w14:textId="77777777" w:rsidR="006E7BF9" w:rsidRPr="00592E3B" w:rsidRDefault="006E7BF9" w:rsidP="00CE3E80">
            <w:pPr>
              <w:pStyle w:val="TAL"/>
            </w:pPr>
            <w:r w:rsidRPr="003C14E8">
              <w:t>TS 24.581 [88] clause 9.2.3.16</w:t>
            </w:r>
          </w:p>
        </w:tc>
        <w:tc>
          <w:tcPr>
            <w:tcW w:w="1135" w:type="dxa"/>
            <w:tcBorders>
              <w:top w:val="single" w:sz="4" w:space="0" w:color="auto"/>
              <w:left w:val="single" w:sz="4" w:space="0" w:color="auto"/>
              <w:bottom w:val="single" w:sz="4" w:space="0" w:color="auto"/>
              <w:right w:val="single" w:sz="4" w:space="0" w:color="auto"/>
            </w:tcBorders>
          </w:tcPr>
          <w:p w14:paraId="561F7A3B" w14:textId="77777777" w:rsidR="006E7BF9" w:rsidRPr="00592E3B" w:rsidRDefault="006E7BF9" w:rsidP="00CE3E80">
            <w:pPr>
              <w:pStyle w:val="TAL"/>
            </w:pPr>
          </w:p>
        </w:tc>
      </w:tr>
      <w:tr w:rsidR="006E7BF9" w:rsidRPr="00592E3B" w14:paraId="37BBD140"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B692B5" w14:textId="77777777" w:rsidR="006E7BF9" w:rsidRPr="00592E3B" w:rsidRDefault="006E7BF9" w:rsidP="00CE3E80">
            <w:pPr>
              <w:pStyle w:val="TAL"/>
              <w:keepNext w:val="0"/>
              <w:keepLines w:val="0"/>
              <w:widowControl w:val="0"/>
              <w:rPr>
                <w:b/>
                <w:lang w:eastAsia="ko-KR"/>
              </w:rPr>
            </w:pPr>
            <w:r w:rsidRPr="003C14E8">
              <w:rPr>
                <w:b/>
                <w:lang w:eastAsia="ko-KR"/>
              </w:rPr>
              <w:t>Video SSRC of the Transmitting User</w:t>
            </w:r>
          </w:p>
        </w:tc>
        <w:tc>
          <w:tcPr>
            <w:tcW w:w="2127" w:type="dxa"/>
            <w:tcBorders>
              <w:top w:val="single" w:sz="4" w:space="0" w:color="auto"/>
              <w:left w:val="single" w:sz="4" w:space="0" w:color="auto"/>
              <w:bottom w:val="single" w:sz="4" w:space="0" w:color="auto"/>
              <w:right w:val="single" w:sz="4" w:space="0" w:color="auto"/>
            </w:tcBorders>
            <w:hideMark/>
          </w:tcPr>
          <w:p w14:paraId="3026D86F" w14:textId="77777777" w:rsidR="006E7BF9" w:rsidRDefault="006E7BF9" w:rsidP="00CE3E80">
            <w:pPr>
              <w:pStyle w:val="TAL"/>
            </w:pPr>
            <w:r w:rsidRPr="003C14E8">
              <w:t>Not present</w:t>
            </w:r>
          </w:p>
        </w:tc>
        <w:tc>
          <w:tcPr>
            <w:tcW w:w="2127" w:type="dxa"/>
            <w:tcBorders>
              <w:top w:val="single" w:sz="4" w:space="0" w:color="auto"/>
              <w:left w:val="single" w:sz="4" w:space="0" w:color="auto"/>
              <w:bottom w:val="single" w:sz="4" w:space="0" w:color="auto"/>
              <w:right w:val="single" w:sz="4" w:space="0" w:color="auto"/>
            </w:tcBorders>
            <w:hideMark/>
          </w:tcPr>
          <w:p w14:paraId="5D49FA61" w14:textId="77777777" w:rsidR="006E7BF9" w:rsidRPr="00592E3B" w:rsidRDefault="006E7BF9" w:rsidP="00CE3E80">
            <w:pPr>
              <w:pStyle w:val="TAL"/>
            </w:pPr>
            <w:r w:rsidRPr="003C14E8">
              <w:t>Rel-18 and later</w:t>
            </w:r>
          </w:p>
        </w:tc>
        <w:tc>
          <w:tcPr>
            <w:tcW w:w="1419" w:type="dxa"/>
            <w:tcBorders>
              <w:top w:val="single" w:sz="4" w:space="0" w:color="auto"/>
              <w:left w:val="single" w:sz="4" w:space="0" w:color="auto"/>
              <w:bottom w:val="single" w:sz="4" w:space="0" w:color="auto"/>
              <w:right w:val="single" w:sz="4" w:space="0" w:color="auto"/>
            </w:tcBorders>
            <w:hideMark/>
          </w:tcPr>
          <w:p w14:paraId="7A175631" w14:textId="77777777" w:rsidR="006E7BF9" w:rsidRPr="00592E3B" w:rsidRDefault="006E7BF9" w:rsidP="00CE3E80">
            <w:pPr>
              <w:pStyle w:val="TAL"/>
            </w:pPr>
            <w:r w:rsidRPr="003C14E8">
              <w:t>TS 24.581 [88] clause 9.2.3.23</w:t>
            </w:r>
          </w:p>
        </w:tc>
        <w:tc>
          <w:tcPr>
            <w:tcW w:w="1135" w:type="dxa"/>
            <w:tcBorders>
              <w:top w:val="single" w:sz="4" w:space="0" w:color="auto"/>
              <w:left w:val="single" w:sz="4" w:space="0" w:color="auto"/>
              <w:bottom w:val="single" w:sz="4" w:space="0" w:color="auto"/>
              <w:right w:val="single" w:sz="4" w:space="0" w:color="auto"/>
            </w:tcBorders>
          </w:tcPr>
          <w:p w14:paraId="6C5298C6" w14:textId="77777777" w:rsidR="006E7BF9" w:rsidRPr="00592E3B" w:rsidRDefault="006E7BF9" w:rsidP="00CE3E80">
            <w:pPr>
              <w:pStyle w:val="TAL"/>
            </w:pPr>
          </w:p>
        </w:tc>
      </w:tr>
    </w:tbl>
    <w:p w14:paraId="3B575EB0" w14:textId="77777777" w:rsidR="006E7BF9" w:rsidRPr="00592E3B" w:rsidRDefault="006E7BF9" w:rsidP="006E7BF9"/>
    <w:p w14:paraId="21D868FF" w14:textId="77777777" w:rsidR="006E7BF9" w:rsidRPr="00592E3B" w:rsidRDefault="006E7BF9" w:rsidP="006E7BF9">
      <w:pPr>
        <w:pStyle w:val="Heading5"/>
      </w:pPr>
      <w:bookmarkStart w:id="249" w:name="_Toc27678225"/>
      <w:bookmarkStart w:id="250" w:name="_Toc36037247"/>
      <w:bookmarkStart w:id="251" w:name="_Toc44398324"/>
      <w:bookmarkStart w:id="252" w:name="_Toc52382523"/>
      <w:bookmarkStart w:id="253" w:name="_Toc60687434"/>
      <w:bookmarkStart w:id="254" w:name="_Toc68726599"/>
      <w:bookmarkStart w:id="255" w:name="_Toc75786525"/>
      <w:bookmarkStart w:id="256" w:name="_Toc100443434"/>
      <w:bookmarkStart w:id="257" w:name="_Toc178183854"/>
      <w:bookmarkStart w:id="258" w:name="_Toc180142672"/>
      <w:r w:rsidRPr="00592E3B">
        <w:t>5.5.11.2.4</w:t>
      </w:r>
      <w:r w:rsidRPr="00592E3B">
        <w:tab/>
        <w:t>Transmission Arbitration Release</w:t>
      </w:r>
      <w:bookmarkEnd w:id="249"/>
      <w:bookmarkEnd w:id="250"/>
      <w:bookmarkEnd w:id="251"/>
      <w:bookmarkEnd w:id="252"/>
      <w:bookmarkEnd w:id="253"/>
      <w:bookmarkEnd w:id="254"/>
      <w:bookmarkEnd w:id="255"/>
      <w:bookmarkEnd w:id="256"/>
      <w:r w:rsidRPr="00592E3B">
        <w:t>d</w:t>
      </w:r>
      <w:bookmarkEnd w:id="257"/>
      <w:bookmarkEnd w:id="258"/>
    </w:p>
    <w:p w14:paraId="0640B710" w14:textId="77777777" w:rsidR="006E7BF9" w:rsidRPr="00592E3B" w:rsidRDefault="006E7BF9" w:rsidP="006E7BF9">
      <w:pPr>
        <w:pStyle w:val="TH"/>
      </w:pPr>
      <w:r w:rsidRPr="00592E3B">
        <w:t>Table 5.5.11.2.4-1: Transmission Arbitration Released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59">
          <w:tblGrid>
            <w:gridCol w:w="2837"/>
            <w:gridCol w:w="2127"/>
            <w:gridCol w:w="2127"/>
            <w:gridCol w:w="1419"/>
            <w:gridCol w:w="1135"/>
          </w:tblGrid>
        </w:tblGridChange>
      </w:tblGrid>
      <w:tr w:rsidR="006E7BF9" w:rsidRPr="00592E3B" w14:paraId="64EA1B6D" w14:textId="77777777" w:rsidTr="00CE3E80">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BBB8BAB" w14:textId="77777777" w:rsidR="006E7BF9" w:rsidRPr="00592E3B" w:rsidRDefault="006E7BF9" w:rsidP="00CE3E80">
            <w:pPr>
              <w:pStyle w:val="TAL"/>
              <w:keepLines w:val="0"/>
              <w:widowControl w:val="0"/>
            </w:pPr>
            <w:r w:rsidRPr="00592E3B">
              <w:t>Derivation Path: TS 24.581 [88] Table 9.2.9-1</w:t>
            </w:r>
          </w:p>
        </w:tc>
      </w:tr>
      <w:tr w:rsidR="006E7BF9" w:rsidRPr="00592E3B" w14:paraId="75E43A85" w14:textId="77777777" w:rsidTr="00CE3E80">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42B0BA1" w14:textId="77777777" w:rsidR="006E7BF9" w:rsidRPr="00592E3B" w:rsidRDefault="006E7BF9" w:rsidP="00CE3E80">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69C99A" w14:textId="77777777" w:rsidR="006E7BF9" w:rsidRPr="00592E3B" w:rsidRDefault="006E7BF9" w:rsidP="00CE3E80">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F67CF92" w14:textId="77777777" w:rsidR="006E7BF9" w:rsidRPr="00592E3B" w:rsidRDefault="006E7BF9" w:rsidP="00CE3E80">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C92D77A" w14:textId="77777777" w:rsidR="006E7BF9" w:rsidRPr="00592E3B" w:rsidRDefault="006E7BF9" w:rsidP="00CE3E80">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8614014" w14:textId="77777777" w:rsidR="006E7BF9" w:rsidRPr="00592E3B" w:rsidRDefault="006E7BF9" w:rsidP="00CE3E80">
            <w:pPr>
              <w:pStyle w:val="TAH"/>
              <w:keepLines w:val="0"/>
              <w:widowControl w:val="0"/>
              <w:rPr>
                <w:bCs/>
              </w:rPr>
            </w:pPr>
            <w:r w:rsidRPr="00592E3B">
              <w:rPr>
                <w:bCs/>
              </w:rPr>
              <w:t>Condition</w:t>
            </w:r>
          </w:p>
        </w:tc>
      </w:tr>
      <w:tr w:rsidR="006E7BF9" w:rsidRPr="00592E3B" w14:paraId="00AD30C6" w14:textId="77777777" w:rsidTr="00CE3E80">
        <w:trPr>
          <w:cantSplit/>
          <w:jc w:val="center"/>
        </w:trPr>
        <w:tc>
          <w:tcPr>
            <w:tcW w:w="2837" w:type="dxa"/>
            <w:tcBorders>
              <w:top w:val="single" w:sz="4" w:space="0" w:color="auto"/>
              <w:left w:val="single" w:sz="4" w:space="0" w:color="auto"/>
              <w:bottom w:val="nil"/>
              <w:right w:val="single" w:sz="4" w:space="0" w:color="auto"/>
            </w:tcBorders>
          </w:tcPr>
          <w:p w14:paraId="4FA5F8CD" w14:textId="77777777" w:rsidR="006E7BF9" w:rsidRPr="00592E3B" w:rsidRDefault="006E7BF9" w:rsidP="00CE3E80">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2D46AD4F" w14:textId="77777777" w:rsidR="006E7BF9" w:rsidRPr="00592E3B" w:rsidRDefault="006E7BF9" w:rsidP="00CE3E80">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B738B91" w14:textId="77777777" w:rsidR="006E7BF9" w:rsidRPr="00592E3B" w:rsidRDefault="006E7BF9" w:rsidP="00CE3E80">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6ABDE150" w14:textId="77777777" w:rsidR="006E7BF9" w:rsidRPr="00592E3B" w:rsidRDefault="006E7BF9" w:rsidP="00CE3E80">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11799747" w14:textId="77777777" w:rsidR="006E7BF9" w:rsidRPr="00592E3B" w:rsidRDefault="006E7BF9" w:rsidP="00CE3E80">
            <w:pPr>
              <w:pStyle w:val="TAL"/>
            </w:pPr>
          </w:p>
        </w:tc>
      </w:tr>
      <w:tr w:rsidR="006E7BF9" w:rsidRPr="00592E3B" w14:paraId="633449F6"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0F34D554" w14:textId="77777777" w:rsidR="006E7BF9" w:rsidRPr="00592E3B" w:rsidRDefault="006E7BF9" w:rsidP="00CE3E80">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78E8B03C" w14:textId="77777777" w:rsidR="006E7BF9" w:rsidRPr="00592E3B" w:rsidRDefault="006E7BF9" w:rsidP="00CE3E80">
            <w:pPr>
              <w:pStyle w:val="TAL"/>
              <w:keepLines w:val="0"/>
              <w:widowControl w:val="0"/>
            </w:pPr>
            <w:r w:rsidRPr="00592E3B">
              <w:t>“00011”</w:t>
            </w:r>
          </w:p>
        </w:tc>
        <w:tc>
          <w:tcPr>
            <w:tcW w:w="2127" w:type="dxa"/>
            <w:tcBorders>
              <w:top w:val="single" w:sz="4" w:space="0" w:color="auto"/>
              <w:left w:val="single" w:sz="4" w:space="0" w:color="auto"/>
              <w:bottom w:val="single" w:sz="4" w:space="0" w:color="auto"/>
              <w:right w:val="single" w:sz="4" w:space="0" w:color="auto"/>
            </w:tcBorders>
            <w:hideMark/>
          </w:tcPr>
          <w:p w14:paraId="11BDE666" w14:textId="77777777" w:rsidR="006E7BF9" w:rsidRPr="00592E3B" w:rsidRDefault="006E7BF9" w:rsidP="00CE3E80">
            <w:pPr>
              <w:pStyle w:val="TAL"/>
              <w:keepLines w:val="0"/>
              <w:widowControl w:val="0"/>
            </w:pPr>
            <w:r w:rsidRPr="00592E3B">
              <w:t>Transmission Arbitration Release</w:t>
            </w:r>
          </w:p>
        </w:tc>
        <w:tc>
          <w:tcPr>
            <w:tcW w:w="1419" w:type="dxa"/>
            <w:tcBorders>
              <w:top w:val="single" w:sz="4" w:space="0" w:color="auto"/>
              <w:left w:val="single" w:sz="4" w:space="0" w:color="auto"/>
              <w:bottom w:val="single" w:sz="4" w:space="0" w:color="auto"/>
              <w:right w:val="single" w:sz="4" w:space="0" w:color="auto"/>
            </w:tcBorders>
            <w:hideMark/>
          </w:tcPr>
          <w:p w14:paraId="3D3C84D6" w14:textId="77777777" w:rsidR="006E7BF9" w:rsidRPr="00592E3B" w:rsidRDefault="006E7BF9" w:rsidP="00CE3E80">
            <w:pPr>
              <w:pStyle w:val="TAL"/>
              <w:keepLines w:val="0"/>
              <w:widowControl w:val="0"/>
            </w:pPr>
            <w:r w:rsidRPr="00592E3B">
              <w:t xml:space="preserve">TS 24.581 [88] clause 9.2.9 and 9.2.2.1-2 </w:t>
            </w:r>
          </w:p>
        </w:tc>
        <w:tc>
          <w:tcPr>
            <w:tcW w:w="1135" w:type="dxa"/>
            <w:tcBorders>
              <w:top w:val="single" w:sz="4" w:space="0" w:color="auto"/>
              <w:left w:val="single" w:sz="4" w:space="0" w:color="auto"/>
              <w:bottom w:val="single" w:sz="4" w:space="0" w:color="auto"/>
              <w:right w:val="single" w:sz="4" w:space="0" w:color="auto"/>
            </w:tcBorders>
          </w:tcPr>
          <w:p w14:paraId="55C0DEE8" w14:textId="77777777" w:rsidR="006E7BF9" w:rsidRPr="00592E3B" w:rsidRDefault="006E7BF9" w:rsidP="00CE3E80">
            <w:pPr>
              <w:pStyle w:val="TAL"/>
            </w:pPr>
          </w:p>
        </w:tc>
      </w:tr>
      <w:tr w:rsidR="006E7BF9" w:rsidRPr="00592E3B" w14:paraId="6BB46B51"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680660D8"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7BE2FAF" w14:textId="77777777" w:rsidR="006E7BF9" w:rsidRPr="00592E3B" w:rsidRDefault="006E7BF9" w:rsidP="00CE3E80">
            <w:pPr>
              <w:pStyle w:val="TAL"/>
            </w:pPr>
            <w:r w:rsidRPr="00592E3B">
              <w:t>“10011”</w:t>
            </w:r>
          </w:p>
        </w:tc>
        <w:tc>
          <w:tcPr>
            <w:tcW w:w="2127" w:type="dxa"/>
            <w:tcBorders>
              <w:top w:val="single" w:sz="4" w:space="0" w:color="auto"/>
              <w:left w:val="single" w:sz="4" w:space="0" w:color="auto"/>
              <w:bottom w:val="single" w:sz="4" w:space="0" w:color="auto"/>
              <w:right w:val="single" w:sz="4" w:space="0" w:color="auto"/>
            </w:tcBorders>
          </w:tcPr>
          <w:p w14:paraId="36383806"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25CA03CA"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002C68" w14:textId="77777777" w:rsidR="006E7BF9" w:rsidRPr="00592E3B" w:rsidRDefault="006E7BF9" w:rsidP="00CE3E80">
            <w:pPr>
              <w:pStyle w:val="TAL"/>
              <w:rPr>
                <w:rFonts w:cs="Arial"/>
                <w:b/>
              </w:rPr>
            </w:pPr>
            <w:r w:rsidRPr="00592E3B">
              <w:t>ACK</w:t>
            </w:r>
          </w:p>
        </w:tc>
      </w:tr>
      <w:tr w:rsidR="006E7BF9" w:rsidRPr="00592E3B" w14:paraId="066F48C5"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038604F4" w14:textId="77777777" w:rsidR="006E7BF9" w:rsidRPr="00592E3B" w:rsidRDefault="006E7BF9" w:rsidP="00CE3E80">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4778C84D" w14:textId="77777777" w:rsidR="006E7BF9" w:rsidRPr="00592E3B" w:rsidRDefault="006E7BF9" w:rsidP="00CE3E80">
            <w:pPr>
              <w:pStyle w:val="TAL"/>
              <w:rPr>
                <w:rFonts w:cs="Arial"/>
              </w:rPr>
            </w:pPr>
            <w:r w:rsidRPr="00322072">
              <w:rPr>
                <w:rFonts w:cs="Arial"/>
              </w:rPr>
              <w:t>RTCP SSRC of the SS</w:t>
            </w:r>
          </w:p>
        </w:tc>
        <w:tc>
          <w:tcPr>
            <w:tcW w:w="2127" w:type="dxa"/>
            <w:tcBorders>
              <w:top w:val="single" w:sz="4" w:space="0" w:color="auto"/>
              <w:left w:val="single" w:sz="4" w:space="0" w:color="auto"/>
              <w:bottom w:val="single" w:sz="4" w:space="0" w:color="auto"/>
              <w:right w:val="single" w:sz="4" w:space="0" w:color="auto"/>
            </w:tcBorders>
            <w:hideMark/>
          </w:tcPr>
          <w:p w14:paraId="7FA90CA2" w14:textId="77777777" w:rsidR="006E7BF9" w:rsidRPr="00592E3B" w:rsidRDefault="006E7BF9" w:rsidP="00CE3E80">
            <w:pPr>
              <w:pStyle w:val="TAL"/>
              <w:rPr>
                <w:rFonts w:cs="Arial"/>
              </w:rPr>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13569AD1" w14:textId="77777777" w:rsidR="006E7BF9" w:rsidRPr="00592E3B" w:rsidRDefault="006E7BF9" w:rsidP="00CE3E80">
            <w:pPr>
              <w:pStyle w:val="TAL"/>
              <w:rPr>
                <w:rFonts w:cs="Arial"/>
              </w:rPr>
            </w:pPr>
            <w:r w:rsidRPr="00592E3B">
              <w:rPr>
                <w:rFonts w:cs="Arial"/>
              </w:rPr>
              <w:t>IETF RFC 3550 [76]</w:t>
            </w:r>
          </w:p>
        </w:tc>
        <w:tc>
          <w:tcPr>
            <w:tcW w:w="1135" w:type="dxa"/>
            <w:tcBorders>
              <w:top w:val="single" w:sz="4" w:space="0" w:color="auto"/>
              <w:left w:val="single" w:sz="4" w:space="0" w:color="auto"/>
              <w:bottom w:val="single" w:sz="4" w:space="0" w:color="auto"/>
              <w:right w:val="single" w:sz="4" w:space="0" w:color="auto"/>
            </w:tcBorders>
          </w:tcPr>
          <w:p w14:paraId="7C7DF00E" w14:textId="77777777" w:rsidR="006E7BF9" w:rsidRPr="00592E3B" w:rsidRDefault="006E7BF9" w:rsidP="00CE3E80">
            <w:pPr>
              <w:pStyle w:val="TAL"/>
              <w:rPr>
                <w:b/>
              </w:rPr>
            </w:pPr>
          </w:p>
        </w:tc>
      </w:tr>
      <w:tr w:rsidR="006E7BF9" w:rsidRPr="00592E3B" w14:paraId="6CB6AFCB"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76474E75" w14:textId="77777777" w:rsidR="006E7BF9" w:rsidRPr="00592E3B" w:rsidRDefault="006E7BF9" w:rsidP="00CE3E80">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2899D4BE" w14:textId="77777777" w:rsidR="006E7BF9" w:rsidRPr="00592E3B" w:rsidRDefault="006E7BF9" w:rsidP="00CE3E80">
            <w:pPr>
              <w:pStyle w:val="TAL"/>
              <w:rPr>
                <w:rFonts w:cs="Arial"/>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308348C7" w14:textId="77777777" w:rsidR="006E7BF9" w:rsidRPr="00592E3B" w:rsidRDefault="006E7BF9" w:rsidP="00CE3E80">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378BC645" w14:textId="77777777" w:rsidR="006E7BF9" w:rsidRPr="00592E3B" w:rsidRDefault="006E7BF9" w:rsidP="00CE3E80">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084225F4" w14:textId="77777777" w:rsidR="006E7BF9" w:rsidRPr="00592E3B" w:rsidRDefault="006E7BF9" w:rsidP="00CE3E80">
            <w:pPr>
              <w:pStyle w:val="TAL"/>
              <w:rPr>
                <w:b/>
              </w:rPr>
            </w:pPr>
            <w:r w:rsidRPr="00592E3B">
              <w:rPr>
                <w:rFonts w:eastAsia="MS Mincho"/>
              </w:rPr>
              <w:t>OFF-NETWORK</w:t>
            </w:r>
          </w:p>
        </w:tc>
      </w:tr>
      <w:tr w:rsidR="006E7BF9" w:rsidRPr="00592E3B" w14:paraId="214B8487"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82FAC1" w14:textId="77777777" w:rsidR="006E7BF9" w:rsidRPr="00592E3B" w:rsidRDefault="006E7BF9" w:rsidP="00CE3E80">
            <w:pPr>
              <w:pStyle w:val="TAL"/>
              <w:keepNext w:val="0"/>
              <w:keepLines w:val="0"/>
              <w:widowControl w:val="0"/>
              <w:rPr>
                <w:bCs/>
              </w:rPr>
            </w:pPr>
            <w:r w:rsidRPr="00592E3B">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36DA8944" w14:textId="77777777" w:rsidR="006E7BF9" w:rsidRPr="00592E3B" w:rsidRDefault="006E7BF9" w:rsidP="00CE3E80">
            <w:pPr>
              <w:pStyle w:val="TAL"/>
              <w:rPr>
                <w:rFonts w:cs="Arial"/>
              </w:rPr>
            </w:pPr>
            <w:r w:rsidRPr="00592E3B">
              <w:rPr>
                <w:rFonts w:cs="Arial"/>
              </w:rPr>
              <w:t>MCV1</w:t>
            </w:r>
          </w:p>
        </w:tc>
        <w:tc>
          <w:tcPr>
            <w:tcW w:w="2127" w:type="dxa"/>
            <w:tcBorders>
              <w:top w:val="single" w:sz="4" w:space="0" w:color="auto"/>
              <w:left w:val="single" w:sz="4" w:space="0" w:color="auto"/>
              <w:bottom w:val="single" w:sz="4" w:space="0" w:color="auto"/>
              <w:right w:val="single" w:sz="4" w:space="0" w:color="auto"/>
            </w:tcBorders>
          </w:tcPr>
          <w:p w14:paraId="78D0D6A8" w14:textId="77777777" w:rsidR="006E7BF9" w:rsidRPr="00592E3B" w:rsidRDefault="006E7BF9" w:rsidP="00CE3E80">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7EC7ECE1" w14:textId="77777777" w:rsidR="006E7BF9" w:rsidRPr="00592E3B" w:rsidRDefault="006E7BF9" w:rsidP="00CE3E80">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56D76BB3" w14:textId="77777777" w:rsidR="006E7BF9" w:rsidRPr="00592E3B" w:rsidRDefault="006E7BF9" w:rsidP="00CE3E80">
            <w:pPr>
              <w:pStyle w:val="TAL"/>
              <w:rPr>
                <w:b/>
              </w:rPr>
            </w:pPr>
          </w:p>
        </w:tc>
      </w:tr>
      <w:tr w:rsidR="006E7BF9" w:rsidRPr="00592E3B" w14:paraId="423F61A9"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27E1FE" w14:textId="77777777" w:rsidR="006E7BF9" w:rsidRPr="00592E3B" w:rsidRDefault="006E7BF9" w:rsidP="00CE3E80">
            <w:pPr>
              <w:pStyle w:val="TAL"/>
              <w:keepNext w:val="0"/>
              <w:keepLines w:val="0"/>
              <w:widowControl w:val="0"/>
              <w:rPr>
                <w:b/>
              </w:rPr>
            </w:pPr>
            <w:r w:rsidRPr="00592E3B">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3A15BAE5"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AFB310" w14:textId="77777777" w:rsidR="006E7BF9" w:rsidRPr="00592E3B" w:rsidRDefault="006E7BF9" w:rsidP="00CE3E80">
            <w:pPr>
              <w:pStyle w:val="TAL"/>
              <w:rPr>
                <w:rFonts w:cs="Arial"/>
              </w:rPr>
            </w:pPr>
            <w:r w:rsidRPr="00592E3B">
              <w:rPr>
                <w:rFonts w:cs="Arial"/>
              </w:rPr>
              <w:t xml:space="preserve">Identifies the </w:t>
            </w:r>
            <w:proofErr w:type="spellStart"/>
            <w:r w:rsidRPr="00592E3B">
              <w:rPr>
                <w:rFonts w:cs="Arial"/>
              </w:rPr>
              <w:t>MCVideo</w:t>
            </w:r>
            <w:proofErr w:type="spellEnd"/>
            <w:r w:rsidRPr="00592E3B">
              <w:rPr>
                <w:rFonts w:cs="Arial"/>
              </w:rPr>
              <w:t xml:space="preserve">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65755EC7" w14:textId="77777777" w:rsidR="006E7BF9" w:rsidRPr="00592E3B" w:rsidRDefault="006E7BF9" w:rsidP="00CE3E80">
            <w:pPr>
              <w:pStyle w:val="TAL"/>
            </w:pPr>
            <w:r w:rsidRPr="00592E3B">
              <w:t>TS 24.581 [88] clause 9.2.3.6</w:t>
            </w:r>
          </w:p>
        </w:tc>
        <w:tc>
          <w:tcPr>
            <w:tcW w:w="1135" w:type="dxa"/>
            <w:tcBorders>
              <w:top w:val="single" w:sz="4" w:space="0" w:color="auto"/>
              <w:left w:val="single" w:sz="4" w:space="0" w:color="auto"/>
              <w:bottom w:val="single" w:sz="4" w:space="0" w:color="auto"/>
              <w:right w:val="single" w:sz="4" w:space="0" w:color="auto"/>
            </w:tcBorders>
          </w:tcPr>
          <w:p w14:paraId="62C1DCC5" w14:textId="77777777" w:rsidR="006E7BF9" w:rsidRPr="00592E3B" w:rsidRDefault="006E7BF9" w:rsidP="00CE3E80">
            <w:pPr>
              <w:pStyle w:val="TAL"/>
            </w:pPr>
          </w:p>
        </w:tc>
      </w:tr>
      <w:tr w:rsidR="006E7BF9" w:rsidRPr="00592E3B" w14:paraId="6960D346"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92600C" w14:textId="77777777" w:rsidR="006E7BF9" w:rsidRPr="00592E3B" w:rsidRDefault="006E7BF9" w:rsidP="00CE3E80">
            <w:pPr>
              <w:pStyle w:val="TAL"/>
              <w:keepNext w:val="0"/>
              <w:keepLines w:val="0"/>
              <w:widowControl w:val="0"/>
              <w:rPr>
                <w:b/>
              </w:rPr>
            </w:pPr>
            <w:r w:rsidRPr="00592E3B">
              <w:rPr>
                <w:b/>
              </w:rPr>
              <w:t xml:space="preserve">  </w:t>
            </w:r>
            <w:r w:rsidRPr="00592E3B">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4E7B630E" w14:textId="77777777" w:rsidR="006E7BF9" w:rsidRPr="00592E3B" w:rsidRDefault="006E7BF9" w:rsidP="00CE3E80">
            <w:pPr>
              <w:pStyle w:val="TAL"/>
              <w:rPr>
                <w:rFonts w:cs="Arial"/>
              </w:rPr>
            </w:pPr>
            <w:proofErr w:type="spellStart"/>
            <w:r w:rsidRPr="00592E3B">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E9400DA" w14:textId="77777777" w:rsidR="006E7BF9" w:rsidRPr="00592E3B" w:rsidRDefault="006E7BF9" w:rsidP="00CE3E80">
            <w:pPr>
              <w:pStyle w:val="TAL"/>
              <w:rPr>
                <w:rFonts w:cs="Arial"/>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3EF19332"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54A8C37F" w14:textId="77777777" w:rsidR="006E7BF9" w:rsidRPr="00592E3B" w:rsidRDefault="006E7BF9" w:rsidP="00CE3E80">
            <w:pPr>
              <w:pStyle w:val="TAL"/>
            </w:pPr>
          </w:p>
        </w:tc>
      </w:tr>
      <w:tr w:rsidR="006E7BF9" w:rsidRPr="00592E3B" w14:paraId="1FE5AEE0"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961319" w14:textId="77777777" w:rsidR="006E7BF9" w:rsidRPr="00592E3B" w:rsidRDefault="006E7BF9" w:rsidP="00CE3E80">
            <w:pPr>
              <w:pStyle w:val="TAL"/>
              <w:keepNext w:val="0"/>
              <w:keepLines w:val="0"/>
              <w:widowControl w:val="0"/>
              <w:ind w:left="120" w:hanging="120"/>
              <w:rPr>
                <w:b/>
              </w:rPr>
            </w:pPr>
            <w:r w:rsidRPr="00592E3B">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12678ACA" w14:textId="77777777" w:rsidR="006E7BF9" w:rsidRPr="00592E3B" w:rsidRDefault="006E7BF9" w:rsidP="00CE3E80">
            <w:pPr>
              <w:pStyle w:val="TAL"/>
              <w:rPr>
                <w:rFonts w:cs="Arial"/>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9441FA8" w14:textId="77777777" w:rsidR="006E7BF9" w:rsidRPr="00592E3B" w:rsidRDefault="006E7BF9" w:rsidP="00CE3E80">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357F3351" w14:textId="77777777" w:rsidR="006E7BF9" w:rsidRPr="00592E3B" w:rsidRDefault="006E7BF9" w:rsidP="00CE3E80">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6BE0889C" w14:textId="77777777" w:rsidR="006E7BF9" w:rsidRPr="00592E3B" w:rsidRDefault="006E7BF9" w:rsidP="00CE3E80">
            <w:pPr>
              <w:pStyle w:val="TAL"/>
            </w:pPr>
          </w:p>
        </w:tc>
      </w:tr>
      <w:tr w:rsidR="006E7BF9" w:rsidRPr="00592E3B" w14:paraId="03B93087"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7297EC" w14:textId="77777777" w:rsidR="006E7BF9" w:rsidRPr="00592E3B" w:rsidRDefault="006E7BF9" w:rsidP="00CE3E80">
            <w:pPr>
              <w:pStyle w:val="TAL"/>
              <w:keepNext w:val="0"/>
              <w:keepLines w:val="0"/>
              <w:widowControl w:val="0"/>
              <w:rPr>
                <w:b/>
              </w:rPr>
            </w:pPr>
            <w:r w:rsidRPr="00592E3B">
              <w:rPr>
                <w:b/>
              </w:rPr>
              <w:lastRenderedPageBreak/>
              <w:t>User ID</w:t>
            </w:r>
          </w:p>
        </w:tc>
        <w:tc>
          <w:tcPr>
            <w:tcW w:w="2127" w:type="dxa"/>
            <w:tcBorders>
              <w:top w:val="single" w:sz="4" w:space="0" w:color="auto"/>
              <w:left w:val="single" w:sz="4" w:space="0" w:color="auto"/>
              <w:bottom w:val="single" w:sz="4" w:space="0" w:color="auto"/>
              <w:right w:val="single" w:sz="4" w:space="0" w:color="auto"/>
            </w:tcBorders>
            <w:hideMark/>
          </w:tcPr>
          <w:p w14:paraId="4C3B1CB0"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2C8719E" w14:textId="77777777" w:rsidR="006E7BF9" w:rsidRPr="00592E3B" w:rsidRDefault="006E7BF9" w:rsidP="00CE3E80">
            <w:pPr>
              <w:pStyle w:val="TAL"/>
              <w:rPr>
                <w:rFonts w:cs="Arial"/>
              </w:rPr>
            </w:pPr>
            <w:r w:rsidRPr="00592E3B">
              <w:rPr>
                <w:rFonts w:cs="Arial"/>
              </w:rPr>
              <w:t xml:space="preserve">The User ID field is used in off-network only. The User ID carries the </w:t>
            </w:r>
            <w:proofErr w:type="spellStart"/>
            <w:r w:rsidRPr="00592E3B">
              <w:rPr>
                <w:rFonts w:cs="Arial"/>
                <w:lang w:eastAsia="ko-KR"/>
              </w:rPr>
              <w:t>MCVideo</w:t>
            </w:r>
            <w:proofErr w:type="spellEnd"/>
            <w:r w:rsidRPr="00592E3B">
              <w:rPr>
                <w:rFonts w:cs="Arial"/>
                <w:lang w:eastAsia="ko-KR"/>
              </w:rPr>
              <w:t xml:space="preserve"> ID</w:t>
            </w:r>
            <w:r w:rsidRPr="00592E3B">
              <w:rPr>
                <w:rFonts w:cs="Arial"/>
              </w:rPr>
              <w:t xml:space="preserve"> of the transmission participant</w:t>
            </w:r>
            <w:r w:rsidRPr="00592E3B">
              <w:rPr>
                <w:rFonts w:cs="Arial"/>
                <w:lang w:eastAsia="ko-KR"/>
              </w:rPr>
              <w:t xml:space="preserve"> sending the Transmission Arbitration Release message</w:t>
            </w:r>
            <w:r w:rsidRPr="00592E3B">
              <w:rPr>
                <w:rFonts w:cs="Arial"/>
              </w:rPr>
              <w:t>.</w:t>
            </w:r>
          </w:p>
        </w:tc>
        <w:tc>
          <w:tcPr>
            <w:tcW w:w="1419" w:type="dxa"/>
            <w:tcBorders>
              <w:top w:val="single" w:sz="4" w:space="0" w:color="auto"/>
              <w:left w:val="single" w:sz="4" w:space="0" w:color="auto"/>
              <w:bottom w:val="single" w:sz="4" w:space="0" w:color="auto"/>
              <w:right w:val="single" w:sz="4" w:space="0" w:color="auto"/>
            </w:tcBorders>
            <w:hideMark/>
          </w:tcPr>
          <w:p w14:paraId="2EBB8088" w14:textId="77777777" w:rsidR="006E7BF9" w:rsidRPr="00592E3B" w:rsidRDefault="006E7BF9" w:rsidP="00CE3E80">
            <w:pPr>
              <w:pStyle w:val="TAL"/>
              <w:rPr>
                <w:rFonts w:cs="Arial"/>
              </w:rPr>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6A3EBBD8" w14:textId="77777777" w:rsidR="006E7BF9" w:rsidRPr="00592E3B" w:rsidRDefault="006E7BF9" w:rsidP="00CE3E80">
            <w:pPr>
              <w:pStyle w:val="TAL"/>
            </w:pPr>
            <w:r w:rsidRPr="00592E3B">
              <w:t>OFF-NETWORK</w:t>
            </w:r>
          </w:p>
        </w:tc>
      </w:tr>
      <w:tr w:rsidR="006E7BF9" w:rsidRPr="00592E3B" w14:paraId="7BDB61F5"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876376" w14:textId="77777777" w:rsidR="006E7BF9" w:rsidRPr="00592E3B" w:rsidRDefault="006E7BF9" w:rsidP="00CE3E80">
            <w:pPr>
              <w:pStyle w:val="TAL"/>
              <w:keepNext w:val="0"/>
              <w:keepLines w:val="0"/>
              <w:widowControl w:val="0"/>
              <w:rPr>
                <w:b/>
              </w:rPr>
            </w:pPr>
            <w:r w:rsidRPr="00592E3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4EFF9D74" w14:textId="77777777" w:rsidR="006E7BF9" w:rsidRPr="00592E3B" w:rsidRDefault="006E7BF9" w:rsidP="00CE3E80">
            <w:pPr>
              <w:pStyle w:val="TAL"/>
              <w:rPr>
                <w:rFonts w:cs="Arial"/>
              </w:rPr>
            </w:pPr>
            <w:proofErr w:type="spellStart"/>
            <w:r w:rsidRPr="00592E3B">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3F484115" w14:textId="77777777" w:rsidR="006E7BF9" w:rsidRPr="00592E3B" w:rsidRDefault="006E7BF9" w:rsidP="00CE3E80">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51F5A994"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587782A2" w14:textId="77777777" w:rsidR="006E7BF9" w:rsidRPr="00592E3B" w:rsidRDefault="006E7BF9" w:rsidP="00CE3E80">
            <w:pPr>
              <w:pStyle w:val="TAL"/>
            </w:pPr>
          </w:p>
        </w:tc>
      </w:tr>
      <w:tr w:rsidR="006E7BF9" w:rsidRPr="00592E3B" w14:paraId="2DF10D89"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49DD6E" w14:textId="77777777" w:rsidR="006E7BF9" w:rsidRPr="00592E3B" w:rsidRDefault="006E7BF9" w:rsidP="00CE3E80">
            <w:pPr>
              <w:pStyle w:val="TAL"/>
              <w:rPr>
                <w:b/>
                <w:lang w:eastAsia="ko-KR"/>
              </w:rPr>
            </w:pPr>
            <w:r w:rsidRPr="00592E3B">
              <w:rPr>
                <w:b/>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6EC08E50" w14:textId="77777777" w:rsidR="006E7BF9" w:rsidRPr="00592E3B" w:rsidRDefault="006E7BF9" w:rsidP="00CE3E80">
            <w:pPr>
              <w:pStyle w:val="TAL"/>
              <w:rPr>
                <w:rFonts w:cs="Arial"/>
              </w:rPr>
            </w:pPr>
          </w:p>
        </w:tc>
        <w:tc>
          <w:tcPr>
            <w:tcW w:w="2127" w:type="dxa"/>
            <w:tcBorders>
              <w:top w:val="single" w:sz="4" w:space="0" w:color="auto"/>
              <w:left w:val="single" w:sz="4" w:space="0" w:color="auto"/>
              <w:bottom w:val="single" w:sz="4" w:space="0" w:color="auto"/>
              <w:right w:val="single" w:sz="4" w:space="0" w:color="auto"/>
            </w:tcBorders>
          </w:tcPr>
          <w:p w14:paraId="6C208C98" w14:textId="77777777" w:rsidR="006E7BF9" w:rsidRPr="00592E3B" w:rsidRDefault="006E7BF9" w:rsidP="00CE3E80">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hideMark/>
          </w:tcPr>
          <w:p w14:paraId="37BE9509" w14:textId="77777777" w:rsidR="006E7BF9" w:rsidRPr="00592E3B" w:rsidRDefault="006E7BF9" w:rsidP="00CE3E80">
            <w:pPr>
              <w:pStyle w:val="TAL"/>
            </w:pPr>
            <w:r w:rsidRPr="00592E3B">
              <w:t>TS 24.581 [88] clause 9.2.3.9</w:t>
            </w:r>
          </w:p>
        </w:tc>
        <w:tc>
          <w:tcPr>
            <w:tcW w:w="1135" w:type="dxa"/>
            <w:tcBorders>
              <w:top w:val="single" w:sz="4" w:space="0" w:color="auto"/>
              <w:left w:val="single" w:sz="4" w:space="0" w:color="auto"/>
              <w:bottom w:val="single" w:sz="4" w:space="0" w:color="auto"/>
              <w:right w:val="single" w:sz="4" w:space="0" w:color="auto"/>
            </w:tcBorders>
          </w:tcPr>
          <w:p w14:paraId="256850D0" w14:textId="77777777" w:rsidR="006E7BF9" w:rsidRPr="00592E3B" w:rsidRDefault="006E7BF9" w:rsidP="00CE3E80">
            <w:pPr>
              <w:pStyle w:val="TAL"/>
              <w:rPr>
                <w:rFonts w:cs="Arial"/>
              </w:rPr>
            </w:pPr>
          </w:p>
        </w:tc>
      </w:tr>
      <w:tr w:rsidR="006E7BF9" w:rsidRPr="00592E3B" w14:paraId="40C1FF29"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A10FAC"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24E2F73A" w14:textId="77777777" w:rsidR="006E7BF9" w:rsidRPr="00592E3B" w:rsidRDefault="006E7BF9" w:rsidP="00CE3E80">
            <w:pPr>
              <w:pStyle w:val="TAL"/>
            </w:pPr>
            <w:r w:rsidRPr="00592E3B">
              <w:t>The value sent in the previous Transmission Arbitration Release message, if any, increased by 1</w:t>
            </w:r>
          </w:p>
        </w:tc>
        <w:tc>
          <w:tcPr>
            <w:tcW w:w="2127" w:type="dxa"/>
            <w:tcBorders>
              <w:top w:val="single" w:sz="4" w:space="0" w:color="auto"/>
              <w:left w:val="single" w:sz="4" w:space="0" w:color="auto"/>
              <w:bottom w:val="single" w:sz="4" w:space="0" w:color="auto"/>
              <w:right w:val="single" w:sz="4" w:space="0" w:color="auto"/>
            </w:tcBorders>
            <w:hideMark/>
          </w:tcPr>
          <w:p w14:paraId="32333953" w14:textId="77777777" w:rsidR="006E7BF9" w:rsidRPr="00592E3B" w:rsidRDefault="006E7BF9" w:rsidP="00CE3E80">
            <w:pPr>
              <w:pStyle w:val="TAL"/>
              <w:rPr>
                <w:rFonts w:cs="Arial"/>
              </w:rPr>
            </w:pPr>
            <w:r w:rsidRPr="00592E3B">
              <w:rPr>
                <w:rFonts w:cs="Arial"/>
              </w:rPr>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722AE30A"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7254F82E" w14:textId="77777777" w:rsidR="006E7BF9" w:rsidRPr="00592E3B" w:rsidRDefault="006E7BF9" w:rsidP="00CE3E80">
            <w:pPr>
              <w:pStyle w:val="TAL"/>
              <w:rPr>
                <w:rFonts w:cs="Arial"/>
              </w:rPr>
            </w:pPr>
          </w:p>
        </w:tc>
      </w:tr>
      <w:tr w:rsidR="006E7BF9" w:rsidRPr="00592E3B" w14:paraId="2EA9A2A3"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66AADF" w14:textId="77777777" w:rsidR="006E7BF9" w:rsidRPr="00592E3B" w:rsidRDefault="006E7BF9" w:rsidP="00CE3E80">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16B62B32"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65A3CC24" w14:textId="77777777" w:rsidR="006E7BF9" w:rsidRPr="00592E3B" w:rsidRDefault="006E7BF9" w:rsidP="00CE3E80">
            <w:pPr>
              <w:pStyle w:val="TAL"/>
              <w:rPr>
                <w:rFonts w:cs="Arial"/>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57DB7D02" w14:textId="77777777" w:rsidR="006E7BF9" w:rsidRPr="00592E3B" w:rsidRDefault="006E7BF9" w:rsidP="00CE3E80">
            <w:pPr>
              <w:pStyle w:val="TAL"/>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1A57A034" w14:textId="77777777" w:rsidR="006E7BF9" w:rsidRPr="00592E3B" w:rsidRDefault="006E7BF9" w:rsidP="00CE3E80">
            <w:pPr>
              <w:pStyle w:val="TAL"/>
              <w:rPr>
                <w:rFonts w:cs="Arial"/>
              </w:rPr>
            </w:pPr>
          </w:p>
        </w:tc>
      </w:tr>
      <w:tr w:rsidR="006E7BF9" w:rsidRPr="00592E3B" w14:paraId="2184A83B" w14:textId="77777777" w:rsidTr="006E7BF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MCC160" w:date="2025-01-22T12:59:00Z" w16du:dateUtc="2025-01-22T11:5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1" w:author="MCC160" w:date="2025-01-22T12:59:00Z" w16du:dateUtc="2025-01-22T11:59:00Z">
            <w:trPr>
              <w:cantSplit/>
              <w:jc w:val="center"/>
            </w:trPr>
          </w:trPrChange>
        </w:trPr>
        <w:tc>
          <w:tcPr>
            <w:tcW w:w="2837" w:type="dxa"/>
            <w:tcBorders>
              <w:top w:val="single" w:sz="4" w:space="0" w:color="auto"/>
              <w:left w:val="single" w:sz="4" w:space="0" w:color="auto"/>
              <w:bottom w:val="nil"/>
              <w:right w:val="single" w:sz="4" w:space="0" w:color="auto"/>
            </w:tcBorders>
            <w:hideMark/>
            <w:tcPrChange w:id="262" w:author="MCC160" w:date="2025-01-22T12:59:00Z" w16du:dateUtc="2025-01-22T11:59:00Z">
              <w:tcPr>
                <w:tcW w:w="2837" w:type="dxa"/>
                <w:tcBorders>
                  <w:top w:val="single" w:sz="4" w:space="0" w:color="auto"/>
                  <w:left w:val="single" w:sz="4" w:space="0" w:color="auto"/>
                  <w:bottom w:val="nil"/>
                  <w:right w:val="single" w:sz="4" w:space="0" w:color="auto"/>
                </w:tcBorders>
                <w:hideMark/>
              </w:tcPr>
            </w:tcPrChange>
          </w:tcPr>
          <w:p w14:paraId="3CD12673" w14:textId="77777777" w:rsidR="006E7BF9" w:rsidRPr="00592E3B" w:rsidRDefault="006E7BF9" w:rsidP="00CE3E80">
            <w:pPr>
              <w:pStyle w:val="TAL"/>
              <w:keepNext w:val="0"/>
              <w:keepLines w:val="0"/>
              <w:widowControl w:val="0"/>
              <w:rPr>
                <w:rFonts w:cs="Arial"/>
                <w:szCs w:val="18"/>
              </w:rPr>
            </w:pPr>
            <w:r w:rsidRPr="00592E3B">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Change w:id="263" w:author="MCC160" w:date="2025-01-22T12:59:00Z" w16du:dateUtc="2025-01-22T11:59:00Z">
              <w:tcPr>
                <w:tcW w:w="2127" w:type="dxa"/>
                <w:tcBorders>
                  <w:top w:val="single" w:sz="4" w:space="0" w:color="auto"/>
                  <w:left w:val="single" w:sz="4" w:space="0" w:color="auto"/>
                  <w:bottom w:val="single" w:sz="4" w:space="0" w:color="auto"/>
                  <w:right w:val="single" w:sz="4" w:space="0" w:color="auto"/>
                </w:tcBorders>
                <w:hideMark/>
              </w:tcPr>
            </w:tcPrChange>
          </w:tcPr>
          <w:p w14:paraId="3EBCDE72" w14:textId="77777777" w:rsidR="006E7BF9" w:rsidRPr="00592E3B" w:rsidRDefault="006E7BF9" w:rsidP="00CE3E80">
            <w:pPr>
              <w:pStyle w:val="TAL"/>
              <w:rPr>
                <w:rFonts w:cs="Arial"/>
              </w:rPr>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Change w:id="264" w:author="MCC160" w:date="2025-01-22T12:59:00Z" w16du:dateUtc="2025-01-22T11:59:00Z">
              <w:tcPr>
                <w:tcW w:w="2127" w:type="dxa"/>
                <w:tcBorders>
                  <w:top w:val="single" w:sz="4" w:space="0" w:color="auto"/>
                  <w:left w:val="single" w:sz="4" w:space="0" w:color="auto"/>
                  <w:bottom w:val="single" w:sz="4" w:space="0" w:color="auto"/>
                  <w:right w:val="single" w:sz="4" w:space="0" w:color="auto"/>
                </w:tcBorders>
                <w:hideMark/>
              </w:tcPr>
            </w:tcPrChange>
          </w:tcPr>
          <w:p w14:paraId="6EAE9EFE" w14:textId="77777777" w:rsidR="006E7BF9" w:rsidRPr="00592E3B" w:rsidRDefault="006E7BF9" w:rsidP="00CE3E80">
            <w:pPr>
              <w:pStyle w:val="TAL"/>
              <w:rPr>
                <w:rFonts w:cs="Arial"/>
              </w:rPr>
            </w:pPr>
            <w:r w:rsidRPr="00592E3B">
              <w:rPr>
                <w:rFonts w:cs="Arial"/>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Change w:id="265" w:author="MCC160" w:date="2025-01-22T12:59:00Z" w16du:dateUtc="2025-01-22T11:59:00Z">
              <w:tcPr>
                <w:tcW w:w="1419" w:type="dxa"/>
                <w:tcBorders>
                  <w:top w:val="single" w:sz="4" w:space="0" w:color="auto"/>
                  <w:left w:val="single" w:sz="4" w:space="0" w:color="auto"/>
                  <w:bottom w:val="single" w:sz="4" w:space="0" w:color="auto"/>
                  <w:right w:val="single" w:sz="4" w:space="0" w:color="auto"/>
                </w:tcBorders>
                <w:hideMark/>
              </w:tcPr>
            </w:tcPrChange>
          </w:tcPr>
          <w:p w14:paraId="3C165F79"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Change w:id="266" w:author="MCC160" w:date="2025-01-22T12:59:00Z" w16du:dateUtc="2025-01-22T11:59:00Z">
              <w:tcPr>
                <w:tcW w:w="1135" w:type="dxa"/>
                <w:tcBorders>
                  <w:top w:val="single" w:sz="4" w:space="0" w:color="auto"/>
                  <w:left w:val="single" w:sz="4" w:space="0" w:color="auto"/>
                  <w:bottom w:val="single" w:sz="4" w:space="0" w:color="auto"/>
                  <w:right w:val="single" w:sz="4" w:space="0" w:color="auto"/>
                </w:tcBorders>
              </w:tcPr>
            </w:tcPrChange>
          </w:tcPr>
          <w:p w14:paraId="41597FB2" w14:textId="77777777" w:rsidR="006E7BF9" w:rsidRPr="00592E3B" w:rsidRDefault="006E7BF9" w:rsidP="00CE3E80">
            <w:pPr>
              <w:pStyle w:val="TAL"/>
            </w:pPr>
          </w:p>
        </w:tc>
      </w:tr>
      <w:tr w:rsidR="006E7BF9" w:rsidRPr="00592E3B" w14:paraId="6B24A34A" w14:textId="77777777" w:rsidTr="006E7BF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MCC160" w:date="2025-01-22T12:59:00Z" w16du:dateUtc="2025-01-22T11:5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8" w:author="MCC160" w:date="2025-01-22T12:59:00Z" w16du:dateUtc="2025-01-22T11:59:00Z">
            <w:trPr>
              <w:cantSplit/>
              <w:jc w:val="center"/>
            </w:trPr>
          </w:trPrChange>
        </w:trPr>
        <w:tc>
          <w:tcPr>
            <w:tcW w:w="2837" w:type="dxa"/>
            <w:tcBorders>
              <w:top w:val="nil"/>
              <w:left w:val="single" w:sz="4" w:space="0" w:color="auto"/>
              <w:bottom w:val="nil"/>
              <w:right w:val="single" w:sz="4" w:space="0" w:color="auto"/>
            </w:tcBorders>
            <w:tcPrChange w:id="269" w:author="MCC160" w:date="2025-01-22T12:59:00Z" w16du:dateUtc="2025-01-22T11:59:00Z">
              <w:tcPr>
                <w:tcW w:w="2837" w:type="dxa"/>
                <w:tcBorders>
                  <w:top w:val="single" w:sz="4" w:space="0" w:color="auto"/>
                  <w:left w:val="single" w:sz="4" w:space="0" w:color="auto"/>
                  <w:bottom w:val="nil"/>
                  <w:right w:val="single" w:sz="4" w:space="0" w:color="auto"/>
                </w:tcBorders>
              </w:tcPr>
            </w:tcPrChange>
          </w:tcPr>
          <w:p w14:paraId="7936ADBB" w14:textId="77777777" w:rsidR="006E7BF9" w:rsidRPr="00592E3B" w:rsidRDefault="006E7BF9" w:rsidP="00CE3E80">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Change w:id="270" w:author="MCC160" w:date="2025-01-22T12:59:00Z" w16du:dateUtc="2025-01-22T11:59:00Z">
              <w:tcPr>
                <w:tcW w:w="2127" w:type="dxa"/>
                <w:tcBorders>
                  <w:top w:val="single" w:sz="4" w:space="0" w:color="auto"/>
                  <w:left w:val="single" w:sz="4" w:space="0" w:color="auto"/>
                  <w:bottom w:val="single" w:sz="4" w:space="0" w:color="auto"/>
                  <w:right w:val="single" w:sz="4" w:space="0" w:color="auto"/>
                </w:tcBorders>
              </w:tcPr>
            </w:tcPrChange>
          </w:tcPr>
          <w:p w14:paraId="41B3D805" w14:textId="77777777" w:rsidR="006E7BF9" w:rsidRPr="00592E3B" w:rsidRDefault="006E7BF9" w:rsidP="00CE3E80">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Change w:id="271" w:author="MCC160" w:date="2025-01-22T12:59:00Z" w16du:dateUtc="2025-01-22T11:59:00Z">
              <w:tcPr>
                <w:tcW w:w="2127" w:type="dxa"/>
                <w:tcBorders>
                  <w:top w:val="single" w:sz="4" w:space="0" w:color="auto"/>
                  <w:left w:val="single" w:sz="4" w:space="0" w:color="auto"/>
                  <w:bottom w:val="single" w:sz="4" w:space="0" w:color="auto"/>
                  <w:right w:val="single" w:sz="4" w:space="0" w:color="auto"/>
                </w:tcBorders>
              </w:tcPr>
            </w:tcPrChange>
          </w:tcPr>
          <w:p w14:paraId="2B72FFAD" w14:textId="77777777" w:rsidR="006E7BF9" w:rsidRPr="00592E3B" w:rsidRDefault="006E7BF9" w:rsidP="00CE3E80">
            <w:pPr>
              <w:pStyle w:val="TAL"/>
              <w:rPr>
                <w:rFonts w:cs="Arial"/>
                <w:lang w:eastAsia="x-none"/>
              </w:rPr>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Change w:id="272" w:author="MCC160" w:date="2025-01-22T12:59:00Z" w16du:dateUtc="2025-01-22T11:59:00Z">
              <w:tcPr>
                <w:tcW w:w="1419" w:type="dxa"/>
                <w:tcBorders>
                  <w:top w:val="single" w:sz="4" w:space="0" w:color="auto"/>
                  <w:left w:val="single" w:sz="4" w:space="0" w:color="auto"/>
                  <w:bottom w:val="single" w:sz="4" w:space="0" w:color="auto"/>
                  <w:right w:val="single" w:sz="4" w:space="0" w:color="auto"/>
                </w:tcBorders>
              </w:tcPr>
            </w:tcPrChange>
          </w:tcPr>
          <w:p w14:paraId="75C74ABD"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Change w:id="273" w:author="MCC160" w:date="2025-01-22T12:59:00Z" w16du:dateUtc="2025-01-22T11:59:00Z">
              <w:tcPr>
                <w:tcW w:w="1135" w:type="dxa"/>
                <w:tcBorders>
                  <w:top w:val="single" w:sz="4" w:space="0" w:color="auto"/>
                  <w:left w:val="single" w:sz="4" w:space="0" w:color="auto"/>
                  <w:bottom w:val="single" w:sz="4" w:space="0" w:color="auto"/>
                  <w:right w:val="single" w:sz="4" w:space="0" w:color="auto"/>
                </w:tcBorders>
              </w:tcPr>
            </w:tcPrChange>
          </w:tcPr>
          <w:p w14:paraId="798B2C05" w14:textId="77777777" w:rsidR="006E7BF9" w:rsidRPr="00592E3B" w:rsidRDefault="006E7BF9" w:rsidP="00CE3E80">
            <w:pPr>
              <w:pStyle w:val="TAL"/>
            </w:pPr>
            <w:r w:rsidRPr="00592E3B">
              <w:t>BROADCAST-CALL</w:t>
            </w:r>
          </w:p>
        </w:tc>
      </w:tr>
      <w:tr w:rsidR="006E7BF9" w:rsidRPr="00592E3B" w14:paraId="4F5A433E" w14:textId="77777777" w:rsidTr="00CE3E80">
        <w:trPr>
          <w:cantSplit/>
          <w:jc w:val="center"/>
        </w:trPr>
        <w:tc>
          <w:tcPr>
            <w:tcW w:w="2837" w:type="dxa"/>
            <w:tcBorders>
              <w:top w:val="nil"/>
              <w:left w:val="single" w:sz="4" w:space="0" w:color="auto"/>
              <w:bottom w:val="nil"/>
              <w:right w:val="single" w:sz="4" w:space="0" w:color="auto"/>
            </w:tcBorders>
          </w:tcPr>
          <w:p w14:paraId="7799483D" w14:textId="77777777" w:rsidR="006E7BF9" w:rsidRPr="00592E3B" w:rsidRDefault="006E7BF9" w:rsidP="00CE3E80">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E753DD3" w14:textId="77777777" w:rsidR="006E7BF9" w:rsidRPr="00592E3B" w:rsidRDefault="006E7BF9" w:rsidP="00CE3E80">
            <w:pPr>
              <w:pStyle w:val="TAL"/>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02D1B6A0" w14:textId="77777777" w:rsidR="006E7BF9" w:rsidRPr="00592E3B" w:rsidRDefault="006E7BF9" w:rsidP="00CE3E80">
            <w:pPr>
              <w:pStyle w:val="TAL"/>
              <w:rPr>
                <w:rFonts w:cs="Arial"/>
                <w:lang w:eastAsia="x-none"/>
              </w:rPr>
            </w:pPr>
            <w:r w:rsidRPr="00592E3B">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4257CBFA"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D3903F9" w14:textId="77777777" w:rsidR="006E7BF9" w:rsidRPr="00592E3B" w:rsidRDefault="006E7BF9" w:rsidP="00CE3E80">
            <w:pPr>
              <w:pStyle w:val="TAL"/>
            </w:pPr>
            <w:r w:rsidRPr="00592E3B">
              <w:t>EMERGENCY-CALL</w:t>
            </w:r>
          </w:p>
        </w:tc>
      </w:tr>
      <w:tr w:rsidR="006E7BF9" w:rsidRPr="00592E3B" w14:paraId="3D48ACAF"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54D28EEB" w14:textId="77777777" w:rsidR="006E7BF9" w:rsidRPr="00592E3B" w:rsidRDefault="006E7BF9" w:rsidP="00CE3E80">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CC1AEB4" w14:textId="77777777" w:rsidR="006E7BF9" w:rsidRPr="00592E3B" w:rsidRDefault="006E7BF9" w:rsidP="00CE3E80">
            <w:pPr>
              <w:pStyle w:val="TAL"/>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1D58075C" w14:textId="77777777" w:rsidR="006E7BF9" w:rsidRPr="00592E3B" w:rsidRDefault="006E7BF9" w:rsidP="00CE3E80">
            <w:pPr>
              <w:pStyle w:val="TAL"/>
              <w:rPr>
                <w:rFonts w:cs="Arial"/>
                <w:lang w:eastAsia="x-none"/>
              </w:rPr>
            </w:pPr>
            <w:r w:rsidRPr="00592E3B">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551F1156"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E903EF" w14:textId="77777777" w:rsidR="006E7BF9" w:rsidRPr="00592E3B" w:rsidRDefault="006E7BF9" w:rsidP="00CE3E80">
            <w:pPr>
              <w:pStyle w:val="TAL"/>
            </w:pPr>
            <w:r w:rsidRPr="00592E3B">
              <w:t>IMMPERIL-CALL</w:t>
            </w:r>
          </w:p>
        </w:tc>
      </w:tr>
      <w:tr w:rsidR="006E7BF9" w:rsidRPr="00592E3B" w14:paraId="3BE7E69A"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158CA5" w14:textId="77777777" w:rsidR="006E7BF9" w:rsidRPr="00592E3B" w:rsidRDefault="006E7BF9" w:rsidP="00CE3E80">
            <w:pPr>
              <w:pStyle w:val="TAL"/>
              <w:keepNext w:val="0"/>
              <w:keepLines w:val="0"/>
              <w:widowControl w:val="0"/>
              <w:rPr>
                <w:rFonts w:cs="Arial"/>
                <w:szCs w:val="18"/>
              </w:rPr>
            </w:pPr>
            <w:r w:rsidRPr="00592E3B">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5DC14BF7" w14:textId="77777777" w:rsidR="006E7BF9" w:rsidRPr="00592E3B" w:rsidRDefault="006E7BF9" w:rsidP="00CE3E80">
            <w:pPr>
              <w:pStyle w:val="TAL"/>
              <w:rPr>
                <w:rFonts w:cs="Arial"/>
              </w:rPr>
            </w:pPr>
            <w:r>
              <w:rPr>
                <w:rFonts w:cs="Arial"/>
              </w:rPr>
              <w:t xml:space="preserve">Media </w:t>
            </w:r>
            <w:r w:rsidRPr="00592E3B">
              <w:rPr>
                <w:rFonts w:cs="Arial"/>
              </w:rPr>
              <w:t xml:space="preserve">SSRC of the intended recipient of the message </w:t>
            </w:r>
          </w:p>
        </w:tc>
        <w:tc>
          <w:tcPr>
            <w:tcW w:w="2127" w:type="dxa"/>
            <w:tcBorders>
              <w:top w:val="single" w:sz="4" w:space="0" w:color="auto"/>
              <w:left w:val="single" w:sz="4" w:space="0" w:color="auto"/>
              <w:bottom w:val="single" w:sz="4" w:space="0" w:color="auto"/>
              <w:right w:val="single" w:sz="4" w:space="0" w:color="auto"/>
            </w:tcBorders>
            <w:hideMark/>
          </w:tcPr>
          <w:p w14:paraId="5B8C1B25" w14:textId="77777777" w:rsidR="006E7BF9" w:rsidRPr="00592E3B" w:rsidRDefault="006E7BF9" w:rsidP="00CE3E80">
            <w:pPr>
              <w:pStyle w:val="TAL"/>
              <w:rPr>
                <w:rFonts w:cs="Arial"/>
              </w:rPr>
            </w:pPr>
            <w:r w:rsidRPr="00592E3B">
              <w:rPr>
                <w:rFonts w:eastAsia="MS PGothic"/>
              </w:rPr>
              <w:t>Notation in accordance with clause </w:t>
            </w:r>
            <w:r w:rsidRPr="00592E3B">
              <w:t>5.5.11.0.</w:t>
            </w:r>
          </w:p>
        </w:tc>
        <w:tc>
          <w:tcPr>
            <w:tcW w:w="1419" w:type="dxa"/>
            <w:tcBorders>
              <w:top w:val="single" w:sz="4" w:space="0" w:color="auto"/>
              <w:left w:val="single" w:sz="4" w:space="0" w:color="auto"/>
              <w:bottom w:val="single" w:sz="4" w:space="0" w:color="auto"/>
              <w:right w:val="single" w:sz="4" w:space="0" w:color="auto"/>
            </w:tcBorders>
            <w:hideMark/>
          </w:tcPr>
          <w:p w14:paraId="28FA412B" w14:textId="77777777" w:rsidR="006E7BF9" w:rsidRPr="00592E3B" w:rsidRDefault="006E7BF9" w:rsidP="00CE3E80">
            <w:pPr>
              <w:pStyle w:val="TAL"/>
            </w:pPr>
            <w:r w:rsidRPr="00592E3B">
              <w:t>IETF RFC 3550 [76]</w:t>
            </w:r>
          </w:p>
        </w:tc>
        <w:tc>
          <w:tcPr>
            <w:tcW w:w="1135" w:type="dxa"/>
            <w:tcBorders>
              <w:top w:val="single" w:sz="4" w:space="0" w:color="auto"/>
              <w:left w:val="single" w:sz="4" w:space="0" w:color="auto"/>
              <w:bottom w:val="single" w:sz="4" w:space="0" w:color="auto"/>
              <w:right w:val="single" w:sz="4" w:space="0" w:color="auto"/>
            </w:tcBorders>
          </w:tcPr>
          <w:p w14:paraId="23A2E996" w14:textId="77777777" w:rsidR="006E7BF9" w:rsidRPr="00592E3B" w:rsidRDefault="006E7BF9" w:rsidP="00CE3E80">
            <w:pPr>
              <w:pStyle w:val="TAL"/>
            </w:pPr>
          </w:p>
        </w:tc>
      </w:tr>
    </w:tbl>
    <w:p w14:paraId="4A8663E2" w14:textId="77777777" w:rsidR="006E7BF9" w:rsidRPr="00592E3B" w:rsidRDefault="006E7BF9" w:rsidP="006E7BF9"/>
    <w:p w14:paraId="20B2A8F3" w14:textId="77777777" w:rsidR="006E7BF9" w:rsidRPr="00592E3B" w:rsidRDefault="006E7BF9" w:rsidP="006E7BF9">
      <w:pPr>
        <w:pStyle w:val="Heading5"/>
      </w:pPr>
      <w:bookmarkStart w:id="274" w:name="_Toc27678226"/>
      <w:bookmarkStart w:id="275" w:name="_Toc36037248"/>
      <w:bookmarkStart w:id="276" w:name="_Toc44398325"/>
      <w:bookmarkStart w:id="277" w:name="_Toc52382524"/>
      <w:bookmarkStart w:id="278" w:name="_Toc60687435"/>
      <w:bookmarkStart w:id="279" w:name="_Toc68726600"/>
      <w:bookmarkStart w:id="280" w:name="_Toc75786526"/>
      <w:bookmarkStart w:id="281" w:name="_Toc100443435"/>
      <w:bookmarkStart w:id="282" w:name="_Toc178183855"/>
      <w:bookmarkStart w:id="283" w:name="_Toc180142673"/>
      <w:r w:rsidRPr="00592E3B">
        <w:t>5.5.11.2.5</w:t>
      </w:r>
      <w:r w:rsidRPr="00592E3B">
        <w:tab/>
        <w:t>Transmission Revoked</w:t>
      </w:r>
      <w:bookmarkEnd w:id="274"/>
      <w:bookmarkEnd w:id="275"/>
      <w:bookmarkEnd w:id="276"/>
      <w:bookmarkEnd w:id="277"/>
      <w:bookmarkEnd w:id="278"/>
      <w:bookmarkEnd w:id="279"/>
      <w:bookmarkEnd w:id="280"/>
      <w:bookmarkEnd w:id="281"/>
      <w:bookmarkEnd w:id="282"/>
      <w:bookmarkEnd w:id="283"/>
    </w:p>
    <w:p w14:paraId="01082F93" w14:textId="77777777" w:rsidR="006E7BF9" w:rsidRPr="00592E3B" w:rsidRDefault="006E7BF9" w:rsidP="006E7BF9">
      <w:pPr>
        <w:pStyle w:val="TH"/>
      </w:pPr>
      <w:r w:rsidRPr="00592E3B">
        <w:t>Table 5.5.11.2.5-1: Transmission Revoked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84">
          <w:tblGrid>
            <w:gridCol w:w="2837"/>
            <w:gridCol w:w="2127"/>
            <w:gridCol w:w="2127"/>
            <w:gridCol w:w="1419"/>
            <w:gridCol w:w="1135"/>
          </w:tblGrid>
        </w:tblGridChange>
      </w:tblGrid>
      <w:tr w:rsidR="006E7BF9" w:rsidRPr="00592E3B" w14:paraId="0720DE17" w14:textId="77777777" w:rsidTr="00CE3E80">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215BDD8" w14:textId="77777777" w:rsidR="006E7BF9" w:rsidRPr="00592E3B" w:rsidRDefault="006E7BF9" w:rsidP="00CE3E80">
            <w:pPr>
              <w:pStyle w:val="TAL"/>
              <w:keepLines w:val="0"/>
              <w:widowControl w:val="0"/>
            </w:pPr>
            <w:r w:rsidRPr="00592E3B">
              <w:t>Derivation Path: TS 24.581 [88] Table 9.2.10-1</w:t>
            </w:r>
          </w:p>
        </w:tc>
      </w:tr>
      <w:tr w:rsidR="006E7BF9" w:rsidRPr="00592E3B" w14:paraId="0B1C4568" w14:textId="77777777" w:rsidTr="00CE3E80">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12F4D670" w14:textId="77777777" w:rsidR="006E7BF9" w:rsidRPr="00592E3B" w:rsidRDefault="006E7BF9" w:rsidP="00CE3E80">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5D339C0" w14:textId="77777777" w:rsidR="006E7BF9" w:rsidRPr="00592E3B" w:rsidRDefault="006E7BF9" w:rsidP="00CE3E80">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35B5FA5" w14:textId="77777777" w:rsidR="006E7BF9" w:rsidRPr="00592E3B" w:rsidRDefault="006E7BF9" w:rsidP="00CE3E80">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370F37E" w14:textId="77777777" w:rsidR="006E7BF9" w:rsidRPr="00592E3B" w:rsidRDefault="006E7BF9" w:rsidP="00CE3E80">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F39E53E" w14:textId="77777777" w:rsidR="006E7BF9" w:rsidRPr="00592E3B" w:rsidRDefault="006E7BF9" w:rsidP="00CE3E80">
            <w:pPr>
              <w:pStyle w:val="TAH"/>
              <w:keepLines w:val="0"/>
              <w:widowControl w:val="0"/>
              <w:rPr>
                <w:bCs/>
              </w:rPr>
            </w:pPr>
            <w:r w:rsidRPr="00592E3B">
              <w:rPr>
                <w:bCs/>
              </w:rPr>
              <w:t>Condition</w:t>
            </w:r>
          </w:p>
        </w:tc>
      </w:tr>
      <w:tr w:rsidR="006E7BF9" w:rsidRPr="00592E3B" w14:paraId="54000D6D"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569F5E01" w14:textId="77777777" w:rsidR="006E7BF9" w:rsidRPr="00592E3B" w:rsidRDefault="006E7BF9" w:rsidP="00CE3E80">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3AE6212F" w14:textId="77777777" w:rsidR="006E7BF9" w:rsidRPr="00592E3B" w:rsidRDefault="006E7BF9" w:rsidP="00CE3E80">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2993D33B" w14:textId="77777777" w:rsidR="006E7BF9" w:rsidRPr="00592E3B" w:rsidRDefault="006E7BF9" w:rsidP="00CE3E80">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71B3908" w14:textId="77777777" w:rsidR="006E7BF9" w:rsidRPr="00592E3B" w:rsidRDefault="006E7BF9" w:rsidP="00CE3E80">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5A679D07" w14:textId="77777777" w:rsidR="006E7BF9" w:rsidRPr="00592E3B" w:rsidRDefault="006E7BF9" w:rsidP="00CE3E80">
            <w:pPr>
              <w:pStyle w:val="TAL"/>
            </w:pPr>
          </w:p>
        </w:tc>
      </w:tr>
      <w:tr w:rsidR="006E7BF9" w:rsidRPr="00592E3B" w14:paraId="02055085"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2110006A" w14:textId="77777777" w:rsidR="006E7BF9" w:rsidRPr="00592E3B" w:rsidRDefault="006E7BF9" w:rsidP="00CE3E80">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7DECB8F9" w14:textId="77777777" w:rsidR="006E7BF9" w:rsidRPr="00592E3B" w:rsidRDefault="006E7BF9" w:rsidP="00CE3E80">
            <w:pPr>
              <w:pStyle w:val="TAL"/>
              <w:keepLines w:val="0"/>
              <w:widowControl w:val="0"/>
            </w:pPr>
            <w:r w:rsidRPr="00592E3B">
              <w:t>“00100”</w:t>
            </w:r>
          </w:p>
        </w:tc>
        <w:tc>
          <w:tcPr>
            <w:tcW w:w="2127" w:type="dxa"/>
            <w:tcBorders>
              <w:top w:val="single" w:sz="4" w:space="0" w:color="auto"/>
              <w:left w:val="single" w:sz="4" w:space="0" w:color="auto"/>
              <w:bottom w:val="single" w:sz="4" w:space="0" w:color="auto"/>
              <w:right w:val="single" w:sz="4" w:space="0" w:color="auto"/>
            </w:tcBorders>
            <w:hideMark/>
          </w:tcPr>
          <w:p w14:paraId="7D8119D2" w14:textId="77777777" w:rsidR="006E7BF9" w:rsidRPr="00592E3B" w:rsidRDefault="006E7BF9" w:rsidP="00CE3E80">
            <w:pPr>
              <w:pStyle w:val="TAL"/>
              <w:keepLines w:val="0"/>
              <w:widowControl w:val="0"/>
            </w:pPr>
            <w:r w:rsidRPr="00592E3B">
              <w:t>Transmission Revoked</w:t>
            </w:r>
          </w:p>
        </w:tc>
        <w:tc>
          <w:tcPr>
            <w:tcW w:w="1419" w:type="dxa"/>
            <w:tcBorders>
              <w:top w:val="single" w:sz="4" w:space="0" w:color="auto"/>
              <w:left w:val="single" w:sz="4" w:space="0" w:color="auto"/>
              <w:bottom w:val="single" w:sz="4" w:space="0" w:color="auto"/>
              <w:right w:val="single" w:sz="4" w:space="0" w:color="auto"/>
            </w:tcBorders>
            <w:hideMark/>
          </w:tcPr>
          <w:p w14:paraId="5CC886BF" w14:textId="77777777" w:rsidR="006E7BF9" w:rsidRPr="00592E3B" w:rsidRDefault="006E7BF9" w:rsidP="00CE3E80">
            <w:pPr>
              <w:pStyle w:val="TAL"/>
              <w:keepLines w:val="0"/>
              <w:widowControl w:val="0"/>
            </w:pPr>
            <w:r w:rsidRPr="00592E3B">
              <w:t xml:space="preserve">TS 24.581 [88] clause 9.2.10 and 9.2.2.1-2 </w:t>
            </w:r>
          </w:p>
        </w:tc>
        <w:tc>
          <w:tcPr>
            <w:tcW w:w="1135" w:type="dxa"/>
            <w:tcBorders>
              <w:top w:val="single" w:sz="4" w:space="0" w:color="auto"/>
              <w:left w:val="single" w:sz="4" w:space="0" w:color="auto"/>
              <w:bottom w:val="single" w:sz="4" w:space="0" w:color="auto"/>
              <w:right w:val="single" w:sz="4" w:space="0" w:color="auto"/>
            </w:tcBorders>
          </w:tcPr>
          <w:p w14:paraId="13E6382A" w14:textId="77777777" w:rsidR="006E7BF9" w:rsidRPr="00592E3B" w:rsidRDefault="006E7BF9" w:rsidP="00CE3E80">
            <w:pPr>
              <w:pStyle w:val="TAL"/>
            </w:pPr>
          </w:p>
        </w:tc>
      </w:tr>
      <w:tr w:rsidR="006E7BF9" w:rsidRPr="00592E3B" w14:paraId="21472209"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20EEA6B4"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E7E1D8F" w14:textId="77777777" w:rsidR="006E7BF9" w:rsidRPr="00592E3B" w:rsidRDefault="006E7BF9" w:rsidP="00CE3E80">
            <w:pPr>
              <w:pStyle w:val="TAL"/>
              <w:keepLines w:val="0"/>
              <w:widowControl w:val="0"/>
            </w:pPr>
            <w:r w:rsidRPr="00592E3B">
              <w:rPr>
                <w:szCs w:val="18"/>
              </w:rPr>
              <w:t>“10100”</w:t>
            </w:r>
          </w:p>
        </w:tc>
        <w:tc>
          <w:tcPr>
            <w:tcW w:w="2127" w:type="dxa"/>
            <w:tcBorders>
              <w:top w:val="single" w:sz="4" w:space="0" w:color="auto"/>
              <w:left w:val="single" w:sz="4" w:space="0" w:color="auto"/>
              <w:bottom w:val="single" w:sz="4" w:space="0" w:color="auto"/>
              <w:right w:val="single" w:sz="4" w:space="0" w:color="auto"/>
            </w:tcBorders>
          </w:tcPr>
          <w:p w14:paraId="4740E372" w14:textId="77777777" w:rsidR="006E7BF9" w:rsidRPr="00592E3B" w:rsidRDefault="006E7BF9" w:rsidP="00CE3E80">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F6266DB" w14:textId="77777777" w:rsidR="006E7BF9" w:rsidRPr="00592E3B" w:rsidRDefault="006E7BF9" w:rsidP="00CE3E80">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1D109C41" w14:textId="77777777" w:rsidR="006E7BF9" w:rsidRPr="00592E3B" w:rsidRDefault="006E7BF9" w:rsidP="00CE3E80">
            <w:pPr>
              <w:pStyle w:val="TAL"/>
              <w:rPr>
                <w:rFonts w:cs="Arial"/>
                <w:b/>
                <w:szCs w:val="18"/>
              </w:rPr>
            </w:pPr>
            <w:r w:rsidRPr="00592E3B">
              <w:t>ACK</w:t>
            </w:r>
          </w:p>
        </w:tc>
      </w:tr>
      <w:tr w:rsidR="006E7BF9" w:rsidRPr="00592E3B" w14:paraId="5FB6F9A1"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40F1847E" w14:textId="77777777" w:rsidR="006E7BF9" w:rsidRPr="00592E3B" w:rsidRDefault="006E7BF9" w:rsidP="00CE3E80">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0C74ABB8" w14:textId="77777777" w:rsidR="006E7BF9" w:rsidRPr="00592E3B" w:rsidRDefault="006E7BF9" w:rsidP="00CE3E80">
            <w:pPr>
              <w:pStyle w:val="TAL"/>
            </w:pPr>
            <w:r w:rsidRPr="00322072">
              <w:t>RTCP SSRC of the SS</w:t>
            </w:r>
          </w:p>
        </w:tc>
        <w:tc>
          <w:tcPr>
            <w:tcW w:w="2127" w:type="dxa"/>
            <w:tcBorders>
              <w:top w:val="single" w:sz="4" w:space="0" w:color="auto"/>
              <w:left w:val="single" w:sz="4" w:space="0" w:color="auto"/>
              <w:bottom w:val="single" w:sz="4" w:space="0" w:color="auto"/>
              <w:right w:val="single" w:sz="4" w:space="0" w:color="auto"/>
            </w:tcBorders>
            <w:hideMark/>
          </w:tcPr>
          <w:p w14:paraId="72EC726E" w14:textId="77777777" w:rsidR="006E7BF9" w:rsidRPr="00592E3B" w:rsidRDefault="006E7BF9" w:rsidP="00CE3E80">
            <w:pPr>
              <w:pStyle w:val="TAL"/>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73EED5D3" w14:textId="77777777" w:rsidR="006E7BF9" w:rsidRPr="00592E3B" w:rsidRDefault="006E7BF9" w:rsidP="00CE3E80">
            <w:pPr>
              <w:pStyle w:val="TAL"/>
            </w:pPr>
            <w:r w:rsidRPr="00592E3B">
              <w:t>IETF RFC 3550 [76]</w:t>
            </w:r>
          </w:p>
        </w:tc>
        <w:tc>
          <w:tcPr>
            <w:tcW w:w="1135" w:type="dxa"/>
            <w:tcBorders>
              <w:top w:val="single" w:sz="4" w:space="0" w:color="auto"/>
              <w:left w:val="single" w:sz="4" w:space="0" w:color="auto"/>
              <w:bottom w:val="single" w:sz="4" w:space="0" w:color="auto"/>
              <w:right w:val="single" w:sz="4" w:space="0" w:color="auto"/>
            </w:tcBorders>
          </w:tcPr>
          <w:p w14:paraId="2C8E0733" w14:textId="77777777" w:rsidR="006E7BF9" w:rsidRPr="00592E3B" w:rsidRDefault="006E7BF9" w:rsidP="00CE3E80">
            <w:pPr>
              <w:pStyle w:val="TAL"/>
              <w:keepNext w:val="0"/>
              <w:keepLines w:val="0"/>
              <w:widowControl w:val="0"/>
              <w:rPr>
                <w:b/>
              </w:rPr>
            </w:pPr>
          </w:p>
        </w:tc>
      </w:tr>
      <w:tr w:rsidR="006E7BF9" w:rsidRPr="00592E3B" w14:paraId="67AC85C5"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099387FB" w14:textId="77777777" w:rsidR="006E7BF9" w:rsidRPr="00592E3B" w:rsidRDefault="006E7BF9" w:rsidP="00CE3E80">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7BD470A3" w14:textId="77777777" w:rsidR="006E7BF9" w:rsidRPr="00592E3B" w:rsidRDefault="006E7BF9" w:rsidP="00CE3E80">
            <w:pPr>
              <w:pStyle w:val="TAL"/>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1FF20FDC"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24571B1A"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3CB7866B" w14:textId="77777777" w:rsidR="006E7BF9" w:rsidRPr="00592E3B" w:rsidRDefault="006E7BF9" w:rsidP="00CE3E80">
            <w:pPr>
              <w:pStyle w:val="TAL"/>
              <w:keepNext w:val="0"/>
              <w:keepLines w:val="0"/>
              <w:widowControl w:val="0"/>
              <w:rPr>
                <w:b/>
              </w:rPr>
            </w:pPr>
            <w:r w:rsidRPr="00592E3B">
              <w:rPr>
                <w:rFonts w:eastAsia="MS Mincho"/>
              </w:rPr>
              <w:t>OFF-NETWORK</w:t>
            </w:r>
          </w:p>
        </w:tc>
      </w:tr>
      <w:tr w:rsidR="006E7BF9" w:rsidRPr="00592E3B" w14:paraId="05F97379"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94BAAB" w14:textId="77777777" w:rsidR="006E7BF9" w:rsidRPr="00592E3B" w:rsidRDefault="006E7BF9" w:rsidP="00CE3E80">
            <w:pPr>
              <w:pStyle w:val="TAL"/>
              <w:keepNext w:val="0"/>
              <w:keepLines w:val="0"/>
              <w:widowControl w:val="0"/>
              <w:rPr>
                <w:bCs/>
              </w:rPr>
            </w:pPr>
            <w:r w:rsidRPr="00592E3B">
              <w:rPr>
                <w:b/>
              </w:rPr>
              <w:t xml:space="preserve"> </w:t>
            </w:r>
            <w:r w:rsidRPr="00592E3B">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4CA25BC" w14:textId="77777777" w:rsidR="006E7BF9" w:rsidRPr="00592E3B" w:rsidRDefault="006E7BF9" w:rsidP="00CE3E80">
            <w:pPr>
              <w:pStyle w:val="TAL"/>
            </w:pPr>
            <w:r w:rsidRPr="00592E3B">
              <w:t>MCV1</w:t>
            </w:r>
          </w:p>
        </w:tc>
        <w:tc>
          <w:tcPr>
            <w:tcW w:w="2127" w:type="dxa"/>
            <w:tcBorders>
              <w:top w:val="single" w:sz="4" w:space="0" w:color="auto"/>
              <w:left w:val="single" w:sz="4" w:space="0" w:color="auto"/>
              <w:bottom w:val="single" w:sz="4" w:space="0" w:color="auto"/>
              <w:right w:val="single" w:sz="4" w:space="0" w:color="auto"/>
            </w:tcBorders>
          </w:tcPr>
          <w:p w14:paraId="1A16818E"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6C74D968"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59C56D28" w14:textId="77777777" w:rsidR="006E7BF9" w:rsidRPr="00592E3B" w:rsidRDefault="006E7BF9" w:rsidP="00CE3E80">
            <w:pPr>
              <w:pStyle w:val="TAL"/>
              <w:keepNext w:val="0"/>
              <w:keepLines w:val="0"/>
              <w:widowControl w:val="0"/>
              <w:rPr>
                <w:b/>
              </w:rPr>
            </w:pPr>
          </w:p>
        </w:tc>
      </w:tr>
      <w:tr w:rsidR="006E7BF9" w:rsidRPr="00592E3B" w14:paraId="7DEC4ED8"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CF9790" w14:textId="77777777" w:rsidR="006E7BF9" w:rsidRPr="00592E3B" w:rsidRDefault="006E7BF9" w:rsidP="00CE3E80">
            <w:pPr>
              <w:pStyle w:val="TAL"/>
              <w:keepNext w:val="0"/>
              <w:keepLines w:val="0"/>
              <w:widowControl w:val="0"/>
              <w:rPr>
                <w:b/>
              </w:rPr>
            </w:pPr>
            <w:r w:rsidRPr="00592E3B">
              <w:rPr>
                <w:b/>
              </w:rPr>
              <w:lastRenderedPageBreak/>
              <w:t>Reject Cause</w:t>
            </w:r>
          </w:p>
        </w:tc>
        <w:tc>
          <w:tcPr>
            <w:tcW w:w="2127" w:type="dxa"/>
            <w:tcBorders>
              <w:top w:val="single" w:sz="4" w:space="0" w:color="auto"/>
              <w:left w:val="single" w:sz="4" w:space="0" w:color="auto"/>
              <w:bottom w:val="single" w:sz="4" w:space="0" w:color="auto"/>
              <w:right w:val="single" w:sz="4" w:space="0" w:color="auto"/>
            </w:tcBorders>
            <w:hideMark/>
          </w:tcPr>
          <w:p w14:paraId="2FF64867"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6447023" w14:textId="77777777" w:rsidR="006E7BF9" w:rsidRPr="00592E3B" w:rsidRDefault="006E7BF9" w:rsidP="00CE3E80">
            <w:pPr>
              <w:pStyle w:val="TAL"/>
            </w:pPr>
            <w:r w:rsidRPr="00592E3B">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tc>
        <w:tc>
          <w:tcPr>
            <w:tcW w:w="1419" w:type="dxa"/>
            <w:tcBorders>
              <w:top w:val="single" w:sz="4" w:space="0" w:color="auto"/>
              <w:left w:val="single" w:sz="4" w:space="0" w:color="auto"/>
              <w:bottom w:val="single" w:sz="4" w:space="0" w:color="auto"/>
              <w:right w:val="single" w:sz="4" w:space="0" w:color="auto"/>
            </w:tcBorders>
            <w:hideMark/>
          </w:tcPr>
          <w:p w14:paraId="5A8EA496" w14:textId="77777777" w:rsidR="006E7BF9" w:rsidRPr="00592E3B" w:rsidRDefault="006E7BF9" w:rsidP="00CE3E80">
            <w:pPr>
              <w:pStyle w:val="TAL"/>
            </w:pPr>
            <w:r w:rsidRPr="00592E3B">
              <w:t>TS 24.581 [88] clause 9.2.3.4</w:t>
            </w:r>
          </w:p>
        </w:tc>
        <w:tc>
          <w:tcPr>
            <w:tcW w:w="1135" w:type="dxa"/>
            <w:tcBorders>
              <w:top w:val="single" w:sz="4" w:space="0" w:color="auto"/>
              <w:left w:val="single" w:sz="4" w:space="0" w:color="auto"/>
              <w:bottom w:val="single" w:sz="4" w:space="0" w:color="auto"/>
              <w:right w:val="single" w:sz="4" w:space="0" w:color="auto"/>
            </w:tcBorders>
          </w:tcPr>
          <w:p w14:paraId="2D4CFF56" w14:textId="77777777" w:rsidR="006E7BF9" w:rsidRPr="00592E3B" w:rsidRDefault="006E7BF9" w:rsidP="00CE3E80">
            <w:pPr>
              <w:pStyle w:val="TAL"/>
              <w:keepNext w:val="0"/>
              <w:keepLines w:val="0"/>
              <w:widowControl w:val="0"/>
            </w:pPr>
          </w:p>
        </w:tc>
      </w:tr>
      <w:tr w:rsidR="006E7BF9" w:rsidRPr="00592E3B" w14:paraId="1B8A26FA"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tcPr>
          <w:p w14:paraId="6D99B50B" w14:textId="77777777" w:rsidR="006E7BF9" w:rsidRPr="00592E3B" w:rsidRDefault="006E7BF9" w:rsidP="00CE3E80">
            <w:pPr>
              <w:pStyle w:val="TAL"/>
              <w:keepNext w:val="0"/>
              <w:keepLines w:val="0"/>
              <w:widowControl w:val="0"/>
              <w:rPr>
                <w:bCs/>
              </w:rPr>
            </w:pPr>
            <w:r w:rsidRPr="00592E3B">
              <w:rPr>
                <w:bCs/>
              </w:rPr>
              <w:t xml:space="preserve">  Reject Cause Value</w:t>
            </w:r>
          </w:p>
        </w:tc>
        <w:tc>
          <w:tcPr>
            <w:tcW w:w="2127" w:type="dxa"/>
            <w:tcBorders>
              <w:top w:val="single" w:sz="4" w:space="0" w:color="auto"/>
              <w:left w:val="single" w:sz="4" w:space="0" w:color="auto"/>
              <w:bottom w:val="single" w:sz="4" w:space="0" w:color="auto"/>
              <w:right w:val="single" w:sz="4" w:space="0" w:color="auto"/>
            </w:tcBorders>
          </w:tcPr>
          <w:p w14:paraId="3CC35B83" w14:textId="77777777" w:rsidR="006E7BF9" w:rsidRPr="00592E3B" w:rsidRDefault="006E7BF9" w:rsidP="00CE3E80">
            <w:pPr>
              <w:pStyle w:val="TAL"/>
            </w:pPr>
            <w:r w:rsidRPr="00592E3B">
              <w:t>7</w:t>
            </w:r>
          </w:p>
        </w:tc>
        <w:tc>
          <w:tcPr>
            <w:tcW w:w="2127" w:type="dxa"/>
            <w:tcBorders>
              <w:top w:val="single" w:sz="4" w:space="0" w:color="auto"/>
              <w:left w:val="single" w:sz="4" w:space="0" w:color="auto"/>
              <w:bottom w:val="single" w:sz="4" w:space="0" w:color="auto"/>
              <w:right w:val="single" w:sz="4" w:space="0" w:color="auto"/>
            </w:tcBorders>
          </w:tcPr>
          <w:p w14:paraId="2D9A7573" w14:textId="77777777" w:rsidR="006E7BF9" w:rsidRPr="00592E3B" w:rsidRDefault="006E7BF9" w:rsidP="00CE3E80">
            <w:pPr>
              <w:pStyle w:val="TAL"/>
            </w:pPr>
            <w:r w:rsidRPr="00592E3B">
              <w:rPr>
                <w:rFonts w:cs="Arial"/>
                <w:szCs w:val="18"/>
              </w:rPr>
              <w:t xml:space="preserve">The &lt;Reject Cause&gt; value set to 7 indicates that the </w:t>
            </w:r>
            <w:proofErr w:type="spellStart"/>
            <w:r w:rsidRPr="00592E3B">
              <w:rPr>
                <w:rFonts w:cs="Arial"/>
                <w:szCs w:val="18"/>
              </w:rPr>
              <w:t>MCVideo</w:t>
            </w:r>
            <w:proofErr w:type="spellEnd"/>
            <w:r w:rsidRPr="00592E3B">
              <w:rPr>
                <w:rFonts w:cs="Arial"/>
                <w:szCs w:val="18"/>
              </w:rPr>
              <w:t xml:space="preserve"> client's permission to send a media is being queued. No additional information is included.</w:t>
            </w:r>
          </w:p>
        </w:tc>
        <w:tc>
          <w:tcPr>
            <w:tcW w:w="1419" w:type="dxa"/>
            <w:tcBorders>
              <w:top w:val="single" w:sz="4" w:space="0" w:color="auto"/>
              <w:left w:val="single" w:sz="4" w:space="0" w:color="auto"/>
              <w:bottom w:val="single" w:sz="4" w:space="0" w:color="auto"/>
              <w:right w:val="single" w:sz="4" w:space="0" w:color="auto"/>
            </w:tcBorders>
          </w:tcPr>
          <w:p w14:paraId="199893D9" w14:textId="77777777" w:rsidR="006E7BF9" w:rsidRPr="00592E3B" w:rsidRDefault="006E7BF9" w:rsidP="00CE3E80">
            <w:pPr>
              <w:pStyle w:val="TAL"/>
            </w:pPr>
            <w:r w:rsidRPr="00592E3B">
              <w:t>TS 24.581 [88] clause 9.2.10.2</w:t>
            </w:r>
          </w:p>
        </w:tc>
        <w:tc>
          <w:tcPr>
            <w:tcW w:w="1135" w:type="dxa"/>
            <w:tcBorders>
              <w:top w:val="single" w:sz="4" w:space="0" w:color="auto"/>
              <w:left w:val="single" w:sz="4" w:space="0" w:color="auto"/>
              <w:bottom w:val="single" w:sz="4" w:space="0" w:color="auto"/>
              <w:right w:val="single" w:sz="4" w:space="0" w:color="auto"/>
            </w:tcBorders>
          </w:tcPr>
          <w:p w14:paraId="0D6CA1DC" w14:textId="77777777" w:rsidR="006E7BF9" w:rsidRPr="00592E3B" w:rsidRDefault="006E7BF9" w:rsidP="00CE3E80">
            <w:pPr>
              <w:pStyle w:val="TAL"/>
            </w:pPr>
          </w:p>
        </w:tc>
      </w:tr>
      <w:tr w:rsidR="006E7BF9" w:rsidRPr="00592E3B" w14:paraId="3F979746"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060530" w14:textId="77777777" w:rsidR="006E7BF9" w:rsidRPr="00592E3B" w:rsidRDefault="006E7BF9" w:rsidP="00CE3E80">
            <w:pPr>
              <w:pStyle w:val="TAL"/>
            </w:pPr>
            <w:r w:rsidRPr="00592E3B">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6801B709" w14:textId="77777777" w:rsidR="006E7BF9" w:rsidRPr="00592E3B" w:rsidRDefault="006E7BF9" w:rsidP="00CE3E80">
            <w:pPr>
              <w:pStyle w:val="TAL"/>
            </w:pPr>
            <w:r w:rsidRPr="00592E3B">
              <w:t>"Queue the transmission"</w:t>
            </w:r>
          </w:p>
        </w:tc>
        <w:tc>
          <w:tcPr>
            <w:tcW w:w="2127" w:type="dxa"/>
            <w:tcBorders>
              <w:top w:val="single" w:sz="4" w:space="0" w:color="auto"/>
              <w:left w:val="single" w:sz="4" w:space="0" w:color="auto"/>
              <w:bottom w:val="single" w:sz="4" w:space="0" w:color="auto"/>
              <w:right w:val="single" w:sz="4" w:space="0" w:color="auto"/>
            </w:tcBorders>
            <w:hideMark/>
          </w:tcPr>
          <w:p w14:paraId="24D7C1BE" w14:textId="77777777" w:rsidR="006E7BF9" w:rsidRPr="00592E3B" w:rsidRDefault="006E7BF9" w:rsidP="00CE3E80">
            <w:pPr>
              <w:pStyle w:val="TAL"/>
            </w:pPr>
            <w:r w:rsidRPr="00592E3B">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043057F7" w14:textId="77777777" w:rsidR="006E7BF9" w:rsidRPr="00592E3B" w:rsidRDefault="006E7BF9" w:rsidP="00CE3E80">
            <w:pPr>
              <w:pStyle w:val="TAL"/>
            </w:pPr>
            <w:r w:rsidRPr="00592E3B">
              <w:t>TS 24.581 [88] clause 9.2.10.2</w:t>
            </w:r>
          </w:p>
        </w:tc>
        <w:tc>
          <w:tcPr>
            <w:tcW w:w="1135" w:type="dxa"/>
            <w:tcBorders>
              <w:top w:val="single" w:sz="4" w:space="0" w:color="auto"/>
              <w:left w:val="single" w:sz="4" w:space="0" w:color="auto"/>
              <w:bottom w:val="single" w:sz="4" w:space="0" w:color="auto"/>
              <w:right w:val="single" w:sz="4" w:space="0" w:color="auto"/>
            </w:tcBorders>
          </w:tcPr>
          <w:p w14:paraId="4DAB4C36" w14:textId="77777777" w:rsidR="006E7BF9" w:rsidRPr="00592E3B" w:rsidRDefault="006E7BF9" w:rsidP="00CE3E80">
            <w:pPr>
              <w:pStyle w:val="TAL"/>
            </w:pPr>
          </w:p>
        </w:tc>
      </w:tr>
      <w:tr w:rsidR="006E7BF9" w:rsidRPr="00592E3B" w14:paraId="39F63CE8"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93223C" w14:textId="77777777" w:rsidR="006E7BF9" w:rsidRPr="00592E3B" w:rsidRDefault="006E7BF9" w:rsidP="00CE3E80">
            <w:pPr>
              <w:pStyle w:val="TAL"/>
              <w:rPr>
                <w:b/>
                <w:bCs/>
              </w:rPr>
            </w:pPr>
            <w:r w:rsidRPr="00592E3B">
              <w:rPr>
                <w:b/>
                <w:bCs/>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68952E69"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3E227173" w14:textId="77777777" w:rsidR="006E7BF9" w:rsidRPr="00592E3B" w:rsidRDefault="006E7BF9" w:rsidP="00CE3E80">
            <w:pPr>
              <w:pStyle w:val="TAL"/>
              <w:rPr>
                <w:rFonts w:cs="Arial"/>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4A67138E" w14:textId="77777777" w:rsidR="006E7BF9" w:rsidRPr="00592E3B" w:rsidRDefault="006E7BF9" w:rsidP="00CE3E80">
            <w:pPr>
              <w:pStyle w:val="TAL"/>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6F661310" w14:textId="77777777" w:rsidR="006E7BF9" w:rsidRPr="00592E3B" w:rsidRDefault="006E7BF9" w:rsidP="00CE3E80">
            <w:pPr>
              <w:pStyle w:val="TAL"/>
              <w:rPr>
                <w:rFonts w:cs="Arial"/>
                <w:szCs w:val="18"/>
              </w:rPr>
            </w:pPr>
          </w:p>
        </w:tc>
      </w:tr>
      <w:tr w:rsidR="006E7BF9" w:rsidRPr="00592E3B" w14:paraId="481A6C81" w14:textId="77777777" w:rsidTr="006E7BF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MCC160" w:date="2025-01-22T12:59:00Z" w16du:dateUtc="2025-01-22T11:5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6" w:author="MCC160" w:date="2025-01-22T12:59:00Z" w16du:dateUtc="2025-01-22T11:59:00Z">
            <w:trPr>
              <w:cantSplit/>
              <w:jc w:val="center"/>
            </w:trPr>
          </w:trPrChange>
        </w:trPr>
        <w:tc>
          <w:tcPr>
            <w:tcW w:w="2837" w:type="dxa"/>
            <w:tcBorders>
              <w:top w:val="single" w:sz="4" w:space="0" w:color="auto"/>
              <w:left w:val="single" w:sz="4" w:space="0" w:color="auto"/>
              <w:bottom w:val="nil"/>
              <w:right w:val="single" w:sz="4" w:space="0" w:color="auto"/>
            </w:tcBorders>
            <w:hideMark/>
            <w:tcPrChange w:id="287" w:author="MCC160" w:date="2025-01-22T12:59:00Z" w16du:dateUtc="2025-01-22T11:59:00Z">
              <w:tcPr>
                <w:tcW w:w="2837" w:type="dxa"/>
                <w:tcBorders>
                  <w:top w:val="single" w:sz="4" w:space="0" w:color="auto"/>
                  <w:left w:val="single" w:sz="4" w:space="0" w:color="auto"/>
                  <w:bottom w:val="nil"/>
                  <w:right w:val="single" w:sz="4" w:space="0" w:color="auto"/>
                </w:tcBorders>
                <w:hideMark/>
              </w:tcPr>
            </w:tcPrChange>
          </w:tcPr>
          <w:p w14:paraId="368B5FEE" w14:textId="77777777" w:rsidR="006E7BF9" w:rsidRPr="00592E3B" w:rsidRDefault="006E7BF9" w:rsidP="00CE3E80">
            <w:pPr>
              <w:pStyle w:val="TAL"/>
              <w:rPr>
                <w:rFonts w:cs="Arial"/>
                <w:szCs w:val="18"/>
              </w:rPr>
            </w:pPr>
            <w:r w:rsidRPr="00592E3B">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Change w:id="288" w:author="MCC160" w:date="2025-01-22T12:59:00Z" w16du:dateUtc="2025-01-22T11:59:00Z">
              <w:tcPr>
                <w:tcW w:w="2127" w:type="dxa"/>
                <w:tcBorders>
                  <w:top w:val="single" w:sz="4" w:space="0" w:color="auto"/>
                  <w:left w:val="single" w:sz="4" w:space="0" w:color="auto"/>
                  <w:bottom w:val="single" w:sz="4" w:space="0" w:color="auto"/>
                  <w:right w:val="single" w:sz="4" w:space="0" w:color="auto"/>
                </w:tcBorders>
                <w:hideMark/>
              </w:tcPr>
            </w:tcPrChange>
          </w:tcPr>
          <w:p w14:paraId="1BEC0A86" w14:textId="77777777" w:rsidR="006E7BF9" w:rsidRPr="00592E3B" w:rsidRDefault="006E7BF9" w:rsidP="00CE3E80">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Change w:id="289" w:author="MCC160" w:date="2025-01-22T12:59:00Z" w16du:dateUtc="2025-01-22T11:59:00Z">
              <w:tcPr>
                <w:tcW w:w="2127" w:type="dxa"/>
                <w:tcBorders>
                  <w:top w:val="single" w:sz="4" w:space="0" w:color="auto"/>
                  <w:left w:val="single" w:sz="4" w:space="0" w:color="auto"/>
                  <w:bottom w:val="single" w:sz="4" w:space="0" w:color="auto"/>
                  <w:right w:val="single" w:sz="4" w:space="0" w:color="auto"/>
                </w:tcBorders>
                <w:hideMark/>
              </w:tcPr>
            </w:tcPrChange>
          </w:tcPr>
          <w:p w14:paraId="495C8115" w14:textId="77777777" w:rsidR="006E7BF9" w:rsidRPr="00592E3B" w:rsidRDefault="006E7BF9" w:rsidP="00CE3E80">
            <w:pPr>
              <w:pStyle w:val="TAL"/>
            </w:pPr>
            <w:r w:rsidRPr="00592E3B">
              <w:rPr>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Change w:id="290" w:author="MCC160" w:date="2025-01-22T12:59:00Z" w16du:dateUtc="2025-01-22T11:59:00Z">
              <w:tcPr>
                <w:tcW w:w="1419" w:type="dxa"/>
                <w:tcBorders>
                  <w:top w:val="single" w:sz="4" w:space="0" w:color="auto"/>
                  <w:left w:val="single" w:sz="4" w:space="0" w:color="auto"/>
                  <w:bottom w:val="single" w:sz="4" w:space="0" w:color="auto"/>
                  <w:right w:val="single" w:sz="4" w:space="0" w:color="auto"/>
                </w:tcBorders>
                <w:hideMark/>
              </w:tcPr>
            </w:tcPrChange>
          </w:tcPr>
          <w:p w14:paraId="7CD0EAA0" w14:textId="77777777" w:rsidR="006E7BF9" w:rsidRPr="00592E3B" w:rsidRDefault="006E7BF9" w:rsidP="00CE3E80">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Change w:id="291" w:author="MCC160" w:date="2025-01-22T12:59:00Z" w16du:dateUtc="2025-01-22T11:59:00Z">
              <w:tcPr>
                <w:tcW w:w="1135" w:type="dxa"/>
                <w:tcBorders>
                  <w:top w:val="single" w:sz="4" w:space="0" w:color="auto"/>
                  <w:left w:val="single" w:sz="4" w:space="0" w:color="auto"/>
                  <w:bottom w:val="single" w:sz="4" w:space="0" w:color="auto"/>
                  <w:right w:val="single" w:sz="4" w:space="0" w:color="auto"/>
                </w:tcBorders>
              </w:tcPr>
            </w:tcPrChange>
          </w:tcPr>
          <w:p w14:paraId="75C600D2" w14:textId="77777777" w:rsidR="006E7BF9" w:rsidRPr="00592E3B" w:rsidRDefault="006E7BF9" w:rsidP="00CE3E80">
            <w:pPr>
              <w:pStyle w:val="TAL"/>
              <w:rPr>
                <w:rFonts w:cs="Arial"/>
                <w:szCs w:val="18"/>
              </w:rPr>
            </w:pPr>
          </w:p>
        </w:tc>
      </w:tr>
      <w:tr w:rsidR="006E7BF9" w:rsidRPr="00592E3B" w14:paraId="0379D7A4" w14:textId="77777777" w:rsidTr="006E7BF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MCC160" w:date="2025-01-22T12:59:00Z" w16du:dateUtc="2025-01-22T11:5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3" w:author="MCC160" w:date="2025-01-22T12:59:00Z" w16du:dateUtc="2025-01-22T11:59:00Z">
            <w:trPr>
              <w:cantSplit/>
              <w:jc w:val="center"/>
            </w:trPr>
          </w:trPrChange>
        </w:trPr>
        <w:tc>
          <w:tcPr>
            <w:tcW w:w="2837" w:type="dxa"/>
            <w:tcBorders>
              <w:top w:val="nil"/>
              <w:left w:val="single" w:sz="4" w:space="0" w:color="auto"/>
              <w:bottom w:val="nil"/>
              <w:right w:val="single" w:sz="4" w:space="0" w:color="auto"/>
            </w:tcBorders>
            <w:tcPrChange w:id="294" w:author="MCC160" w:date="2025-01-22T12:59:00Z" w16du:dateUtc="2025-01-22T11:59:00Z">
              <w:tcPr>
                <w:tcW w:w="2837" w:type="dxa"/>
                <w:tcBorders>
                  <w:top w:val="single" w:sz="4" w:space="0" w:color="auto"/>
                  <w:left w:val="single" w:sz="4" w:space="0" w:color="auto"/>
                  <w:bottom w:val="nil"/>
                  <w:right w:val="single" w:sz="4" w:space="0" w:color="auto"/>
                </w:tcBorders>
              </w:tcPr>
            </w:tcPrChange>
          </w:tcPr>
          <w:p w14:paraId="38C16037" w14:textId="77777777" w:rsidR="006E7BF9" w:rsidRPr="00592E3B" w:rsidRDefault="006E7BF9" w:rsidP="00CE3E8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Change w:id="295" w:author="MCC160" w:date="2025-01-22T12:59:00Z" w16du:dateUtc="2025-01-22T11:59:00Z">
              <w:tcPr>
                <w:tcW w:w="2127" w:type="dxa"/>
                <w:tcBorders>
                  <w:top w:val="single" w:sz="4" w:space="0" w:color="auto"/>
                  <w:left w:val="single" w:sz="4" w:space="0" w:color="auto"/>
                  <w:bottom w:val="single" w:sz="4" w:space="0" w:color="auto"/>
                  <w:right w:val="single" w:sz="4" w:space="0" w:color="auto"/>
                </w:tcBorders>
              </w:tcPr>
            </w:tcPrChange>
          </w:tcPr>
          <w:p w14:paraId="6D94DF2A" w14:textId="77777777" w:rsidR="006E7BF9" w:rsidRPr="00592E3B" w:rsidRDefault="006E7BF9" w:rsidP="00CE3E80">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Change w:id="296" w:author="MCC160" w:date="2025-01-22T12:59:00Z" w16du:dateUtc="2025-01-22T11:59:00Z">
              <w:tcPr>
                <w:tcW w:w="2127" w:type="dxa"/>
                <w:tcBorders>
                  <w:top w:val="single" w:sz="4" w:space="0" w:color="auto"/>
                  <w:left w:val="single" w:sz="4" w:space="0" w:color="auto"/>
                  <w:bottom w:val="single" w:sz="4" w:space="0" w:color="auto"/>
                  <w:right w:val="single" w:sz="4" w:space="0" w:color="auto"/>
                </w:tcBorders>
              </w:tcPr>
            </w:tcPrChange>
          </w:tcPr>
          <w:p w14:paraId="03424F83" w14:textId="77777777" w:rsidR="006E7BF9" w:rsidRPr="00592E3B" w:rsidRDefault="006E7BF9" w:rsidP="00CE3E80">
            <w:pPr>
              <w:pStyle w:val="TAL"/>
              <w:rPr>
                <w:lang w:eastAsia="x-none"/>
              </w:rPr>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Change w:id="297" w:author="MCC160" w:date="2025-01-22T12:59:00Z" w16du:dateUtc="2025-01-22T11:59:00Z">
              <w:tcPr>
                <w:tcW w:w="1419" w:type="dxa"/>
                <w:tcBorders>
                  <w:top w:val="single" w:sz="4" w:space="0" w:color="auto"/>
                  <w:left w:val="single" w:sz="4" w:space="0" w:color="auto"/>
                  <w:bottom w:val="single" w:sz="4" w:space="0" w:color="auto"/>
                  <w:right w:val="single" w:sz="4" w:space="0" w:color="auto"/>
                </w:tcBorders>
              </w:tcPr>
            </w:tcPrChange>
          </w:tcPr>
          <w:p w14:paraId="21F114CE" w14:textId="77777777" w:rsidR="006E7BF9" w:rsidRPr="00592E3B" w:rsidRDefault="006E7BF9" w:rsidP="00CE3E80">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Change w:id="298" w:author="MCC160" w:date="2025-01-22T12:59:00Z" w16du:dateUtc="2025-01-22T11:59:00Z">
              <w:tcPr>
                <w:tcW w:w="1135" w:type="dxa"/>
                <w:tcBorders>
                  <w:top w:val="single" w:sz="4" w:space="0" w:color="auto"/>
                  <w:left w:val="single" w:sz="4" w:space="0" w:color="auto"/>
                  <w:bottom w:val="single" w:sz="4" w:space="0" w:color="auto"/>
                  <w:right w:val="single" w:sz="4" w:space="0" w:color="auto"/>
                </w:tcBorders>
              </w:tcPr>
            </w:tcPrChange>
          </w:tcPr>
          <w:p w14:paraId="38B7EFDE" w14:textId="77777777" w:rsidR="006E7BF9" w:rsidRPr="00592E3B" w:rsidRDefault="006E7BF9" w:rsidP="00CE3E80">
            <w:pPr>
              <w:pStyle w:val="TAL"/>
              <w:rPr>
                <w:rFonts w:cs="Arial"/>
                <w:szCs w:val="18"/>
              </w:rPr>
            </w:pPr>
            <w:r w:rsidRPr="00592E3B">
              <w:t>BROADCAST-CALL</w:t>
            </w:r>
          </w:p>
        </w:tc>
      </w:tr>
      <w:tr w:rsidR="006E7BF9" w:rsidRPr="00592E3B" w14:paraId="49EB382A" w14:textId="77777777" w:rsidTr="00CE3E80">
        <w:trPr>
          <w:cantSplit/>
          <w:jc w:val="center"/>
        </w:trPr>
        <w:tc>
          <w:tcPr>
            <w:tcW w:w="2837" w:type="dxa"/>
            <w:tcBorders>
              <w:top w:val="nil"/>
              <w:left w:val="single" w:sz="4" w:space="0" w:color="auto"/>
              <w:bottom w:val="nil"/>
              <w:right w:val="single" w:sz="4" w:space="0" w:color="auto"/>
            </w:tcBorders>
          </w:tcPr>
          <w:p w14:paraId="745266B2" w14:textId="77777777" w:rsidR="006E7BF9" w:rsidRPr="00592E3B" w:rsidRDefault="006E7BF9" w:rsidP="00CE3E8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83ABCBE" w14:textId="77777777" w:rsidR="006E7BF9" w:rsidRPr="00592E3B" w:rsidRDefault="006E7BF9" w:rsidP="00CE3E80">
            <w:pPr>
              <w:pStyle w:val="TAL"/>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20678517" w14:textId="77777777" w:rsidR="006E7BF9" w:rsidRPr="00592E3B" w:rsidRDefault="006E7BF9" w:rsidP="00CE3E80">
            <w:pPr>
              <w:pStyle w:val="TAL"/>
            </w:pPr>
            <w:r w:rsidRPr="00592E3B">
              <w:t>Emergency call</w:t>
            </w:r>
          </w:p>
        </w:tc>
        <w:tc>
          <w:tcPr>
            <w:tcW w:w="1419" w:type="dxa"/>
            <w:tcBorders>
              <w:top w:val="single" w:sz="4" w:space="0" w:color="auto"/>
              <w:left w:val="single" w:sz="4" w:space="0" w:color="auto"/>
              <w:bottom w:val="single" w:sz="4" w:space="0" w:color="auto"/>
              <w:right w:val="single" w:sz="4" w:space="0" w:color="auto"/>
            </w:tcBorders>
          </w:tcPr>
          <w:p w14:paraId="3E698272"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0BE2701" w14:textId="77777777" w:rsidR="006E7BF9" w:rsidRPr="00592E3B" w:rsidRDefault="006E7BF9" w:rsidP="00CE3E80">
            <w:pPr>
              <w:pStyle w:val="TAL"/>
            </w:pPr>
            <w:r w:rsidRPr="00592E3B">
              <w:t>EMERGENCY-CALL</w:t>
            </w:r>
          </w:p>
        </w:tc>
      </w:tr>
      <w:tr w:rsidR="006E7BF9" w:rsidRPr="00592E3B" w14:paraId="05EE5B20"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5FD68530" w14:textId="77777777" w:rsidR="006E7BF9" w:rsidRPr="00592E3B" w:rsidRDefault="006E7BF9" w:rsidP="00CE3E8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3C06BC9" w14:textId="77777777" w:rsidR="006E7BF9" w:rsidRPr="00592E3B" w:rsidRDefault="006E7BF9" w:rsidP="00CE3E80">
            <w:pPr>
              <w:pStyle w:val="TAL"/>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47F3E6B2" w14:textId="77777777" w:rsidR="006E7BF9" w:rsidRPr="00592E3B" w:rsidRDefault="006E7BF9" w:rsidP="00CE3E80">
            <w:pPr>
              <w:pStyle w:val="TAL"/>
            </w:pPr>
            <w:r w:rsidRPr="00592E3B">
              <w:t>Imminent peril call</w:t>
            </w:r>
          </w:p>
        </w:tc>
        <w:tc>
          <w:tcPr>
            <w:tcW w:w="1419" w:type="dxa"/>
            <w:tcBorders>
              <w:top w:val="single" w:sz="4" w:space="0" w:color="auto"/>
              <w:left w:val="single" w:sz="4" w:space="0" w:color="auto"/>
              <w:bottom w:val="single" w:sz="4" w:space="0" w:color="auto"/>
              <w:right w:val="single" w:sz="4" w:space="0" w:color="auto"/>
            </w:tcBorders>
          </w:tcPr>
          <w:p w14:paraId="72E60AFC"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E405AF5" w14:textId="77777777" w:rsidR="006E7BF9" w:rsidRPr="00592E3B" w:rsidRDefault="006E7BF9" w:rsidP="00CE3E80">
            <w:pPr>
              <w:pStyle w:val="TAL"/>
            </w:pPr>
            <w:r w:rsidRPr="00592E3B">
              <w:t>IMMPERIL-CALL</w:t>
            </w:r>
          </w:p>
        </w:tc>
      </w:tr>
    </w:tbl>
    <w:p w14:paraId="242A8051" w14:textId="77777777" w:rsidR="006E7BF9" w:rsidRPr="00592E3B" w:rsidRDefault="006E7BF9" w:rsidP="006E7BF9"/>
    <w:p w14:paraId="0D8964EB" w14:textId="77777777" w:rsidR="006E7BF9" w:rsidRPr="00592E3B" w:rsidRDefault="006E7BF9" w:rsidP="006E7BF9">
      <w:pPr>
        <w:pStyle w:val="Heading5"/>
      </w:pPr>
      <w:bookmarkStart w:id="299" w:name="_Toc27678227"/>
      <w:bookmarkStart w:id="300" w:name="_Toc36037249"/>
      <w:bookmarkStart w:id="301" w:name="_Toc44398326"/>
      <w:bookmarkStart w:id="302" w:name="_Toc52382525"/>
      <w:bookmarkStart w:id="303" w:name="_Toc60687436"/>
      <w:bookmarkStart w:id="304" w:name="_Toc68726601"/>
      <w:bookmarkStart w:id="305" w:name="_Toc75786527"/>
      <w:bookmarkStart w:id="306" w:name="_Toc100443436"/>
      <w:bookmarkStart w:id="307" w:name="_Toc178183856"/>
      <w:bookmarkStart w:id="308" w:name="_Toc180142674"/>
      <w:r w:rsidRPr="00592E3B">
        <w:t>5.5.11.2.6</w:t>
      </w:r>
      <w:r w:rsidRPr="00592E3B">
        <w:tab/>
        <w:t>Queue Position Info</w:t>
      </w:r>
      <w:bookmarkEnd w:id="299"/>
      <w:bookmarkEnd w:id="300"/>
      <w:bookmarkEnd w:id="301"/>
      <w:bookmarkEnd w:id="302"/>
      <w:bookmarkEnd w:id="303"/>
      <w:bookmarkEnd w:id="304"/>
      <w:bookmarkEnd w:id="305"/>
      <w:bookmarkEnd w:id="306"/>
      <w:bookmarkEnd w:id="307"/>
      <w:bookmarkEnd w:id="308"/>
    </w:p>
    <w:p w14:paraId="6AF13567" w14:textId="77777777" w:rsidR="006E7BF9" w:rsidRPr="00592E3B" w:rsidRDefault="006E7BF9" w:rsidP="006E7BF9">
      <w:pPr>
        <w:pStyle w:val="TH"/>
      </w:pPr>
      <w:r w:rsidRPr="00592E3B">
        <w:t>Table 5.5.11.2.6-1: Queue Position Info</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5"/>
        <w:gridCol w:w="2125"/>
        <w:gridCol w:w="1418"/>
        <w:gridCol w:w="1172"/>
        <w:tblGridChange w:id="309">
          <w:tblGrid>
            <w:gridCol w:w="2833"/>
            <w:gridCol w:w="2125"/>
            <w:gridCol w:w="2125"/>
            <w:gridCol w:w="1418"/>
            <w:gridCol w:w="1172"/>
          </w:tblGrid>
        </w:tblGridChange>
      </w:tblGrid>
      <w:tr w:rsidR="006E7BF9" w:rsidRPr="00592E3B" w14:paraId="42E3FC08" w14:textId="77777777" w:rsidTr="00CE3E80">
        <w:trPr>
          <w:cantSplit/>
          <w:tblHeader/>
          <w:jc w:val="center"/>
        </w:trPr>
        <w:tc>
          <w:tcPr>
            <w:tcW w:w="9673" w:type="dxa"/>
            <w:gridSpan w:val="5"/>
            <w:tcBorders>
              <w:top w:val="single" w:sz="4" w:space="0" w:color="auto"/>
              <w:left w:val="single" w:sz="4" w:space="0" w:color="auto"/>
              <w:bottom w:val="single" w:sz="4" w:space="0" w:color="auto"/>
              <w:right w:val="single" w:sz="4" w:space="0" w:color="auto"/>
            </w:tcBorders>
            <w:hideMark/>
          </w:tcPr>
          <w:p w14:paraId="429AACCD" w14:textId="77777777" w:rsidR="006E7BF9" w:rsidRPr="00592E3B" w:rsidRDefault="006E7BF9" w:rsidP="00CE3E80">
            <w:pPr>
              <w:pStyle w:val="TAL"/>
              <w:keepLines w:val="0"/>
              <w:widowControl w:val="0"/>
            </w:pPr>
            <w:r w:rsidRPr="00592E3B">
              <w:t>Derivation Path: TS 24.581 [88] Table 9.2.12-1</w:t>
            </w:r>
          </w:p>
        </w:tc>
      </w:tr>
      <w:tr w:rsidR="006E7BF9" w:rsidRPr="00592E3B" w14:paraId="5F82485E" w14:textId="77777777" w:rsidTr="00CE3E80">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3F48844A" w14:textId="77777777" w:rsidR="006E7BF9" w:rsidRPr="00592E3B" w:rsidRDefault="006E7BF9" w:rsidP="00CE3E80">
            <w:pPr>
              <w:pStyle w:val="TAH"/>
              <w:keepLines w:val="0"/>
              <w:widowControl w:val="0"/>
              <w:rPr>
                <w:bCs/>
              </w:rPr>
            </w:pPr>
            <w:r w:rsidRPr="00592E3B">
              <w:rPr>
                <w:bCs/>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5C07EC5D" w14:textId="77777777" w:rsidR="006E7BF9" w:rsidRPr="00592E3B" w:rsidRDefault="006E7BF9" w:rsidP="00CE3E80">
            <w:pPr>
              <w:pStyle w:val="TAH"/>
              <w:keepLines w:val="0"/>
              <w:widowControl w:val="0"/>
              <w:rPr>
                <w:bCs/>
              </w:rPr>
            </w:pPr>
            <w:r w:rsidRPr="00592E3B">
              <w:rPr>
                <w:bCs/>
              </w:rPr>
              <w:t>Value/remark</w:t>
            </w:r>
          </w:p>
        </w:tc>
        <w:tc>
          <w:tcPr>
            <w:tcW w:w="2125" w:type="dxa"/>
            <w:tcBorders>
              <w:top w:val="single" w:sz="4" w:space="0" w:color="auto"/>
              <w:left w:val="single" w:sz="4" w:space="0" w:color="auto"/>
              <w:bottom w:val="single" w:sz="4" w:space="0" w:color="auto"/>
              <w:right w:val="single" w:sz="4" w:space="0" w:color="auto"/>
            </w:tcBorders>
            <w:hideMark/>
          </w:tcPr>
          <w:p w14:paraId="370391B0" w14:textId="77777777" w:rsidR="006E7BF9" w:rsidRPr="00592E3B" w:rsidRDefault="006E7BF9" w:rsidP="00CE3E80">
            <w:pPr>
              <w:pStyle w:val="TAH"/>
              <w:keepLines w:val="0"/>
              <w:widowControl w:val="0"/>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EF8E7FA" w14:textId="77777777" w:rsidR="006E7BF9" w:rsidRPr="00592E3B" w:rsidRDefault="006E7BF9" w:rsidP="00CE3E80">
            <w:pPr>
              <w:pStyle w:val="TAH"/>
              <w:keepLines w:val="0"/>
              <w:widowControl w:val="0"/>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DE82FE5" w14:textId="77777777" w:rsidR="006E7BF9" w:rsidRPr="00592E3B" w:rsidRDefault="006E7BF9" w:rsidP="00CE3E80">
            <w:pPr>
              <w:pStyle w:val="TAH"/>
              <w:keepLines w:val="0"/>
              <w:widowControl w:val="0"/>
              <w:rPr>
                <w:bCs/>
              </w:rPr>
            </w:pPr>
            <w:r w:rsidRPr="00592E3B">
              <w:rPr>
                <w:bCs/>
              </w:rPr>
              <w:t>Condition</w:t>
            </w:r>
          </w:p>
        </w:tc>
      </w:tr>
      <w:tr w:rsidR="006E7BF9" w:rsidRPr="00592E3B" w14:paraId="45492C58"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1F38BC" w14:textId="77777777" w:rsidR="006E7BF9" w:rsidRPr="00592E3B" w:rsidRDefault="006E7BF9" w:rsidP="00CE3E80">
            <w:pPr>
              <w:pStyle w:val="TAL"/>
              <w:rPr>
                <w:b/>
              </w:rPr>
            </w:pPr>
            <w:r w:rsidRPr="00592E3B">
              <w:rPr>
                <w:b/>
              </w:rPr>
              <w:t>RTCP</w:t>
            </w:r>
          </w:p>
        </w:tc>
        <w:tc>
          <w:tcPr>
            <w:tcW w:w="2125" w:type="dxa"/>
            <w:tcBorders>
              <w:top w:val="single" w:sz="4" w:space="0" w:color="auto"/>
              <w:left w:val="single" w:sz="4" w:space="0" w:color="auto"/>
              <w:bottom w:val="single" w:sz="4" w:space="0" w:color="auto"/>
              <w:right w:val="single" w:sz="4" w:space="0" w:color="auto"/>
            </w:tcBorders>
          </w:tcPr>
          <w:p w14:paraId="5CD03E11" w14:textId="77777777" w:rsidR="006E7BF9" w:rsidRPr="00592E3B" w:rsidRDefault="006E7BF9" w:rsidP="00CE3E80">
            <w:pPr>
              <w:pStyle w:val="TAL"/>
              <w:keepLines w:val="0"/>
              <w:widowControl w:val="0"/>
            </w:pPr>
          </w:p>
        </w:tc>
        <w:tc>
          <w:tcPr>
            <w:tcW w:w="2125" w:type="dxa"/>
            <w:tcBorders>
              <w:top w:val="single" w:sz="4" w:space="0" w:color="auto"/>
              <w:left w:val="single" w:sz="4" w:space="0" w:color="auto"/>
              <w:bottom w:val="single" w:sz="4" w:space="0" w:color="auto"/>
              <w:right w:val="single" w:sz="4" w:space="0" w:color="auto"/>
            </w:tcBorders>
          </w:tcPr>
          <w:p w14:paraId="3BE9EDBD" w14:textId="77777777" w:rsidR="006E7BF9" w:rsidRPr="00592E3B" w:rsidRDefault="006E7BF9" w:rsidP="00CE3E80">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18524427" w14:textId="77777777" w:rsidR="006E7BF9" w:rsidRPr="00592E3B" w:rsidRDefault="006E7BF9" w:rsidP="00CE3E80">
            <w:pPr>
              <w:pStyle w:val="TAL"/>
              <w:keepLines w:val="0"/>
              <w:widowControl w:val="0"/>
            </w:pPr>
          </w:p>
        </w:tc>
        <w:tc>
          <w:tcPr>
            <w:tcW w:w="1172" w:type="dxa"/>
            <w:tcBorders>
              <w:top w:val="single" w:sz="4" w:space="0" w:color="auto"/>
              <w:left w:val="single" w:sz="4" w:space="0" w:color="auto"/>
              <w:bottom w:val="single" w:sz="4" w:space="0" w:color="auto"/>
              <w:right w:val="single" w:sz="4" w:space="0" w:color="auto"/>
            </w:tcBorders>
          </w:tcPr>
          <w:p w14:paraId="270D5380" w14:textId="77777777" w:rsidR="006E7BF9" w:rsidRPr="00592E3B" w:rsidRDefault="006E7BF9" w:rsidP="00CE3E80">
            <w:pPr>
              <w:pStyle w:val="TAL"/>
            </w:pPr>
          </w:p>
        </w:tc>
      </w:tr>
      <w:tr w:rsidR="006E7BF9" w:rsidRPr="00592E3B" w14:paraId="17673170" w14:textId="77777777" w:rsidTr="00CE3E80">
        <w:trPr>
          <w:cantSplit/>
          <w:jc w:val="center"/>
        </w:trPr>
        <w:tc>
          <w:tcPr>
            <w:tcW w:w="2833" w:type="dxa"/>
            <w:tcBorders>
              <w:top w:val="single" w:sz="4" w:space="0" w:color="auto"/>
              <w:left w:val="single" w:sz="4" w:space="0" w:color="auto"/>
              <w:bottom w:val="nil"/>
              <w:right w:val="single" w:sz="4" w:space="0" w:color="auto"/>
            </w:tcBorders>
            <w:hideMark/>
          </w:tcPr>
          <w:p w14:paraId="2336F374" w14:textId="77777777" w:rsidR="006E7BF9" w:rsidRPr="00592E3B" w:rsidRDefault="006E7BF9" w:rsidP="00CE3E80">
            <w:pPr>
              <w:pStyle w:val="TAL"/>
            </w:pPr>
            <w:r w:rsidRPr="00592E3B">
              <w:t xml:space="preserve">  Subtype</w:t>
            </w:r>
          </w:p>
        </w:tc>
        <w:tc>
          <w:tcPr>
            <w:tcW w:w="2125" w:type="dxa"/>
            <w:tcBorders>
              <w:top w:val="single" w:sz="4" w:space="0" w:color="auto"/>
              <w:left w:val="single" w:sz="4" w:space="0" w:color="auto"/>
              <w:bottom w:val="single" w:sz="4" w:space="0" w:color="auto"/>
              <w:right w:val="single" w:sz="4" w:space="0" w:color="auto"/>
            </w:tcBorders>
            <w:hideMark/>
          </w:tcPr>
          <w:p w14:paraId="0E26678F" w14:textId="77777777" w:rsidR="006E7BF9" w:rsidRPr="00592E3B" w:rsidRDefault="006E7BF9" w:rsidP="00CE3E80">
            <w:pPr>
              <w:pStyle w:val="TAL"/>
              <w:keepLines w:val="0"/>
              <w:widowControl w:val="0"/>
            </w:pPr>
            <w:r w:rsidRPr="00592E3B">
              <w:t>“00101”</w:t>
            </w:r>
          </w:p>
        </w:tc>
        <w:tc>
          <w:tcPr>
            <w:tcW w:w="2125" w:type="dxa"/>
            <w:tcBorders>
              <w:top w:val="single" w:sz="4" w:space="0" w:color="auto"/>
              <w:left w:val="single" w:sz="4" w:space="0" w:color="auto"/>
              <w:bottom w:val="single" w:sz="4" w:space="0" w:color="auto"/>
              <w:right w:val="single" w:sz="4" w:space="0" w:color="auto"/>
            </w:tcBorders>
            <w:hideMark/>
          </w:tcPr>
          <w:p w14:paraId="725F9830" w14:textId="77777777" w:rsidR="006E7BF9" w:rsidRPr="00592E3B" w:rsidRDefault="006E7BF9" w:rsidP="00CE3E80">
            <w:pPr>
              <w:pStyle w:val="TAL"/>
              <w:keepLines w:val="0"/>
              <w:widowControl w:val="0"/>
            </w:pPr>
            <w:r w:rsidRPr="00592E3B">
              <w:t>Queue Position Info</w:t>
            </w:r>
          </w:p>
        </w:tc>
        <w:tc>
          <w:tcPr>
            <w:tcW w:w="1418" w:type="dxa"/>
            <w:tcBorders>
              <w:top w:val="single" w:sz="4" w:space="0" w:color="auto"/>
              <w:left w:val="single" w:sz="4" w:space="0" w:color="auto"/>
              <w:bottom w:val="single" w:sz="4" w:space="0" w:color="auto"/>
              <w:right w:val="single" w:sz="4" w:space="0" w:color="auto"/>
            </w:tcBorders>
            <w:hideMark/>
          </w:tcPr>
          <w:p w14:paraId="585E4EF7" w14:textId="77777777" w:rsidR="006E7BF9" w:rsidRPr="00592E3B" w:rsidRDefault="006E7BF9" w:rsidP="00CE3E80">
            <w:pPr>
              <w:pStyle w:val="TAL"/>
              <w:keepLines w:val="0"/>
              <w:widowControl w:val="0"/>
            </w:pPr>
            <w:r w:rsidRPr="00592E3B">
              <w:t>TS 24.581 [88] clause 9.2.12 and 9.2.2.1-2</w:t>
            </w:r>
          </w:p>
        </w:tc>
        <w:tc>
          <w:tcPr>
            <w:tcW w:w="1172" w:type="dxa"/>
            <w:tcBorders>
              <w:top w:val="single" w:sz="4" w:space="0" w:color="auto"/>
              <w:left w:val="single" w:sz="4" w:space="0" w:color="auto"/>
              <w:bottom w:val="single" w:sz="4" w:space="0" w:color="auto"/>
              <w:right w:val="single" w:sz="4" w:space="0" w:color="auto"/>
            </w:tcBorders>
          </w:tcPr>
          <w:p w14:paraId="3508385E" w14:textId="77777777" w:rsidR="006E7BF9" w:rsidRPr="00592E3B" w:rsidRDefault="006E7BF9" w:rsidP="00CE3E80">
            <w:pPr>
              <w:pStyle w:val="TAL"/>
            </w:pPr>
          </w:p>
        </w:tc>
      </w:tr>
      <w:tr w:rsidR="006E7BF9" w:rsidRPr="00592E3B" w14:paraId="18B81B5B" w14:textId="77777777" w:rsidTr="00CE3E80">
        <w:trPr>
          <w:cantSplit/>
          <w:jc w:val="center"/>
        </w:trPr>
        <w:tc>
          <w:tcPr>
            <w:tcW w:w="2833" w:type="dxa"/>
            <w:tcBorders>
              <w:top w:val="nil"/>
              <w:left w:val="single" w:sz="4" w:space="0" w:color="auto"/>
              <w:bottom w:val="single" w:sz="4" w:space="0" w:color="auto"/>
              <w:right w:val="single" w:sz="4" w:space="0" w:color="auto"/>
            </w:tcBorders>
          </w:tcPr>
          <w:p w14:paraId="6CE04D82" w14:textId="77777777" w:rsidR="006E7BF9" w:rsidRPr="00592E3B" w:rsidRDefault="006E7BF9" w:rsidP="00CE3E80">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740A5A6D" w14:textId="77777777" w:rsidR="006E7BF9" w:rsidRPr="00592E3B" w:rsidRDefault="006E7BF9" w:rsidP="00CE3E80">
            <w:pPr>
              <w:pStyle w:val="TAL"/>
              <w:keepLines w:val="0"/>
              <w:widowControl w:val="0"/>
            </w:pPr>
            <w:r w:rsidRPr="00592E3B">
              <w:rPr>
                <w:szCs w:val="18"/>
              </w:rPr>
              <w:t>“10101”</w:t>
            </w:r>
          </w:p>
        </w:tc>
        <w:tc>
          <w:tcPr>
            <w:tcW w:w="2125" w:type="dxa"/>
            <w:tcBorders>
              <w:top w:val="single" w:sz="4" w:space="0" w:color="auto"/>
              <w:left w:val="single" w:sz="4" w:space="0" w:color="auto"/>
              <w:bottom w:val="single" w:sz="4" w:space="0" w:color="auto"/>
              <w:right w:val="single" w:sz="4" w:space="0" w:color="auto"/>
            </w:tcBorders>
          </w:tcPr>
          <w:p w14:paraId="4C3BFE82" w14:textId="77777777" w:rsidR="006E7BF9" w:rsidRPr="00592E3B" w:rsidRDefault="006E7BF9" w:rsidP="00CE3E80">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349FA542" w14:textId="77777777" w:rsidR="006E7BF9" w:rsidRPr="00592E3B" w:rsidRDefault="006E7BF9" w:rsidP="00CE3E80">
            <w:pPr>
              <w:pStyle w:val="TAL"/>
              <w:keepLines w:val="0"/>
              <w:widowControl w:val="0"/>
              <w:rPr>
                <w:rFonts w:cs="Arial"/>
                <w:szCs w:val="18"/>
              </w:rPr>
            </w:pPr>
          </w:p>
        </w:tc>
        <w:tc>
          <w:tcPr>
            <w:tcW w:w="1172" w:type="dxa"/>
            <w:tcBorders>
              <w:top w:val="single" w:sz="4" w:space="0" w:color="auto"/>
              <w:left w:val="single" w:sz="4" w:space="0" w:color="auto"/>
              <w:bottom w:val="single" w:sz="4" w:space="0" w:color="auto"/>
              <w:right w:val="single" w:sz="4" w:space="0" w:color="auto"/>
            </w:tcBorders>
            <w:hideMark/>
          </w:tcPr>
          <w:p w14:paraId="6B939B42" w14:textId="77777777" w:rsidR="006E7BF9" w:rsidRPr="00592E3B" w:rsidRDefault="006E7BF9" w:rsidP="00CE3E80">
            <w:pPr>
              <w:pStyle w:val="TAL"/>
            </w:pPr>
            <w:r w:rsidRPr="00592E3B">
              <w:t>ACK</w:t>
            </w:r>
          </w:p>
        </w:tc>
      </w:tr>
      <w:tr w:rsidR="006E7BF9" w:rsidRPr="00592E3B" w14:paraId="62EAF99A" w14:textId="77777777" w:rsidTr="00CE3E80">
        <w:trPr>
          <w:cantSplit/>
          <w:jc w:val="center"/>
        </w:trPr>
        <w:tc>
          <w:tcPr>
            <w:tcW w:w="2833" w:type="dxa"/>
            <w:tcBorders>
              <w:top w:val="single" w:sz="4" w:space="0" w:color="auto"/>
              <w:left w:val="single" w:sz="4" w:space="0" w:color="auto"/>
              <w:bottom w:val="nil"/>
              <w:right w:val="single" w:sz="4" w:space="0" w:color="auto"/>
            </w:tcBorders>
            <w:hideMark/>
          </w:tcPr>
          <w:p w14:paraId="69FE2695" w14:textId="77777777" w:rsidR="006E7BF9" w:rsidRPr="00592E3B" w:rsidRDefault="006E7BF9" w:rsidP="00CE3E80">
            <w:pPr>
              <w:pStyle w:val="TAL"/>
              <w:keepNext w:val="0"/>
              <w:keepLines w:val="0"/>
              <w:widowControl w:val="0"/>
              <w:rPr>
                <w:bCs/>
              </w:rPr>
            </w:pPr>
            <w:r w:rsidRPr="00592E3B">
              <w:rPr>
                <w:bCs/>
              </w:rPr>
              <w:t xml:space="preserve">  SSRC</w:t>
            </w:r>
          </w:p>
        </w:tc>
        <w:tc>
          <w:tcPr>
            <w:tcW w:w="2125" w:type="dxa"/>
            <w:tcBorders>
              <w:top w:val="single" w:sz="4" w:space="0" w:color="auto"/>
              <w:left w:val="single" w:sz="4" w:space="0" w:color="auto"/>
              <w:bottom w:val="single" w:sz="4" w:space="0" w:color="auto"/>
              <w:right w:val="single" w:sz="4" w:space="0" w:color="auto"/>
            </w:tcBorders>
            <w:hideMark/>
          </w:tcPr>
          <w:p w14:paraId="561B08A1" w14:textId="77777777" w:rsidR="006E7BF9" w:rsidRPr="00592E3B" w:rsidRDefault="006E7BF9" w:rsidP="00CE3E80">
            <w:pPr>
              <w:pStyle w:val="TAL"/>
            </w:pPr>
            <w:r w:rsidRPr="00322072">
              <w:t>RTCP SSRC of the SS</w:t>
            </w:r>
          </w:p>
        </w:tc>
        <w:tc>
          <w:tcPr>
            <w:tcW w:w="2125" w:type="dxa"/>
            <w:tcBorders>
              <w:top w:val="single" w:sz="4" w:space="0" w:color="auto"/>
              <w:left w:val="single" w:sz="4" w:space="0" w:color="auto"/>
              <w:bottom w:val="single" w:sz="4" w:space="0" w:color="auto"/>
              <w:right w:val="single" w:sz="4" w:space="0" w:color="auto"/>
            </w:tcBorders>
            <w:hideMark/>
          </w:tcPr>
          <w:p w14:paraId="6626F4E8" w14:textId="77777777" w:rsidR="006E7BF9" w:rsidRPr="00592E3B" w:rsidRDefault="006E7BF9" w:rsidP="00CE3E80">
            <w:pPr>
              <w:pStyle w:val="TAL"/>
            </w:pPr>
            <w:r w:rsidRPr="00592E3B">
              <w:rPr>
                <w:rFonts w:eastAsia="MS PGothic"/>
              </w:rPr>
              <w:t>The SSRC of the Transmission Control server</w:t>
            </w:r>
          </w:p>
        </w:tc>
        <w:tc>
          <w:tcPr>
            <w:tcW w:w="1418" w:type="dxa"/>
            <w:tcBorders>
              <w:top w:val="single" w:sz="4" w:space="0" w:color="auto"/>
              <w:left w:val="single" w:sz="4" w:space="0" w:color="auto"/>
              <w:bottom w:val="single" w:sz="4" w:space="0" w:color="auto"/>
              <w:right w:val="single" w:sz="4" w:space="0" w:color="auto"/>
            </w:tcBorders>
            <w:hideMark/>
          </w:tcPr>
          <w:p w14:paraId="7F8E621C" w14:textId="77777777" w:rsidR="006E7BF9" w:rsidRPr="00592E3B" w:rsidRDefault="006E7BF9" w:rsidP="00CE3E80">
            <w:pPr>
              <w:pStyle w:val="TAL"/>
              <w:keepNext w:val="0"/>
              <w:keepLines w:val="0"/>
              <w:widowControl w:val="0"/>
              <w:rPr>
                <w:rFonts w:cs="Arial"/>
                <w:szCs w:val="18"/>
              </w:rPr>
            </w:pPr>
            <w:r w:rsidRPr="00592E3B">
              <w:t>IETF </w:t>
            </w:r>
            <w:r w:rsidRPr="00592E3B">
              <w:rPr>
                <w:rFonts w:cs="Arial"/>
                <w:szCs w:val="18"/>
              </w:rPr>
              <w:t>RFC 3550 [76]</w:t>
            </w:r>
          </w:p>
        </w:tc>
        <w:tc>
          <w:tcPr>
            <w:tcW w:w="1172" w:type="dxa"/>
            <w:tcBorders>
              <w:top w:val="single" w:sz="4" w:space="0" w:color="auto"/>
              <w:left w:val="single" w:sz="4" w:space="0" w:color="auto"/>
              <w:bottom w:val="single" w:sz="4" w:space="0" w:color="auto"/>
              <w:right w:val="single" w:sz="4" w:space="0" w:color="auto"/>
            </w:tcBorders>
          </w:tcPr>
          <w:p w14:paraId="1456D9B7" w14:textId="77777777" w:rsidR="006E7BF9" w:rsidRPr="00592E3B" w:rsidRDefault="006E7BF9" w:rsidP="00CE3E80">
            <w:pPr>
              <w:pStyle w:val="TAL"/>
              <w:keepNext w:val="0"/>
              <w:keepLines w:val="0"/>
              <w:widowControl w:val="0"/>
              <w:rPr>
                <w:b/>
              </w:rPr>
            </w:pPr>
          </w:p>
        </w:tc>
      </w:tr>
      <w:tr w:rsidR="006E7BF9" w:rsidRPr="00592E3B" w14:paraId="0D67F4F5" w14:textId="77777777" w:rsidTr="00CE3E80">
        <w:trPr>
          <w:cantSplit/>
          <w:jc w:val="center"/>
        </w:trPr>
        <w:tc>
          <w:tcPr>
            <w:tcW w:w="2833" w:type="dxa"/>
            <w:tcBorders>
              <w:top w:val="nil"/>
              <w:left w:val="single" w:sz="4" w:space="0" w:color="auto"/>
              <w:bottom w:val="single" w:sz="4" w:space="0" w:color="auto"/>
              <w:right w:val="single" w:sz="4" w:space="0" w:color="auto"/>
            </w:tcBorders>
          </w:tcPr>
          <w:p w14:paraId="6B7664A8" w14:textId="77777777" w:rsidR="006E7BF9" w:rsidRPr="00592E3B" w:rsidRDefault="006E7BF9" w:rsidP="00CE3E80">
            <w:pPr>
              <w:pStyle w:val="TAL"/>
            </w:pPr>
          </w:p>
        </w:tc>
        <w:tc>
          <w:tcPr>
            <w:tcW w:w="2125" w:type="dxa"/>
            <w:tcBorders>
              <w:top w:val="single" w:sz="4" w:space="0" w:color="auto"/>
              <w:left w:val="single" w:sz="4" w:space="0" w:color="auto"/>
              <w:bottom w:val="single" w:sz="4" w:space="0" w:color="auto"/>
              <w:right w:val="single" w:sz="4" w:space="0" w:color="auto"/>
            </w:tcBorders>
          </w:tcPr>
          <w:p w14:paraId="38006776" w14:textId="77777777" w:rsidR="006E7BF9" w:rsidRPr="00592E3B" w:rsidRDefault="006E7BF9" w:rsidP="00CE3E80">
            <w:pPr>
              <w:pStyle w:val="TAL"/>
              <w:rPr>
                <w:rFonts w:cs="Arial"/>
                <w:szCs w:val="18"/>
              </w:rPr>
            </w:pPr>
            <w:r w:rsidRPr="00592E3B">
              <w:t>The SSRC of the message sender</w:t>
            </w:r>
          </w:p>
        </w:tc>
        <w:tc>
          <w:tcPr>
            <w:tcW w:w="2125" w:type="dxa"/>
            <w:tcBorders>
              <w:top w:val="single" w:sz="4" w:space="0" w:color="auto"/>
              <w:left w:val="single" w:sz="4" w:space="0" w:color="auto"/>
              <w:bottom w:val="single" w:sz="4" w:space="0" w:color="auto"/>
              <w:right w:val="single" w:sz="4" w:space="0" w:color="auto"/>
            </w:tcBorders>
          </w:tcPr>
          <w:p w14:paraId="028DD909" w14:textId="77777777" w:rsidR="006E7BF9" w:rsidRPr="00592E3B" w:rsidRDefault="006E7BF9" w:rsidP="00CE3E80">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6CBE678" w14:textId="77777777" w:rsidR="006E7BF9" w:rsidRPr="00592E3B" w:rsidRDefault="006E7BF9" w:rsidP="00CE3E80">
            <w:pPr>
              <w:pStyle w:val="TAL"/>
            </w:pPr>
          </w:p>
        </w:tc>
        <w:tc>
          <w:tcPr>
            <w:tcW w:w="1172" w:type="dxa"/>
            <w:tcBorders>
              <w:top w:val="single" w:sz="4" w:space="0" w:color="auto"/>
              <w:left w:val="single" w:sz="4" w:space="0" w:color="auto"/>
              <w:bottom w:val="single" w:sz="4" w:space="0" w:color="auto"/>
              <w:right w:val="single" w:sz="4" w:space="0" w:color="auto"/>
            </w:tcBorders>
          </w:tcPr>
          <w:p w14:paraId="275545EA" w14:textId="77777777" w:rsidR="006E7BF9" w:rsidRPr="00592E3B" w:rsidRDefault="006E7BF9" w:rsidP="00CE3E80">
            <w:pPr>
              <w:pStyle w:val="TAL"/>
              <w:rPr>
                <w:b/>
              </w:rPr>
            </w:pPr>
            <w:r w:rsidRPr="00592E3B">
              <w:rPr>
                <w:rFonts w:eastAsia="MS Mincho"/>
              </w:rPr>
              <w:t>OFF-NETWORK</w:t>
            </w:r>
          </w:p>
        </w:tc>
      </w:tr>
      <w:tr w:rsidR="006E7BF9" w:rsidRPr="00592E3B" w14:paraId="7FE2E239"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82D1166" w14:textId="77777777" w:rsidR="006E7BF9" w:rsidRPr="00592E3B" w:rsidRDefault="006E7BF9" w:rsidP="00CE3E80">
            <w:pPr>
              <w:pStyle w:val="TAL"/>
              <w:keepNext w:val="0"/>
              <w:keepLines w:val="0"/>
              <w:widowControl w:val="0"/>
              <w:rPr>
                <w:bCs/>
              </w:rPr>
            </w:pPr>
            <w:r w:rsidRPr="00592E3B">
              <w:rPr>
                <w:bCs/>
              </w:rPr>
              <w:t xml:space="preserve">  name</w:t>
            </w:r>
          </w:p>
        </w:tc>
        <w:tc>
          <w:tcPr>
            <w:tcW w:w="2125" w:type="dxa"/>
            <w:tcBorders>
              <w:top w:val="single" w:sz="4" w:space="0" w:color="auto"/>
              <w:left w:val="single" w:sz="4" w:space="0" w:color="auto"/>
              <w:bottom w:val="single" w:sz="4" w:space="0" w:color="auto"/>
              <w:right w:val="single" w:sz="4" w:space="0" w:color="auto"/>
            </w:tcBorders>
            <w:hideMark/>
          </w:tcPr>
          <w:p w14:paraId="24017150" w14:textId="77777777" w:rsidR="006E7BF9" w:rsidRPr="00592E3B" w:rsidRDefault="006E7BF9" w:rsidP="00CE3E80">
            <w:pPr>
              <w:pStyle w:val="TAL"/>
            </w:pPr>
            <w:r w:rsidRPr="00592E3B">
              <w:t>MCV1</w:t>
            </w:r>
          </w:p>
        </w:tc>
        <w:tc>
          <w:tcPr>
            <w:tcW w:w="2125" w:type="dxa"/>
            <w:tcBorders>
              <w:top w:val="single" w:sz="4" w:space="0" w:color="auto"/>
              <w:left w:val="single" w:sz="4" w:space="0" w:color="auto"/>
              <w:bottom w:val="single" w:sz="4" w:space="0" w:color="auto"/>
              <w:right w:val="single" w:sz="4" w:space="0" w:color="auto"/>
            </w:tcBorders>
          </w:tcPr>
          <w:p w14:paraId="6664DC2F" w14:textId="77777777" w:rsidR="006E7BF9" w:rsidRPr="00592E3B" w:rsidRDefault="006E7BF9" w:rsidP="00CE3E80">
            <w:pPr>
              <w:pStyle w:val="TAL"/>
            </w:pPr>
          </w:p>
        </w:tc>
        <w:tc>
          <w:tcPr>
            <w:tcW w:w="1418" w:type="dxa"/>
            <w:tcBorders>
              <w:top w:val="single" w:sz="4" w:space="0" w:color="auto"/>
              <w:left w:val="single" w:sz="4" w:space="0" w:color="auto"/>
              <w:bottom w:val="single" w:sz="4" w:space="0" w:color="auto"/>
              <w:right w:val="single" w:sz="4" w:space="0" w:color="auto"/>
            </w:tcBorders>
          </w:tcPr>
          <w:p w14:paraId="465FD3E9" w14:textId="77777777" w:rsidR="006E7BF9" w:rsidRPr="00592E3B" w:rsidRDefault="006E7BF9" w:rsidP="00CE3E80">
            <w:pPr>
              <w:pStyle w:val="TAL"/>
              <w:keepNext w:val="0"/>
              <w:keepLines w:val="0"/>
              <w:widowControl w:val="0"/>
              <w:rPr>
                <w:rFonts w:cs="Arial"/>
                <w:szCs w:val="18"/>
              </w:rPr>
            </w:pPr>
          </w:p>
        </w:tc>
        <w:tc>
          <w:tcPr>
            <w:tcW w:w="1172" w:type="dxa"/>
            <w:tcBorders>
              <w:top w:val="single" w:sz="4" w:space="0" w:color="auto"/>
              <w:left w:val="single" w:sz="4" w:space="0" w:color="auto"/>
              <w:bottom w:val="single" w:sz="4" w:space="0" w:color="auto"/>
              <w:right w:val="single" w:sz="4" w:space="0" w:color="auto"/>
            </w:tcBorders>
          </w:tcPr>
          <w:p w14:paraId="65516D81" w14:textId="77777777" w:rsidR="006E7BF9" w:rsidRPr="00592E3B" w:rsidRDefault="006E7BF9" w:rsidP="00CE3E80">
            <w:pPr>
              <w:pStyle w:val="TAL"/>
              <w:keepNext w:val="0"/>
              <w:keepLines w:val="0"/>
              <w:widowControl w:val="0"/>
              <w:rPr>
                <w:b/>
              </w:rPr>
            </w:pPr>
          </w:p>
        </w:tc>
      </w:tr>
      <w:tr w:rsidR="006E7BF9" w:rsidRPr="00592E3B" w14:paraId="4E707F80"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E0DA848" w14:textId="77777777" w:rsidR="006E7BF9" w:rsidRPr="00592E3B" w:rsidRDefault="006E7BF9" w:rsidP="00CE3E80">
            <w:pPr>
              <w:pStyle w:val="TAL"/>
              <w:rPr>
                <w:b/>
                <w:bCs/>
              </w:rPr>
            </w:pPr>
            <w:r w:rsidRPr="00592E3B">
              <w:rPr>
                <w:b/>
                <w:bCs/>
              </w:rPr>
              <w:t>User ID</w:t>
            </w:r>
          </w:p>
        </w:tc>
        <w:tc>
          <w:tcPr>
            <w:tcW w:w="2125" w:type="dxa"/>
            <w:tcBorders>
              <w:top w:val="single" w:sz="4" w:space="0" w:color="auto"/>
              <w:left w:val="single" w:sz="4" w:space="0" w:color="auto"/>
              <w:bottom w:val="single" w:sz="4" w:space="0" w:color="auto"/>
              <w:right w:val="single" w:sz="4" w:space="0" w:color="auto"/>
            </w:tcBorders>
            <w:hideMark/>
          </w:tcPr>
          <w:p w14:paraId="2CFDAA80" w14:textId="77777777" w:rsidR="006E7BF9" w:rsidRPr="00592E3B" w:rsidRDefault="006E7BF9" w:rsidP="00CE3E80">
            <w:pPr>
              <w:pStyle w:val="TAL"/>
              <w:rPr>
                <w:rFonts w:cs="Arial"/>
                <w:szCs w:val="18"/>
              </w:rPr>
            </w:pPr>
            <w:r w:rsidRPr="00592E3B">
              <w:rPr>
                <w:rFonts w:cs="Arial"/>
                <w:szCs w:val="18"/>
              </w:rPr>
              <w:t>Not present</w:t>
            </w:r>
          </w:p>
        </w:tc>
        <w:tc>
          <w:tcPr>
            <w:tcW w:w="2125" w:type="dxa"/>
            <w:tcBorders>
              <w:top w:val="single" w:sz="4" w:space="0" w:color="auto"/>
              <w:left w:val="single" w:sz="4" w:space="0" w:color="auto"/>
              <w:bottom w:val="single" w:sz="4" w:space="0" w:color="auto"/>
              <w:right w:val="single" w:sz="4" w:space="0" w:color="auto"/>
            </w:tcBorders>
          </w:tcPr>
          <w:p w14:paraId="1A82A9E6" w14:textId="77777777" w:rsidR="006E7BF9" w:rsidRPr="00592E3B" w:rsidRDefault="006E7BF9" w:rsidP="00CE3E80">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1BC9547" w14:textId="77777777" w:rsidR="006E7BF9" w:rsidRPr="00592E3B" w:rsidRDefault="006E7BF9" w:rsidP="00CE3E80">
            <w:pPr>
              <w:pStyle w:val="TAL"/>
            </w:pPr>
          </w:p>
        </w:tc>
        <w:tc>
          <w:tcPr>
            <w:tcW w:w="1172" w:type="dxa"/>
            <w:tcBorders>
              <w:top w:val="single" w:sz="4" w:space="0" w:color="auto"/>
              <w:left w:val="single" w:sz="4" w:space="0" w:color="auto"/>
              <w:bottom w:val="single" w:sz="4" w:space="0" w:color="auto"/>
              <w:right w:val="single" w:sz="4" w:space="0" w:color="auto"/>
            </w:tcBorders>
            <w:hideMark/>
          </w:tcPr>
          <w:p w14:paraId="5AB78B86" w14:textId="77777777" w:rsidR="006E7BF9" w:rsidRPr="00592E3B" w:rsidRDefault="006E7BF9" w:rsidP="00CE3E80">
            <w:pPr>
              <w:pStyle w:val="TAL"/>
            </w:pPr>
          </w:p>
        </w:tc>
      </w:tr>
      <w:tr w:rsidR="006E7BF9" w:rsidRPr="00592E3B" w14:paraId="7356EF4D"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CD839F3" w14:textId="77777777" w:rsidR="006E7BF9" w:rsidRPr="00592E3B" w:rsidRDefault="006E7BF9" w:rsidP="00CE3E80">
            <w:pPr>
              <w:pStyle w:val="TAL"/>
              <w:rPr>
                <w:b/>
                <w:bCs/>
              </w:rPr>
            </w:pPr>
            <w:r w:rsidRPr="00592E3B">
              <w:rPr>
                <w:b/>
                <w:bCs/>
              </w:rPr>
              <w:t>User ID</w:t>
            </w:r>
          </w:p>
        </w:tc>
        <w:tc>
          <w:tcPr>
            <w:tcW w:w="2125" w:type="dxa"/>
            <w:tcBorders>
              <w:top w:val="single" w:sz="4" w:space="0" w:color="auto"/>
              <w:left w:val="single" w:sz="4" w:space="0" w:color="auto"/>
              <w:bottom w:val="single" w:sz="4" w:space="0" w:color="auto"/>
              <w:right w:val="single" w:sz="4" w:space="0" w:color="auto"/>
            </w:tcBorders>
            <w:hideMark/>
          </w:tcPr>
          <w:p w14:paraId="1E340110" w14:textId="77777777" w:rsidR="006E7BF9" w:rsidRPr="00592E3B" w:rsidRDefault="006E7BF9" w:rsidP="00CE3E80">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4C1977DC" w14:textId="77777777" w:rsidR="006E7BF9" w:rsidRPr="00592E3B" w:rsidRDefault="006E7BF9" w:rsidP="00CE3E80">
            <w:pPr>
              <w:pStyle w:val="TAL"/>
            </w:pPr>
            <w:r w:rsidRPr="00592E3B">
              <w:t xml:space="preserve">The User ID field is used in off-network only. The User ID field carries the </w:t>
            </w:r>
            <w:proofErr w:type="spellStart"/>
            <w:r w:rsidRPr="00592E3B">
              <w:rPr>
                <w:lang w:eastAsia="ko-KR"/>
              </w:rPr>
              <w:t>MCVideo</w:t>
            </w:r>
            <w:proofErr w:type="spellEnd"/>
            <w:r w:rsidRPr="00592E3B">
              <w:rPr>
                <w:lang w:eastAsia="ko-KR"/>
              </w:rPr>
              <w:t xml:space="preserve"> user ID </w:t>
            </w:r>
            <w:r w:rsidRPr="00592E3B">
              <w:t>of the transmission participant</w:t>
            </w:r>
            <w:r w:rsidRPr="00592E3B">
              <w:rPr>
                <w:lang w:eastAsia="ko-KR"/>
              </w:rPr>
              <w:t xml:space="preserve"> sending the Queue Position Info message</w:t>
            </w:r>
            <w:r w:rsidRPr="00592E3B">
              <w:t>.</w:t>
            </w:r>
          </w:p>
        </w:tc>
        <w:tc>
          <w:tcPr>
            <w:tcW w:w="1418" w:type="dxa"/>
            <w:tcBorders>
              <w:top w:val="single" w:sz="4" w:space="0" w:color="auto"/>
              <w:left w:val="single" w:sz="4" w:space="0" w:color="auto"/>
              <w:bottom w:val="single" w:sz="4" w:space="0" w:color="auto"/>
              <w:right w:val="single" w:sz="4" w:space="0" w:color="auto"/>
            </w:tcBorders>
            <w:hideMark/>
          </w:tcPr>
          <w:p w14:paraId="081823D8" w14:textId="77777777" w:rsidR="006E7BF9" w:rsidRPr="00592E3B" w:rsidRDefault="006E7BF9" w:rsidP="00CE3E80">
            <w:pPr>
              <w:pStyle w:val="TAL"/>
              <w:keepNext w:val="0"/>
              <w:keepLines w:val="0"/>
              <w:widowControl w:val="0"/>
              <w:rPr>
                <w:rFonts w:cs="Arial"/>
                <w:szCs w:val="18"/>
              </w:rPr>
            </w:pPr>
            <w:r w:rsidRPr="00592E3B">
              <w:t>TS 24.581 [88] clause 9.2.3.8</w:t>
            </w:r>
          </w:p>
        </w:tc>
        <w:tc>
          <w:tcPr>
            <w:tcW w:w="1172" w:type="dxa"/>
            <w:tcBorders>
              <w:top w:val="single" w:sz="4" w:space="0" w:color="auto"/>
              <w:left w:val="single" w:sz="4" w:space="0" w:color="auto"/>
              <w:bottom w:val="single" w:sz="4" w:space="0" w:color="auto"/>
              <w:right w:val="single" w:sz="4" w:space="0" w:color="auto"/>
            </w:tcBorders>
            <w:hideMark/>
          </w:tcPr>
          <w:p w14:paraId="2123BEAE" w14:textId="77777777" w:rsidR="006E7BF9" w:rsidRPr="00592E3B" w:rsidRDefault="006E7BF9" w:rsidP="00CE3E80">
            <w:pPr>
              <w:pStyle w:val="TAL"/>
              <w:keepNext w:val="0"/>
              <w:keepLines w:val="0"/>
              <w:widowControl w:val="0"/>
            </w:pPr>
            <w:r w:rsidRPr="00592E3B">
              <w:rPr>
                <w:rFonts w:eastAsia="MS Mincho"/>
              </w:rPr>
              <w:t>OFF-NETWORK</w:t>
            </w:r>
          </w:p>
        </w:tc>
      </w:tr>
      <w:tr w:rsidR="006E7BF9" w:rsidRPr="00592E3B" w14:paraId="2C7ECCCB"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92751DC" w14:textId="77777777" w:rsidR="006E7BF9" w:rsidRPr="00592E3B" w:rsidRDefault="006E7BF9" w:rsidP="00CE3E80">
            <w:pPr>
              <w:pStyle w:val="TAL"/>
              <w:keepNext w:val="0"/>
              <w:keepLines w:val="0"/>
              <w:widowControl w:val="0"/>
              <w:rPr>
                <w:b/>
              </w:rPr>
            </w:pPr>
            <w:r w:rsidRPr="00592E3B">
              <w:rPr>
                <w:rFonts w:cs="Arial"/>
                <w:szCs w:val="18"/>
              </w:rPr>
              <w:t xml:space="preserve">  User ID</w:t>
            </w:r>
          </w:p>
        </w:tc>
        <w:tc>
          <w:tcPr>
            <w:tcW w:w="2125" w:type="dxa"/>
            <w:tcBorders>
              <w:top w:val="single" w:sz="4" w:space="0" w:color="auto"/>
              <w:left w:val="single" w:sz="4" w:space="0" w:color="auto"/>
              <w:bottom w:val="single" w:sz="4" w:space="0" w:color="auto"/>
              <w:right w:val="single" w:sz="4" w:space="0" w:color="auto"/>
            </w:tcBorders>
            <w:hideMark/>
          </w:tcPr>
          <w:p w14:paraId="247C4C8D" w14:textId="77777777" w:rsidR="006E7BF9" w:rsidRPr="00592E3B" w:rsidRDefault="006E7BF9" w:rsidP="00CE3E80">
            <w:pPr>
              <w:pStyle w:val="TAL"/>
            </w:pPr>
            <w:proofErr w:type="spellStart"/>
            <w:r w:rsidRPr="00592E3B">
              <w:t>px_MCVideo_ID_User_A</w:t>
            </w:r>
            <w:proofErr w:type="spellEnd"/>
          </w:p>
        </w:tc>
        <w:tc>
          <w:tcPr>
            <w:tcW w:w="2125" w:type="dxa"/>
            <w:tcBorders>
              <w:top w:val="single" w:sz="4" w:space="0" w:color="auto"/>
              <w:left w:val="single" w:sz="4" w:space="0" w:color="auto"/>
              <w:bottom w:val="single" w:sz="4" w:space="0" w:color="auto"/>
              <w:right w:val="single" w:sz="4" w:space="0" w:color="auto"/>
            </w:tcBorders>
          </w:tcPr>
          <w:p w14:paraId="4F9178B7" w14:textId="77777777" w:rsidR="006E7BF9" w:rsidRPr="00592E3B" w:rsidRDefault="006E7BF9" w:rsidP="00CE3E80">
            <w:pPr>
              <w:pStyle w:val="TAL"/>
            </w:pPr>
          </w:p>
        </w:tc>
        <w:tc>
          <w:tcPr>
            <w:tcW w:w="1418" w:type="dxa"/>
            <w:tcBorders>
              <w:top w:val="single" w:sz="4" w:space="0" w:color="auto"/>
              <w:left w:val="single" w:sz="4" w:space="0" w:color="auto"/>
              <w:bottom w:val="single" w:sz="4" w:space="0" w:color="auto"/>
              <w:right w:val="single" w:sz="4" w:space="0" w:color="auto"/>
            </w:tcBorders>
          </w:tcPr>
          <w:p w14:paraId="1AD0E6DD" w14:textId="77777777" w:rsidR="006E7BF9" w:rsidRPr="00592E3B" w:rsidRDefault="006E7BF9" w:rsidP="00CE3E80">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tcPr>
          <w:p w14:paraId="5B3572B7" w14:textId="77777777" w:rsidR="006E7BF9" w:rsidRPr="00592E3B" w:rsidRDefault="006E7BF9" w:rsidP="00CE3E80">
            <w:pPr>
              <w:pStyle w:val="TAL"/>
              <w:keepNext w:val="0"/>
              <w:keepLines w:val="0"/>
              <w:widowControl w:val="0"/>
            </w:pPr>
          </w:p>
        </w:tc>
      </w:tr>
      <w:tr w:rsidR="006E7BF9" w:rsidRPr="00592E3B" w14:paraId="18DC1AF3"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7835A52" w14:textId="77777777" w:rsidR="006E7BF9" w:rsidRPr="00592E3B" w:rsidRDefault="006E7BF9" w:rsidP="00CE3E80">
            <w:pPr>
              <w:pStyle w:val="TAL"/>
              <w:keepNext w:val="0"/>
              <w:keepLines w:val="0"/>
              <w:widowControl w:val="0"/>
              <w:rPr>
                <w:rFonts w:cs="Arial"/>
                <w:szCs w:val="18"/>
              </w:rPr>
            </w:pPr>
            <w:r w:rsidRPr="00592E3B">
              <w:rPr>
                <w:b/>
                <w:bCs/>
              </w:rPr>
              <w:lastRenderedPageBreak/>
              <w:t>SSRC of Queued Transmission Participant</w:t>
            </w:r>
          </w:p>
        </w:tc>
        <w:tc>
          <w:tcPr>
            <w:tcW w:w="2125" w:type="dxa"/>
            <w:tcBorders>
              <w:top w:val="single" w:sz="4" w:space="0" w:color="auto"/>
              <w:left w:val="single" w:sz="4" w:space="0" w:color="auto"/>
              <w:bottom w:val="single" w:sz="4" w:space="0" w:color="auto"/>
              <w:right w:val="single" w:sz="4" w:space="0" w:color="auto"/>
            </w:tcBorders>
            <w:hideMark/>
          </w:tcPr>
          <w:p w14:paraId="252CB5B6" w14:textId="77777777" w:rsidR="006E7BF9" w:rsidRPr="00592E3B" w:rsidRDefault="006E7BF9" w:rsidP="00CE3E80">
            <w:pPr>
              <w:pStyle w:val="TAL"/>
            </w:pPr>
            <w:r w:rsidRPr="00592E3B">
              <w:t>Not present</w:t>
            </w:r>
          </w:p>
        </w:tc>
        <w:tc>
          <w:tcPr>
            <w:tcW w:w="2125" w:type="dxa"/>
            <w:tcBorders>
              <w:top w:val="single" w:sz="4" w:space="0" w:color="auto"/>
              <w:left w:val="single" w:sz="4" w:space="0" w:color="auto"/>
              <w:bottom w:val="single" w:sz="4" w:space="0" w:color="auto"/>
              <w:right w:val="single" w:sz="4" w:space="0" w:color="auto"/>
            </w:tcBorders>
          </w:tcPr>
          <w:p w14:paraId="3F43CA41" w14:textId="77777777" w:rsidR="006E7BF9" w:rsidRPr="00592E3B" w:rsidRDefault="006E7BF9" w:rsidP="00CE3E80">
            <w:pPr>
              <w:pStyle w:val="TAL"/>
            </w:pPr>
          </w:p>
        </w:tc>
        <w:tc>
          <w:tcPr>
            <w:tcW w:w="1418" w:type="dxa"/>
            <w:tcBorders>
              <w:top w:val="single" w:sz="4" w:space="0" w:color="auto"/>
              <w:left w:val="single" w:sz="4" w:space="0" w:color="auto"/>
              <w:bottom w:val="single" w:sz="4" w:space="0" w:color="auto"/>
              <w:right w:val="single" w:sz="4" w:space="0" w:color="auto"/>
            </w:tcBorders>
          </w:tcPr>
          <w:p w14:paraId="26B2EFDD" w14:textId="77777777" w:rsidR="006E7BF9" w:rsidRPr="00592E3B" w:rsidRDefault="006E7BF9" w:rsidP="00CE3E80">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hideMark/>
          </w:tcPr>
          <w:p w14:paraId="39A8B95E" w14:textId="77777777" w:rsidR="006E7BF9" w:rsidRPr="00592E3B" w:rsidRDefault="006E7BF9" w:rsidP="00CE3E80">
            <w:pPr>
              <w:pStyle w:val="TAL"/>
              <w:keepNext w:val="0"/>
              <w:keepLines w:val="0"/>
              <w:widowControl w:val="0"/>
            </w:pPr>
          </w:p>
        </w:tc>
      </w:tr>
      <w:tr w:rsidR="006E7BF9" w:rsidRPr="00592E3B" w14:paraId="5DF78020"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F02A0E9" w14:textId="77777777" w:rsidR="006E7BF9" w:rsidRPr="00592E3B" w:rsidRDefault="006E7BF9" w:rsidP="00CE3E80">
            <w:pPr>
              <w:pStyle w:val="TAL"/>
              <w:keepNext w:val="0"/>
              <w:keepLines w:val="0"/>
              <w:widowControl w:val="0"/>
              <w:rPr>
                <w:b/>
              </w:rPr>
            </w:pPr>
            <w:r w:rsidRPr="00592E3B">
              <w:rPr>
                <w:b/>
              </w:rPr>
              <w:t>SSRC of</w:t>
            </w:r>
            <w:r w:rsidRPr="00592E3B">
              <w:rPr>
                <w:b/>
                <w:bCs/>
              </w:rPr>
              <w:t xml:space="preserve"> </w:t>
            </w:r>
            <w:r w:rsidRPr="00592E3B">
              <w:rPr>
                <w:b/>
              </w:rPr>
              <w:t>Queued Transmission Participant</w:t>
            </w:r>
          </w:p>
        </w:tc>
        <w:tc>
          <w:tcPr>
            <w:tcW w:w="2125" w:type="dxa"/>
            <w:tcBorders>
              <w:top w:val="single" w:sz="4" w:space="0" w:color="auto"/>
              <w:left w:val="single" w:sz="4" w:space="0" w:color="auto"/>
              <w:bottom w:val="single" w:sz="4" w:space="0" w:color="auto"/>
              <w:right w:val="single" w:sz="4" w:space="0" w:color="auto"/>
            </w:tcBorders>
            <w:hideMark/>
          </w:tcPr>
          <w:p w14:paraId="32E3F32C" w14:textId="77777777" w:rsidR="006E7BF9" w:rsidRPr="00592E3B" w:rsidRDefault="006E7BF9" w:rsidP="00CE3E80">
            <w:pPr>
              <w:pStyle w:val="TAL"/>
              <w:keepNext w:val="0"/>
              <w:keepLines w:val="0"/>
              <w:widowControl w:val="0"/>
            </w:pPr>
            <w:r w:rsidRPr="00592E3B">
              <w:rPr>
                <w:rFonts w:cs="Arial"/>
                <w:szCs w:val="18"/>
              </w:rPr>
              <w:t>The SSRC of the queued transmission participant</w:t>
            </w:r>
          </w:p>
        </w:tc>
        <w:tc>
          <w:tcPr>
            <w:tcW w:w="2125" w:type="dxa"/>
            <w:tcBorders>
              <w:top w:val="single" w:sz="4" w:space="0" w:color="auto"/>
              <w:left w:val="single" w:sz="4" w:space="0" w:color="auto"/>
              <w:bottom w:val="single" w:sz="4" w:space="0" w:color="auto"/>
              <w:right w:val="single" w:sz="4" w:space="0" w:color="auto"/>
            </w:tcBorders>
            <w:hideMark/>
          </w:tcPr>
          <w:p w14:paraId="6DF4A15E" w14:textId="77777777" w:rsidR="006E7BF9" w:rsidRPr="00592E3B" w:rsidRDefault="006E7BF9" w:rsidP="00CE3E80">
            <w:pPr>
              <w:pStyle w:val="TAL"/>
            </w:pPr>
            <w:r w:rsidRPr="00592E3B">
              <w:t>Applicable only in off-network and shall carry the SSRC of the queued transmission participant.</w:t>
            </w:r>
          </w:p>
        </w:tc>
        <w:tc>
          <w:tcPr>
            <w:tcW w:w="1418" w:type="dxa"/>
            <w:tcBorders>
              <w:top w:val="single" w:sz="4" w:space="0" w:color="auto"/>
              <w:left w:val="single" w:sz="4" w:space="0" w:color="auto"/>
              <w:bottom w:val="single" w:sz="4" w:space="0" w:color="auto"/>
              <w:right w:val="single" w:sz="4" w:space="0" w:color="auto"/>
            </w:tcBorders>
            <w:hideMark/>
          </w:tcPr>
          <w:p w14:paraId="5CDF90CD" w14:textId="77777777" w:rsidR="006E7BF9" w:rsidRPr="00592E3B" w:rsidRDefault="006E7BF9" w:rsidP="00CE3E80">
            <w:pPr>
              <w:pStyle w:val="TAL"/>
              <w:keepNext w:val="0"/>
              <w:keepLines w:val="0"/>
              <w:widowControl w:val="0"/>
            </w:pPr>
            <w:r w:rsidRPr="00592E3B">
              <w:t>IETF RFC 3550 [76].</w:t>
            </w:r>
          </w:p>
        </w:tc>
        <w:tc>
          <w:tcPr>
            <w:tcW w:w="1172" w:type="dxa"/>
            <w:tcBorders>
              <w:top w:val="single" w:sz="4" w:space="0" w:color="auto"/>
              <w:left w:val="single" w:sz="4" w:space="0" w:color="auto"/>
              <w:bottom w:val="single" w:sz="4" w:space="0" w:color="auto"/>
              <w:right w:val="single" w:sz="4" w:space="0" w:color="auto"/>
            </w:tcBorders>
            <w:hideMark/>
          </w:tcPr>
          <w:p w14:paraId="07C2F9D8" w14:textId="77777777" w:rsidR="006E7BF9" w:rsidRPr="00592E3B" w:rsidRDefault="006E7BF9" w:rsidP="00CE3E80">
            <w:pPr>
              <w:pStyle w:val="TAL"/>
              <w:keepNext w:val="0"/>
              <w:keepLines w:val="0"/>
              <w:widowControl w:val="0"/>
              <w:rPr>
                <w:b/>
              </w:rPr>
            </w:pPr>
            <w:r w:rsidRPr="00592E3B">
              <w:rPr>
                <w:rFonts w:eastAsia="MS Mincho"/>
              </w:rPr>
              <w:t>OFF-NETWORK</w:t>
            </w:r>
          </w:p>
        </w:tc>
      </w:tr>
      <w:tr w:rsidR="006E7BF9" w:rsidRPr="00592E3B" w14:paraId="309BE7F9"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AFB2F5A" w14:textId="77777777" w:rsidR="006E7BF9" w:rsidRPr="00592E3B" w:rsidRDefault="006E7BF9" w:rsidP="00CE3E80">
            <w:pPr>
              <w:pStyle w:val="TAL"/>
              <w:keepNext w:val="0"/>
              <w:keepLines w:val="0"/>
              <w:widowControl w:val="0"/>
              <w:rPr>
                <w:bCs/>
              </w:rPr>
            </w:pPr>
            <w:r w:rsidRPr="00592E3B">
              <w:rPr>
                <w:b/>
              </w:rPr>
              <w:t>Queued User ID</w:t>
            </w:r>
          </w:p>
        </w:tc>
        <w:tc>
          <w:tcPr>
            <w:tcW w:w="2125" w:type="dxa"/>
            <w:tcBorders>
              <w:top w:val="single" w:sz="4" w:space="0" w:color="auto"/>
              <w:left w:val="single" w:sz="4" w:space="0" w:color="auto"/>
              <w:bottom w:val="single" w:sz="4" w:space="0" w:color="auto"/>
              <w:right w:val="single" w:sz="4" w:space="0" w:color="auto"/>
            </w:tcBorders>
            <w:hideMark/>
          </w:tcPr>
          <w:p w14:paraId="115486D6" w14:textId="77777777" w:rsidR="006E7BF9" w:rsidRPr="00592E3B" w:rsidRDefault="006E7BF9" w:rsidP="00CE3E80">
            <w:pPr>
              <w:pStyle w:val="TAL"/>
              <w:keepNext w:val="0"/>
              <w:keepLines w:val="0"/>
              <w:widowControl w:val="0"/>
              <w:rPr>
                <w:bCs/>
              </w:rPr>
            </w:pPr>
            <w:r w:rsidRPr="00592E3B">
              <w:rPr>
                <w:rFonts w:cs="Arial"/>
                <w:szCs w:val="18"/>
              </w:rPr>
              <w:t>Not present</w:t>
            </w:r>
          </w:p>
        </w:tc>
        <w:tc>
          <w:tcPr>
            <w:tcW w:w="2125" w:type="dxa"/>
            <w:tcBorders>
              <w:top w:val="single" w:sz="4" w:space="0" w:color="auto"/>
              <w:left w:val="single" w:sz="4" w:space="0" w:color="auto"/>
              <w:bottom w:val="single" w:sz="4" w:space="0" w:color="auto"/>
              <w:right w:val="single" w:sz="4" w:space="0" w:color="auto"/>
            </w:tcBorders>
          </w:tcPr>
          <w:p w14:paraId="72C56C06" w14:textId="77777777" w:rsidR="006E7BF9" w:rsidRPr="00592E3B" w:rsidRDefault="006E7BF9" w:rsidP="00CE3E80">
            <w:pPr>
              <w:pStyle w:val="TAL"/>
            </w:pPr>
          </w:p>
        </w:tc>
        <w:tc>
          <w:tcPr>
            <w:tcW w:w="1418" w:type="dxa"/>
            <w:tcBorders>
              <w:top w:val="single" w:sz="4" w:space="0" w:color="auto"/>
              <w:left w:val="single" w:sz="4" w:space="0" w:color="auto"/>
              <w:bottom w:val="single" w:sz="4" w:space="0" w:color="auto"/>
              <w:right w:val="single" w:sz="4" w:space="0" w:color="auto"/>
            </w:tcBorders>
          </w:tcPr>
          <w:p w14:paraId="1ACE096F" w14:textId="77777777" w:rsidR="006E7BF9" w:rsidRPr="00592E3B" w:rsidRDefault="006E7BF9" w:rsidP="00CE3E80">
            <w:pPr>
              <w:pStyle w:val="TAL"/>
              <w:keepNext w:val="0"/>
              <w:keepLines w:val="0"/>
              <w:widowControl w:val="0"/>
              <w:rPr>
                <w:bCs/>
              </w:rPr>
            </w:pPr>
          </w:p>
        </w:tc>
        <w:tc>
          <w:tcPr>
            <w:tcW w:w="1172" w:type="dxa"/>
            <w:tcBorders>
              <w:top w:val="single" w:sz="4" w:space="0" w:color="auto"/>
              <w:left w:val="single" w:sz="4" w:space="0" w:color="auto"/>
              <w:bottom w:val="single" w:sz="4" w:space="0" w:color="auto"/>
              <w:right w:val="single" w:sz="4" w:space="0" w:color="auto"/>
            </w:tcBorders>
            <w:hideMark/>
          </w:tcPr>
          <w:p w14:paraId="6D4CA67D" w14:textId="77777777" w:rsidR="006E7BF9" w:rsidRPr="00592E3B" w:rsidRDefault="006E7BF9" w:rsidP="00CE3E80">
            <w:pPr>
              <w:pStyle w:val="TAL"/>
            </w:pPr>
          </w:p>
        </w:tc>
      </w:tr>
      <w:tr w:rsidR="006E7BF9" w:rsidRPr="00592E3B" w14:paraId="7ED80909"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81EF7EC" w14:textId="77777777" w:rsidR="006E7BF9" w:rsidRPr="00592E3B" w:rsidRDefault="006E7BF9" w:rsidP="00CE3E80">
            <w:pPr>
              <w:pStyle w:val="TAL"/>
              <w:keepNext w:val="0"/>
              <w:keepLines w:val="0"/>
              <w:widowControl w:val="0"/>
              <w:rPr>
                <w:b/>
              </w:rPr>
            </w:pPr>
            <w:r w:rsidRPr="00592E3B">
              <w:rPr>
                <w:b/>
              </w:rPr>
              <w:t>Queued User ID</w:t>
            </w:r>
          </w:p>
        </w:tc>
        <w:tc>
          <w:tcPr>
            <w:tcW w:w="2125" w:type="dxa"/>
            <w:tcBorders>
              <w:top w:val="single" w:sz="4" w:space="0" w:color="auto"/>
              <w:left w:val="single" w:sz="4" w:space="0" w:color="auto"/>
              <w:bottom w:val="single" w:sz="4" w:space="0" w:color="auto"/>
              <w:right w:val="single" w:sz="4" w:space="0" w:color="auto"/>
            </w:tcBorders>
            <w:hideMark/>
          </w:tcPr>
          <w:p w14:paraId="071A08FB" w14:textId="77777777" w:rsidR="006E7BF9" w:rsidRPr="00592E3B" w:rsidRDefault="006E7BF9" w:rsidP="00CE3E80">
            <w:pPr>
              <w:pStyle w:val="TAL"/>
              <w:keepNext w:val="0"/>
              <w:keepLines w:val="0"/>
              <w:widowControl w:val="0"/>
            </w:pPr>
            <w:proofErr w:type="spellStart"/>
            <w:r w:rsidRPr="00592E3B">
              <w:t>px_MCVIDEO_ID_User_B</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0CD73C69" w14:textId="77777777" w:rsidR="006E7BF9" w:rsidRPr="00592E3B" w:rsidRDefault="006E7BF9" w:rsidP="00CE3E80">
            <w:pPr>
              <w:pStyle w:val="TAL"/>
            </w:pPr>
            <w:r w:rsidRPr="00592E3B">
              <w:t xml:space="preserve">Used in off-network only. The Queued User ID field carries the </w:t>
            </w:r>
            <w:proofErr w:type="spellStart"/>
            <w:r w:rsidRPr="00592E3B">
              <w:rPr>
                <w:lang w:eastAsia="ko-KR"/>
              </w:rPr>
              <w:t>MCVideo</w:t>
            </w:r>
            <w:proofErr w:type="spellEnd"/>
            <w:r w:rsidRPr="00592E3B">
              <w:rPr>
                <w:lang w:eastAsia="ko-KR"/>
              </w:rPr>
              <w:t xml:space="preserve"> ID</w:t>
            </w:r>
            <w:r w:rsidRPr="00592E3B">
              <w:t xml:space="preserve"> of the queued transmission control participant.</w:t>
            </w:r>
          </w:p>
        </w:tc>
        <w:tc>
          <w:tcPr>
            <w:tcW w:w="1418" w:type="dxa"/>
            <w:tcBorders>
              <w:top w:val="single" w:sz="4" w:space="0" w:color="auto"/>
              <w:left w:val="single" w:sz="4" w:space="0" w:color="auto"/>
              <w:bottom w:val="single" w:sz="4" w:space="0" w:color="auto"/>
              <w:right w:val="single" w:sz="4" w:space="0" w:color="auto"/>
            </w:tcBorders>
            <w:hideMark/>
          </w:tcPr>
          <w:p w14:paraId="3835369A" w14:textId="77777777" w:rsidR="006E7BF9" w:rsidRPr="00592E3B" w:rsidRDefault="006E7BF9" w:rsidP="00CE3E80">
            <w:pPr>
              <w:pStyle w:val="TAL"/>
              <w:keepNext w:val="0"/>
              <w:keepLines w:val="0"/>
              <w:widowControl w:val="0"/>
              <w:rPr>
                <w:rFonts w:cs="Arial"/>
                <w:szCs w:val="18"/>
              </w:rPr>
            </w:pPr>
            <w:r w:rsidRPr="00592E3B">
              <w:t>TS 24.581 [88] clause 9.2.3.8</w:t>
            </w:r>
          </w:p>
        </w:tc>
        <w:tc>
          <w:tcPr>
            <w:tcW w:w="1172" w:type="dxa"/>
            <w:tcBorders>
              <w:top w:val="single" w:sz="4" w:space="0" w:color="auto"/>
              <w:left w:val="single" w:sz="4" w:space="0" w:color="auto"/>
              <w:bottom w:val="single" w:sz="4" w:space="0" w:color="auto"/>
              <w:right w:val="single" w:sz="4" w:space="0" w:color="auto"/>
            </w:tcBorders>
            <w:hideMark/>
          </w:tcPr>
          <w:p w14:paraId="6C7C7D19" w14:textId="77777777" w:rsidR="006E7BF9" w:rsidRPr="00592E3B" w:rsidRDefault="006E7BF9" w:rsidP="00CE3E80">
            <w:pPr>
              <w:pStyle w:val="TAL"/>
              <w:keepNext w:val="0"/>
              <w:keepLines w:val="0"/>
              <w:widowControl w:val="0"/>
              <w:rPr>
                <w:b/>
              </w:rPr>
            </w:pPr>
            <w:r w:rsidRPr="00592E3B">
              <w:rPr>
                <w:rFonts w:eastAsia="MS Mincho"/>
              </w:rPr>
              <w:t>OFF-NETWORK</w:t>
            </w:r>
          </w:p>
        </w:tc>
      </w:tr>
      <w:tr w:rsidR="006E7BF9" w:rsidRPr="00592E3B" w14:paraId="6437A425"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0DFA045" w14:textId="77777777" w:rsidR="006E7BF9" w:rsidRPr="00592E3B" w:rsidRDefault="006E7BF9" w:rsidP="00CE3E80">
            <w:pPr>
              <w:pStyle w:val="TAL"/>
              <w:keepNext w:val="0"/>
              <w:keepLines w:val="0"/>
              <w:widowControl w:val="0"/>
              <w:rPr>
                <w:b/>
              </w:rPr>
            </w:pPr>
            <w:r w:rsidRPr="00592E3B">
              <w:rPr>
                <w:b/>
                <w:lang w:eastAsia="ko-KR"/>
              </w:rPr>
              <w:t>Queue Info</w:t>
            </w:r>
          </w:p>
        </w:tc>
        <w:tc>
          <w:tcPr>
            <w:tcW w:w="2125" w:type="dxa"/>
            <w:tcBorders>
              <w:top w:val="single" w:sz="4" w:space="0" w:color="auto"/>
              <w:left w:val="single" w:sz="4" w:space="0" w:color="auto"/>
              <w:bottom w:val="single" w:sz="4" w:space="0" w:color="auto"/>
              <w:right w:val="single" w:sz="4" w:space="0" w:color="auto"/>
            </w:tcBorders>
            <w:hideMark/>
          </w:tcPr>
          <w:p w14:paraId="5E145699" w14:textId="77777777" w:rsidR="006E7BF9" w:rsidRPr="00592E3B" w:rsidRDefault="006E7BF9" w:rsidP="00CE3E80">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4D4B1C20" w14:textId="77777777" w:rsidR="006E7BF9" w:rsidRPr="00592E3B" w:rsidRDefault="006E7BF9" w:rsidP="00CE3E80">
            <w:pPr>
              <w:pStyle w:val="TAL"/>
            </w:pPr>
            <w:r w:rsidRPr="00592E3B">
              <w:t>Defines the queue position and granted transmission control priority in the queue.</w:t>
            </w:r>
          </w:p>
        </w:tc>
        <w:tc>
          <w:tcPr>
            <w:tcW w:w="1418" w:type="dxa"/>
            <w:tcBorders>
              <w:top w:val="single" w:sz="4" w:space="0" w:color="auto"/>
              <w:left w:val="single" w:sz="4" w:space="0" w:color="auto"/>
              <w:bottom w:val="single" w:sz="4" w:space="0" w:color="auto"/>
              <w:right w:val="single" w:sz="4" w:space="0" w:color="auto"/>
            </w:tcBorders>
            <w:hideMark/>
          </w:tcPr>
          <w:p w14:paraId="5582CAB8" w14:textId="77777777" w:rsidR="006E7BF9" w:rsidRPr="00592E3B" w:rsidRDefault="006E7BF9" w:rsidP="00CE3E80">
            <w:pPr>
              <w:pStyle w:val="TAL"/>
              <w:keepNext w:val="0"/>
              <w:keepLines w:val="0"/>
              <w:widowControl w:val="0"/>
            </w:pPr>
            <w:r w:rsidRPr="00592E3B">
              <w:t>TS 24.581 [88] clause 9.2.3.5</w:t>
            </w:r>
          </w:p>
        </w:tc>
        <w:tc>
          <w:tcPr>
            <w:tcW w:w="1172" w:type="dxa"/>
            <w:tcBorders>
              <w:top w:val="single" w:sz="4" w:space="0" w:color="auto"/>
              <w:left w:val="single" w:sz="4" w:space="0" w:color="auto"/>
              <w:bottom w:val="single" w:sz="4" w:space="0" w:color="auto"/>
              <w:right w:val="single" w:sz="4" w:space="0" w:color="auto"/>
            </w:tcBorders>
          </w:tcPr>
          <w:p w14:paraId="15A7DF8B" w14:textId="77777777" w:rsidR="006E7BF9" w:rsidRPr="00592E3B" w:rsidRDefault="006E7BF9" w:rsidP="00CE3E80">
            <w:pPr>
              <w:pStyle w:val="TAL"/>
              <w:keepNext w:val="0"/>
              <w:keepLines w:val="0"/>
              <w:widowControl w:val="0"/>
              <w:rPr>
                <w:b/>
              </w:rPr>
            </w:pPr>
          </w:p>
        </w:tc>
      </w:tr>
      <w:tr w:rsidR="006E7BF9" w:rsidRPr="00592E3B" w14:paraId="40C31E76"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5A118AD" w14:textId="77777777" w:rsidR="006E7BF9" w:rsidRPr="00592E3B" w:rsidRDefault="006E7BF9" w:rsidP="00CE3E80">
            <w:pPr>
              <w:pStyle w:val="TAL"/>
              <w:rPr>
                <w:bCs/>
                <w:lang w:eastAsia="ko-KR"/>
              </w:rPr>
            </w:pPr>
            <w:r w:rsidRPr="00592E3B">
              <w:t xml:space="preserve">  Queue Position Info</w:t>
            </w:r>
          </w:p>
        </w:tc>
        <w:tc>
          <w:tcPr>
            <w:tcW w:w="2125" w:type="dxa"/>
            <w:tcBorders>
              <w:top w:val="single" w:sz="4" w:space="0" w:color="auto"/>
              <w:left w:val="single" w:sz="4" w:space="0" w:color="auto"/>
              <w:bottom w:val="single" w:sz="4" w:space="0" w:color="auto"/>
              <w:right w:val="single" w:sz="4" w:space="0" w:color="auto"/>
            </w:tcBorders>
            <w:hideMark/>
          </w:tcPr>
          <w:p w14:paraId="503C7AA4" w14:textId="77777777" w:rsidR="006E7BF9" w:rsidRPr="00592E3B" w:rsidRDefault="006E7BF9" w:rsidP="00CE3E80">
            <w:pPr>
              <w:pStyle w:val="TAL"/>
              <w:rPr>
                <w:rFonts w:cs="Arial"/>
                <w:bCs/>
                <w:szCs w:val="18"/>
              </w:rPr>
            </w:pPr>
            <w:r w:rsidRPr="00592E3B">
              <w:rPr>
                <w:rFonts w:cs="Arial"/>
                <w:szCs w:val="18"/>
              </w:rPr>
              <w:t>"1"</w:t>
            </w:r>
          </w:p>
        </w:tc>
        <w:tc>
          <w:tcPr>
            <w:tcW w:w="2125" w:type="dxa"/>
            <w:tcBorders>
              <w:top w:val="single" w:sz="4" w:space="0" w:color="auto"/>
              <w:left w:val="single" w:sz="4" w:space="0" w:color="auto"/>
              <w:bottom w:val="single" w:sz="4" w:space="0" w:color="auto"/>
              <w:right w:val="single" w:sz="4" w:space="0" w:color="auto"/>
            </w:tcBorders>
            <w:hideMark/>
          </w:tcPr>
          <w:p w14:paraId="3B39BE98" w14:textId="77777777" w:rsidR="006E7BF9" w:rsidRPr="00592E3B" w:rsidRDefault="006E7BF9" w:rsidP="00CE3E80">
            <w:pPr>
              <w:pStyle w:val="TAL"/>
              <w:rPr>
                <w:rFonts w:cs="Arial"/>
                <w:bCs/>
                <w:szCs w:val="18"/>
              </w:rPr>
            </w:pPr>
            <w:r w:rsidRPr="00592E3B">
              <w:rPr>
                <w:rFonts w:cs="Arial"/>
                <w:szCs w:val="18"/>
              </w:rPr>
              <w:t xml:space="preserve">value is a binary value </w:t>
            </w:r>
          </w:p>
        </w:tc>
        <w:tc>
          <w:tcPr>
            <w:tcW w:w="1418" w:type="dxa"/>
            <w:tcBorders>
              <w:top w:val="single" w:sz="4" w:space="0" w:color="auto"/>
              <w:left w:val="single" w:sz="4" w:space="0" w:color="auto"/>
              <w:bottom w:val="single" w:sz="4" w:space="0" w:color="auto"/>
              <w:right w:val="single" w:sz="4" w:space="0" w:color="auto"/>
            </w:tcBorders>
          </w:tcPr>
          <w:p w14:paraId="31519EF7" w14:textId="77777777" w:rsidR="006E7BF9" w:rsidRPr="00592E3B" w:rsidRDefault="006E7BF9" w:rsidP="00CE3E80">
            <w:pPr>
              <w:pStyle w:val="TAL"/>
              <w:rPr>
                <w:bCs/>
              </w:rPr>
            </w:pPr>
          </w:p>
        </w:tc>
        <w:tc>
          <w:tcPr>
            <w:tcW w:w="1172" w:type="dxa"/>
            <w:tcBorders>
              <w:top w:val="single" w:sz="4" w:space="0" w:color="auto"/>
              <w:left w:val="single" w:sz="4" w:space="0" w:color="auto"/>
              <w:bottom w:val="single" w:sz="4" w:space="0" w:color="auto"/>
              <w:right w:val="single" w:sz="4" w:space="0" w:color="auto"/>
            </w:tcBorders>
          </w:tcPr>
          <w:p w14:paraId="234C4A17" w14:textId="77777777" w:rsidR="006E7BF9" w:rsidRPr="00592E3B" w:rsidRDefault="006E7BF9" w:rsidP="00CE3E80">
            <w:pPr>
              <w:pStyle w:val="TAL"/>
              <w:rPr>
                <w:bCs/>
              </w:rPr>
            </w:pPr>
          </w:p>
        </w:tc>
      </w:tr>
      <w:tr w:rsidR="006E7BF9" w:rsidRPr="00592E3B" w14:paraId="755F8AB1"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87460FF" w14:textId="77777777" w:rsidR="006E7BF9" w:rsidRPr="00592E3B" w:rsidRDefault="006E7BF9" w:rsidP="00CE3E80">
            <w:pPr>
              <w:pStyle w:val="TAL"/>
              <w:rPr>
                <w:bCs/>
                <w:lang w:eastAsia="ko-KR"/>
              </w:rPr>
            </w:pPr>
            <w:r w:rsidRPr="00592E3B">
              <w:t xml:space="preserve">  Queue Priority Level</w:t>
            </w:r>
          </w:p>
        </w:tc>
        <w:tc>
          <w:tcPr>
            <w:tcW w:w="2125" w:type="dxa"/>
            <w:tcBorders>
              <w:top w:val="single" w:sz="4" w:space="0" w:color="auto"/>
              <w:left w:val="single" w:sz="4" w:space="0" w:color="auto"/>
              <w:bottom w:val="single" w:sz="4" w:space="0" w:color="auto"/>
              <w:right w:val="single" w:sz="4" w:space="0" w:color="auto"/>
            </w:tcBorders>
            <w:hideMark/>
          </w:tcPr>
          <w:p w14:paraId="43B9DF18" w14:textId="77777777" w:rsidR="006E7BF9" w:rsidRPr="00592E3B" w:rsidRDefault="006E7BF9" w:rsidP="00CE3E80">
            <w:pPr>
              <w:pStyle w:val="TAL"/>
              <w:rPr>
                <w:rFonts w:cs="Arial"/>
                <w:bCs/>
                <w:szCs w:val="18"/>
              </w:rPr>
            </w:pPr>
            <w:r w:rsidRPr="00592E3B">
              <w:rPr>
                <w:rFonts w:cs="Arial"/>
                <w:szCs w:val="18"/>
              </w:rPr>
              <w:t>"0"</w:t>
            </w:r>
          </w:p>
        </w:tc>
        <w:tc>
          <w:tcPr>
            <w:tcW w:w="2125" w:type="dxa"/>
            <w:tcBorders>
              <w:top w:val="single" w:sz="4" w:space="0" w:color="auto"/>
              <w:left w:val="single" w:sz="4" w:space="0" w:color="auto"/>
              <w:bottom w:val="single" w:sz="4" w:space="0" w:color="auto"/>
              <w:right w:val="single" w:sz="4" w:space="0" w:color="auto"/>
            </w:tcBorders>
            <w:hideMark/>
          </w:tcPr>
          <w:p w14:paraId="4CB067FF" w14:textId="77777777" w:rsidR="006E7BF9" w:rsidRPr="00592E3B" w:rsidRDefault="006E7BF9" w:rsidP="00CE3E80">
            <w:pPr>
              <w:pStyle w:val="TAL"/>
              <w:rPr>
                <w:rFonts w:cs="Arial"/>
                <w:bCs/>
                <w:szCs w:val="18"/>
              </w:rPr>
            </w:pPr>
            <w:r w:rsidRPr="00592E3B">
              <w:rPr>
                <w:rFonts w:cs="Arial"/>
                <w:szCs w:val="18"/>
              </w:rPr>
              <w:t>value consists of 8 bit parameter giving the transmission priority. The value of the default priority is ‘0’. The default priority is sometimes referred to as normal priority.</w:t>
            </w:r>
          </w:p>
        </w:tc>
        <w:tc>
          <w:tcPr>
            <w:tcW w:w="1418" w:type="dxa"/>
            <w:tcBorders>
              <w:top w:val="single" w:sz="4" w:space="0" w:color="auto"/>
              <w:left w:val="single" w:sz="4" w:space="0" w:color="auto"/>
              <w:bottom w:val="single" w:sz="4" w:space="0" w:color="auto"/>
              <w:right w:val="single" w:sz="4" w:space="0" w:color="auto"/>
            </w:tcBorders>
            <w:hideMark/>
          </w:tcPr>
          <w:p w14:paraId="26927808" w14:textId="77777777" w:rsidR="006E7BF9" w:rsidRPr="00592E3B" w:rsidRDefault="006E7BF9" w:rsidP="00CE3E80">
            <w:pPr>
              <w:pStyle w:val="TAL"/>
              <w:rPr>
                <w:bCs/>
              </w:rPr>
            </w:pPr>
            <w:r w:rsidRPr="00592E3B">
              <w:t>TS 24.581 [88] clause 9.2.3.2</w:t>
            </w:r>
          </w:p>
        </w:tc>
        <w:tc>
          <w:tcPr>
            <w:tcW w:w="1172" w:type="dxa"/>
            <w:tcBorders>
              <w:top w:val="single" w:sz="4" w:space="0" w:color="auto"/>
              <w:left w:val="single" w:sz="4" w:space="0" w:color="auto"/>
              <w:bottom w:val="single" w:sz="4" w:space="0" w:color="auto"/>
              <w:right w:val="single" w:sz="4" w:space="0" w:color="auto"/>
            </w:tcBorders>
          </w:tcPr>
          <w:p w14:paraId="5C138EF1" w14:textId="77777777" w:rsidR="006E7BF9" w:rsidRPr="00592E3B" w:rsidRDefault="006E7BF9" w:rsidP="00CE3E80">
            <w:pPr>
              <w:pStyle w:val="TAL"/>
              <w:rPr>
                <w:bCs/>
              </w:rPr>
            </w:pPr>
          </w:p>
        </w:tc>
      </w:tr>
      <w:tr w:rsidR="006E7BF9" w:rsidRPr="00592E3B" w14:paraId="19E67A49"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588BA7" w14:textId="77777777" w:rsidR="006E7BF9" w:rsidRPr="00592E3B" w:rsidRDefault="006E7BF9" w:rsidP="00CE3E80">
            <w:pPr>
              <w:pStyle w:val="TAL"/>
              <w:keepNext w:val="0"/>
              <w:keepLines w:val="0"/>
              <w:widowControl w:val="0"/>
              <w:rPr>
                <w:b/>
              </w:rPr>
            </w:pPr>
            <w:r w:rsidRPr="00592E3B">
              <w:rPr>
                <w:rFonts w:eastAsia="MS Mincho"/>
                <w:b/>
                <w:bCs/>
              </w:rPr>
              <w:t>Track Info</w:t>
            </w:r>
          </w:p>
        </w:tc>
        <w:tc>
          <w:tcPr>
            <w:tcW w:w="2125" w:type="dxa"/>
            <w:tcBorders>
              <w:top w:val="single" w:sz="4" w:space="0" w:color="auto"/>
              <w:left w:val="single" w:sz="4" w:space="0" w:color="auto"/>
              <w:bottom w:val="single" w:sz="4" w:space="0" w:color="auto"/>
              <w:right w:val="single" w:sz="4" w:space="0" w:color="auto"/>
            </w:tcBorders>
            <w:hideMark/>
          </w:tcPr>
          <w:p w14:paraId="78F28079" w14:textId="77777777" w:rsidR="006E7BF9" w:rsidRPr="00592E3B" w:rsidRDefault="006E7BF9" w:rsidP="00CE3E80">
            <w:pPr>
              <w:pStyle w:val="TAL"/>
              <w:keepNext w:val="0"/>
              <w:keepLines w:val="0"/>
              <w:widowControl w:val="0"/>
            </w:pPr>
            <w:r w:rsidRPr="00592E3B">
              <w:rPr>
                <w:rFonts w:eastAsia="MS PGothic"/>
              </w:rPr>
              <w:t>Not present</w:t>
            </w:r>
          </w:p>
        </w:tc>
        <w:tc>
          <w:tcPr>
            <w:tcW w:w="2125" w:type="dxa"/>
            <w:tcBorders>
              <w:top w:val="single" w:sz="4" w:space="0" w:color="auto"/>
              <w:left w:val="single" w:sz="4" w:space="0" w:color="auto"/>
              <w:bottom w:val="single" w:sz="4" w:space="0" w:color="auto"/>
              <w:right w:val="single" w:sz="4" w:space="0" w:color="auto"/>
            </w:tcBorders>
            <w:hideMark/>
          </w:tcPr>
          <w:p w14:paraId="0A379713" w14:textId="77777777" w:rsidR="006E7BF9" w:rsidRPr="00592E3B" w:rsidRDefault="006E7BF9" w:rsidP="00CE3E80">
            <w:pPr>
              <w:pStyle w:val="TAL"/>
            </w:pPr>
            <w:r w:rsidRPr="00592E3B">
              <w:rPr>
                <w:lang w:eastAsia="ko-KR"/>
              </w:rPr>
              <w:t xml:space="preserve">The </w:t>
            </w:r>
            <w:proofErr w:type="spellStart"/>
            <w:r w:rsidRPr="00592E3B">
              <w:rPr>
                <w:lang w:eastAsia="ko-KR"/>
              </w:rPr>
              <w:t>MCVideo</w:t>
            </w:r>
            <w:proofErr w:type="spellEnd"/>
            <w:r w:rsidRPr="00592E3B">
              <w:rPr>
                <w:lang w:eastAsia="ko-KR"/>
              </w:rPr>
              <w:t xml:space="preserve"> call does not involve a non-controlling </w:t>
            </w:r>
            <w:proofErr w:type="spellStart"/>
            <w:r w:rsidRPr="00592E3B">
              <w:rPr>
                <w:lang w:eastAsia="ko-KR"/>
              </w:rPr>
              <w:t>MCVideo</w:t>
            </w:r>
            <w:proofErr w:type="spellEnd"/>
            <w:r w:rsidRPr="00592E3B">
              <w:rPr>
                <w:lang w:eastAsia="ko-KR"/>
              </w:rPr>
              <w:t xml:space="preserve"> function</w:t>
            </w:r>
          </w:p>
        </w:tc>
        <w:tc>
          <w:tcPr>
            <w:tcW w:w="1418" w:type="dxa"/>
            <w:tcBorders>
              <w:top w:val="single" w:sz="4" w:space="0" w:color="auto"/>
              <w:left w:val="single" w:sz="4" w:space="0" w:color="auto"/>
              <w:bottom w:val="single" w:sz="4" w:space="0" w:color="auto"/>
              <w:right w:val="single" w:sz="4" w:space="0" w:color="auto"/>
            </w:tcBorders>
            <w:hideMark/>
          </w:tcPr>
          <w:p w14:paraId="11AB63C9" w14:textId="77777777" w:rsidR="006E7BF9" w:rsidRPr="00592E3B" w:rsidRDefault="006E7BF9" w:rsidP="00CE3E80">
            <w:pPr>
              <w:pStyle w:val="TAL"/>
              <w:keepNext w:val="0"/>
              <w:keepLines w:val="0"/>
              <w:widowControl w:val="0"/>
            </w:pPr>
            <w:r w:rsidRPr="00592E3B">
              <w:t>TS 24.581 [88] clause 9.2.3.13</w:t>
            </w:r>
          </w:p>
        </w:tc>
        <w:tc>
          <w:tcPr>
            <w:tcW w:w="1172" w:type="dxa"/>
            <w:tcBorders>
              <w:top w:val="single" w:sz="4" w:space="0" w:color="auto"/>
              <w:left w:val="single" w:sz="4" w:space="0" w:color="auto"/>
              <w:bottom w:val="single" w:sz="4" w:space="0" w:color="auto"/>
              <w:right w:val="single" w:sz="4" w:space="0" w:color="auto"/>
            </w:tcBorders>
          </w:tcPr>
          <w:p w14:paraId="771FCC1D" w14:textId="77777777" w:rsidR="006E7BF9" w:rsidRPr="00592E3B" w:rsidRDefault="006E7BF9" w:rsidP="00CE3E80">
            <w:pPr>
              <w:pStyle w:val="TAL"/>
              <w:keepNext w:val="0"/>
              <w:keepLines w:val="0"/>
              <w:widowControl w:val="0"/>
              <w:rPr>
                <w:b/>
              </w:rPr>
            </w:pPr>
          </w:p>
        </w:tc>
      </w:tr>
      <w:tr w:rsidR="006E7BF9" w:rsidRPr="00592E3B" w14:paraId="7F0B36ED" w14:textId="77777777" w:rsidTr="00CE3E8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9EDFED6" w14:textId="77777777" w:rsidR="006E7BF9" w:rsidRPr="00592E3B" w:rsidRDefault="006E7BF9" w:rsidP="00CE3E80">
            <w:pPr>
              <w:pStyle w:val="TAL"/>
              <w:keepNext w:val="0"/>
              <w:keepLines w:val="0"/>
              <w:widowControl w:val="0"/>
              <w:ind w:left="71" w:hanging="71"/>
              <w:rPr>
                <w:b/>
              </w:rPr>
            </w:pPr>
            <w:r w:rsidRPr="00592E3B">
              <w:rPr>
                <w:b/>
              </w:rPr>
              <w:t>Transmission Control Indicator</w:t>
            </w:r>
          </w:p>
        </w:tc>
        <w:tc>
          <w:tcPr>
            <w:tcW w:w="2125" w:type="dxa"/>
            <w:tcBorders>
              <w:top w:val="single" w:sz="4" w:space="0" w:color="auto"/>
              <w:left w:val="single" w:sz="4" w:space="0" w:color="auto"/>
              <w:bottom w:val="single" w:sz="4" w:space="0" w:color="auto"/>
              <w:right w:val="single" w:sz="4" w:space="0" w:color="auto"/>
            </w:tcBorders>
          </w:tcPr>
          <w:p w14:paraId="7A563A0B" w14:textId="77777777" w:rsidR="006E7BF9" w:rsidRPr="00592E3B" w:rsidRDefault="006E7BF9" w:rsidP="00CE3E80">
            <w:pPr>
              <w:pStyle w:val="TAL"/>
              <w:keepNext w:val="0"/>
              <w:keepLines w:val="0"/>
              <w:widowControl w:val="0"/>
            </w:pPr>
          </w:p>
        </w:tc>
        <w:tc>
          <w:tcPr>
            <w:tcW w:w="2125" w:type="dxa"/>
            <w:tcBorders>
              <w:top w:val="single" w:sz="4" w:space="0" w:color="auto"/>
              <w:left w:val="single" w:sz="4" w:space="0" w:color="auto"/>
              <w:bottom w:val="single" w:sz="4" w:space="0" w:color="auto"/>
              <w:right w:val="single" w:sz="4" w:space="0" w:color="auto"/>
            </w:tcBorders>
          </w:tcPr>
          <w:p w14:paraId="58FDC430" w14:textId="77777777" w:rsidR="006E7BF9" w:rsidRPr="00592E3B" w:rsidRDefault="006E7BF9" w:rsidP="00CE3E8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A5C3996" w14:textId="77777777" w:rsidR="006E7BF9" w:rsidRPr="00592E3B" w:rsidRDefault="006E7BF9" w:rsidP="00CE3E80">
            <w:pPr>
              <w:pStyle w:val="TAL"/>
              <w:keepNext w:val="0"/>
              <w:keepLines w:val="0"/>
              <w:widowControl w:val="0"/>
            </w:pPr>
            <w:r w:rsidRPr="00592E3B">
              <w:t>TS 24.581 [88] clause 9.2.3.11</w:t>
            </w:r>
          </w:p>
        </w:tc>
        <w:tc>
          <w:tcPr>
            <w:tcW w:w="1172" w:type="dxa"/>
            <w:tcBorders>
              <w:top w:val="single" w:sz="4" w:space="0" w:color="auto"/>
              <w:left w:val="single" w:sz="4" w:space="0" w:color="auto"/>
              <w:bottom w:val="single" w:sz="4" w:space="0" w:color="auto"/>
              <w:right w:val="single" w:sz="4" w:space="0" w:color="auto"/>
            </w:tcBorders>
          </w:tcPr>
          <w:p w14:paraId="5F19E24B" w14:textId="77777777" w:rsidR="006E7BF9" w:rsidRPr="00592E3B" w:rsidRDefault="006E7BF9" w:rsidP="00CE3E80">
            <w:pPr>
              <w:pStyle w:val="TAL"/>
              <w:keepNext w:val="0"/>
              <w:keepLines w:val="0"/>
              <w:widowControl w:val="0"/>
              <w:rPr>
                <w:b/>
              </w:rPr>
            </w:pPr>
          </w:p>
        </w:tc>
      </w:tr>
      <w:tr w:rsidR="006E7BF9" w:rsidRPr="00592E3B" w14:paraId="261FF989" w14:textId="77777777" w:rsidTr="006E7BF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MCC160" w:date="2025-01-22T12:59:00Z" w16du:dateUtc="2025-01-22T11:59:00Z">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1" w:author="MCC160" w:date="2025-01-22T12:59:00Z" w16du:dateUtc="2025-01-22T11:59:00Z">
            <w:trPr>
              <w:cantSplit/>
              <w:jc w:val="center"/>
            </w:trPr>
          </w:trPrChange>
        </w:trPr>
        <w:tc>
          <w:tcPr>
            <w:tcW w:w="2833" w:type="dxa"/>
            <w:tcBorders>
              <w:top w:val="single" w:sz="4" w:space="0" w:color="auto"/>
              <w:left w:val="single" w:sz="4" w:space="0" w:color="auto"/>
              <w:bottom w:val="nil"/>
              <w:right w:val="single" w:sz="4" w:space="0" w:color="auto"/>
            </w:tcBorders>
            <w:hideMark/>
            <w:tcPrChange w:id="312" w:author="MCC160" w:date="2025-01-22T12:59:00Z" w16du:dateUtc="2025-01-22T11:59:00Z">
              <w:tcPr>
                <w:tcW w:w="2833" w:type="dxa"/>
                <w:tcBorders>
                  <w:top w:val="single" w:sz="4" w:space="0" w:color="auto"/>
                  <w:left w:val="single" w:sz="4" w:space="0" w:color="auto"/>
                  <w:bottom w:val="nil"/>
                  <w:right w:val="single" w:sz="4" w:space="0" w:color="auto"/>
                </w:tcBorders>
                <w:hideMark/>
              </w:tcPr>
            </w:tcPrChange>
          </w:tcPr>
          <w:p w14:paraId="6C472093" w14:textId="77777777" w:rsidR="006E7BF9" w:rsidRPr="00592E3B" w:rsidRDefault="006E7BF9" w:rsidP="00CE3E80">
            <w:pPr>
              <w:pStyle w:val="TAL"/>
              <w:keepNext w:val="0"/>
              <w:keepLines w:val="0"/>
              <w:widowControl w:val="0"/>
              <w:ind w:left="71" w:hanging="71"/>
              <w:rPr>
                <w:b/>
              </w:rPr>
            </w:pPr>
            <w:r w:rsidRPr="00592E3B">
              <w:rPr>
                <w:rFonts w:cs="Arial"/>
                <w:bCs/>
                <w:szCs w:val="18"/>
              </w:rPr>
              <w:t xml:space="preserve">  Transmission Indicator</w:t>
            </w:r>
          </w:p>
        </w:tc>
        <w:tc>
          <w:tcPr>
            <w:tcW w:w="2125" w:type="dxa"/>
            <w:tcBorders>
              <w:top w:val="single" w:sz="4" w:space="0" w:color="auto"/>
              <w:left w:val="single" w:sz="4" w:space="0" w:color="auto"/>
              <w:bottom w:val="single" w:sz="4" w:space="0" w:color="auto"/>
              <w:right w:val="single" w:sz="4" w:space="0" w:color="auto"/>
            </w:tcBorders>
            <w:hideMark/>
            <w:tcPrChange w:id="313" w:author="MCC160" w:date="2025-01-22T12:59:00Z" w16du:dateUtc="2025-01-22T11:59:00Z">
              <w:tcPr>
                <w:tcW w:w="2125" w:type="dxa"/>
                <w:tcBorders>
                  <w:top w:val="single" w:sz="4" w:space="0" w:color="auto"/>
                  <w:left w:val="single" w:sz="4" w:space="0" w:color="auto"/>
                  <w:bottom w:val="single" w:sz="4" w:space="0" w:color="auto"/>
                  <w:right w:val="single" w:sz="4" w:space="0" w:color="auto"/>
                </w:tcBorders>
                <w:hideMark/>
              </w:tcPr>
            </w:tcPrChange>
          </w:tcPr>
          <w:p w14:paraId="7FB9989E" w14:textId="77777777" w:rsidR="006E7BF9" w:rsidRPr="00592E3B" w:rsidRDefault="006E7BF9" w:rsidP="00CE3E80">
            <w:pPr>
              <w:pStyle w:val="TAL"/>
              <w:keepNext w:val="0"/>
              <w:keepLines w:val="0"/>
              <w:widowControl w:val="0"/>
            </w:pPr>
            <w:r w:rsidRPr="00592E3B">
              <w:t>"1000000000000000"</w:t>
            </w:r>
          </w:p>
        </w:tc>
        <w:tc>
          <w:tcPr>
            <w:tcW w:w="2125" w:type="dxa"/>
            <w:tcBorders>
              <w:top w:val="single" w:sz="4" w:space="0" w:color="auto"/>
              <w:left w:val="single" w:sz="4" w:space="0" w:color="auto"/>
              <w:bottom w:val="single" w:sz="4" w:space="0" w:color="auto"/>
              <w:right w:val="single" w:sz="4" w:space="0" w:color="auto"/>
            </w:tcBorders>
            <w:hideMark/>
            <w:tcPrChange w:id="314" w:author="MCC160" w:date="2025-01-22T12:59:00Z" w16du:dateUtc="2025-01-22T11:59:00Z">
              <w:tcPr>
                <w:tcW w:w="2125" w:type="dxa"/>
                <w:tcBorders>
                  <w:top w:val="single" w:sz="4" w:space="0" w:color="auto"/>
                  <w:left w:val="single" w:sz="4" w:space="0" w:color="auto"/>
                  <w:bottom w:val="single" w:sz="4" w:space="0" w:color="auto"/>
                  <w:right w:val="single" w:sz="4" w:space="0" w:color="auto"/>
                </w:tcBorders>
                <w:hideMark/>
              </w:tcPr>
            </w:tcPrChange>
          </w:tcPr>
          <w:p w14:paraId="0E20D0ED" w14:textId="77777777" w:rsidR="006E7BF9" w:rsidRPr="00592E3B" w:rsidRDefault="006E7BF9" w:rsidP="00CE3E80">
            <w:pPr>
              <w:pStyle w:val="TAL"/>
            </w:pPr>
            <w:r w:rsidRPr="00592E3B">
              <w:t>Normal call</w:t>
            </w:r>
          </w:p>
        </w:tc>
        <w:tc>
          <w:tcPr>
            <w:tcW w:w="1418" w:type="dxa"/>
            <w:tcBorders>
              <w:top w:val="single" w:sz="4" w:space="0" w:color="auto"/>
              <w:left w:val="single" w:sz="4" w:space="0" w:color="auto"/>
              <w:bottom w:val="single" w:sz="4" w:space="0" w:color="auto"/>
              <w:right w:val="single" w:sz="4" w:space="0" w:color="auto"/>
            </w:tcBorders>
            <w:hideMark/>
            <w:tcPrChange w:id="315" w:author="MCC160" w:date="2025-01-22T12:59:00Z" w16du:dateUtc="2025-01-22T11:59:00Z">
              <w:tcPr>
                <w:tcW w:w="1418" w:type="dxa"/>
                <w:tcBorders>
                  <w:top w:val="single" w:sz="4" w:space="0" w:color="auto"/>
                  <w:left w:val="single" w:sz="4" w:space="0" w:color="auto"/>
                  <w:bottom w:val="single" w:sz="4" w:space="0" w:color="auto"/>
                  <w:right w:val="single" w:sz="4" w:space="0" w:color="auto"/>
                </w:tcBorders>
                <w:hideMark/>
              </w:tcPr>
            </w:tcPrChange>
          </w:tcPr>
          <w:p w14:paraId="1BFBBA63" w14:textId="77777777" w:rsidR="006E7BF9" w:rsidRPr="00592E3B" w:rsidRDefault="006E7BF9" w:rsidP="00CE3E80">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tcPrChange w:id="316" w:author="MCC160" w:date="2025-01-22T12:59:00Z" w16du:dateUtc="2025-01-22T11:59:00Z">
              <w:tcPr>
                <w:tcW w:w="1172" w:type="dxa"/>
                <w:tcBorders>
                  <w:top w:val="single" w:sz="4" w:space="0" w:color="auto"/>
                  <w:left w:val="single" w:sz="4" w:space="0" w:color="auto"/>
                  <w:bottom w:val="single" w:sz="4" w:space="0" w:color="auto"/>
                  <w:right w:val="single" w:sz="4" w:space="0" w:color="auto"/>
                </w:tcBorders>
              </w:tcPr>
            </w:tcPrChange>
          </w:tcPr>
          <w:p w14:paraId="232A3AD6" w14:textId="77777777" w:rsidR="006E7BF9" w:rsidRPr="00592E3B" w:rsidRDefault="006E7BF9" w:rsidP="00CE3E80">
            <w:pPr>
              <w:pStyle w:val="TAL"/>
              <w:keepNext w:val="0"/>
              <w:keepLines w:val="0"/>
              <w:widowControl w:val="0"/>
              <w:rPr>
                <w:b/>
              </w:rPr>
            </w:pPr>
          </w:p>
        </w:tc>
      </w:tr>
      <w:tr w:rsidR="006E7BF9" w:rsidRPr="00592E3B" w14:paraId="67045374" w14:textId="77777777" w:rsidTr="006E7BF9">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MCC160" w:date="2025-01-22T12:59:00Z" w16du:dateUtc="2025-01-22T11:59:00Z">
            <w:tblPrEx>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8" w:author="MCC160" w:date="2025-01-22T12:59:00Z" w16du:dateUtc="2025-01-22T11:59:00Z">
            <w:trPr>
              <w:cantSplit/>
              <w:jc w:val="center"/>
            </w:trPr>
          </w:trPrChange>
        </w:trPr>
        <w:tc>
          <w:tcPr>
            <w:tcW w:w="2833" w:type="dxa"/>
            <w:tcBorders>
              <w:top w:val="nil"/>
              <w:left w:val="single" w:sz="4" w:space="0" w:color="auto"/>
              <w:bottom w:val="nil"/>
              <w:right w:val="single" w:sz="4" w:space="0" w:color="auto"/>
            </w:tcBorders>
            <w:tcPrChange w:id="319" w:author="MCC160" w:date="2025-01-22T12:59:00Z" w16du:dateUtc="2025-01-22T11:59:00Z">
              <w:tcPr>
                <w:tcW w:w="2833" w:type="dxa"/>
                <w:tcBorders>
                  <w:top w:val="single" w:sz="4" w:space="0" w:color="auto"/>
                  <w:left w:val="single" w:sz="4" w:space="0" w:color="auto"/>
                  <w:bottom w:val="nil"/>
                  <w:right w:val="single" w:sz="4" w:space="0" w:color="auto"/>
                </w:tcBorders>
              </w:tcPr>
            </w:tcPrChange>
          </w:tcPr>
          <w:p w14:paraId="33B4D5C9" w14:textId="77777777" w:rsidR="006E7BF9" w:rsidRPr="00592E3B" w:rsidRDefault="006E7BF9" w:rsidP="00CE3E80">
            <w:pPr>
              <w:pStyle w:val="TAL"/>
              <w:keepNext w:val="0"/>
              <w:keepLines w:val="0"/>
              <w:widowControl w:val="0"/>
              <w:ind w:left="71" w:hanging="71"/>
              <w:rPr>
                <w:rFonts w:cs="Arial"/>
                <w:bCs/>
                <w:szCs w:val="18"/>
              </w:rPr>
            </w:pPr>
          </w:p>
        </w:tc>
        <w:tc>
          <w:tcPr>
            <w:tcW w:w="2125" w:type="dxa"/>
            <w:tcBorders>
              <w:top w:val="single" w:sz="4" w:space="0" w:color="auto"/>
              <w:left w:val="single" w:sz="4" w:space="0" w:color="auto"/>
              <w:bottom w:val="single" w:sz="4" w:space="0" w:color="auto"/>
              <w:right w:val="single" w:sz="4" w:space="0" w:color="auto"/>
            </w:tcBorders>
            <w:tcPrChange w:id="320" w:author="MCC160" w:date="2025-01-22T12:59:00Z" w16du:dateUtc="2025-01-22T11:59:00Z">
              <w:tcPr>
                <w:tcW w:w="2125" w:type="dxa"/>
                <w:tcBorders>
                  <w:top w:val="single" w:sz="4" w:space="0" w:color="auto"/>
                  <w:left w:val="single" w:sz="4" w:space="0" w:color="auto"/>
                  <w:bottom w:val="single" w:sz="4" w:space="0" w:color="auto"/>
                  <w:right w:val="single" w:sz="4" w:space="0" w:color="auto"/>
                </w:tcBorders>
              </w:tcPr>
            </w:tcPrChange>
          </w:tcPr>
          <w:p w14:paraId="3B7A51C4" w14:textId="77777777" w:rsidR="006E7BF9" w:rsidRPr="00592E3B" w:rsidRDefault="006E7BF9" w:rsidP="00CE3E80">
            <w:pPr>
              <w:pStyle w:val="TAL"/>
              <w:keepNext w:val="0"/>
              <w:keepLines w:val="0"/>
              <w:widowControl w:val="0"/>
            </w:pPr>
            <w:r w:rsidRPr="00592E3B">
              <w:t xml:space="preserve">"0100000000000000" </w:t>
            </w:r>
          </w:p>
        </w:tc>
        <w:tc>
          <w:tcPr>
            <w:tcW w:w="2125" w:type="dxa"/>
            <w:tcBorders>
              <w:top w:val="single" w:sz="4" w:space="0" w:color="auto"/>
              <w:left w:val="single" w:sz="4" w:space="0" w:color="auto"/>
              <w:bottom w:val="single" w:sz="4" w:space="0" w:color="auto"/>
              <w:right w:val="single" w:sz="4" w:space="0" w:color="auto"/>
            </w:tcBorders>
            <w:tcPrChange w:id="321" w:author="MCC160" w:date="2025-01-22T12:59:00Z" w16du:dateUtc="2025-01-22T11:59:00Z">
              <w:tcPr>
                <w:tcW w:w="2125" w:type="dxa"/>
                <w:tcBorders>
                  <w:top w:val="single" w:sz="4" w:space="0" w:color="auto"/>
                  <w:left w:val="single" w:sz="4" w:space="0" w:color="auto"/>
                  <w:bottom w:val="single" w:sz="4" w:space="0" w:color="auto"/>
                  <w:right w:val="single" w:sz="4" w:space="0" w:color="auto"/>
                </w:tcBorders>
              </w:tcPr>
            </w:tcPrChange>
          </w:tcPr>
          <w:p w14:paraId="5E9FAC8F" w14:textId="77777777" w:rsidR="006E7BF9" w:rsidRPr="00592E3B" w:rsidRDefault="006E7BF9" w:rsidP="00CE3E80">
            <w:pPr>
              <w:pStyle w:val="TAL"/>
            </w:pPr>
            <w:r w:rsidRPr="00592E3B">
              <w:t>Broadcast group call</w:t>
            </w:r>
          </w:p>
        </w:tc>
        <w:tc>
          <w:tcPr>
            <w:tcW w:w="1418" w:type="dxa"/>
            <w:tcBorders>
              <w:top w:val="single" w:sz="4" w:space="0" w:color="auto"/>
              <w:left w:val="single" w:sz="4" w:space="0" w:color="auto"/>
              <w:bottom w:val="single" w:sz="4" w:space="0" w:color="auto"/>
              <w:right w:val="single" w:sz="4" w:space="0" w:color="auto"/>
            </w:tcBorders>
            <w:tcPrChange w:id="322" w:author="MCC160" w:date="2025-01-22T12:59:00Z" w16du:dateUtc="2025-01-22T11:59:00Z">
              <w:tcPr>
                <w:tcW w:w="1418" w:type="dxa"/>
                <w:tcBorders>
                  <w:top w:val="single" w:sz="4" w:space="0" w:color="auto"/>
                  <w:left w:val="single" w:sz="4" w:space="0" w:color="auto"/>
                  <w:bottom w:val="single" w:sz="4" w:space="0" w:color="auto"/>
                  <w:right w:val="single" w:sz="4" w:space="0" w:color="auto"/>
                </w:tcBorders>
              </w:tcPr>
            </w:tcPrChange>
          </w:tcPr>
          <w:p w14:paraId="2EABDA6B" w14:textId="77777777" w:rsidR="006E7BF9" w:rsidRPr="00592E3B" w:rsidRDefault="006E7BF9" w:rsidP="00CE3E80">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tcPrChange w:id="323" w:author="MCC160" w:date="2025-01-22T12:59:00Z" w16du:dateUtc="2025-01-22T11:59:00Z">
              <w:tcPr>
                <w:tcW w:w="1172" w:type="dxa"/>
                <w:tcBorders>
                  <w:top w:val="single" w:sz="4" w:space="0" w:color="auto"/>
                  <w:left w:val="single" w:sz="4" w:space="0" w:color="auto"/>
                  <w:bottom w:val="single" w:sz="4" w:space="0" w:color="auto"/>
                  <w:right w:val="single" w:sz="4" w:space="0" w:color="auto"/>
                </w:tcBorders>
              </w:tcPr>
            </w:tcPrChange>
          </w:tcPr>
          <w:p w14:paraId="11E70700" w14:textId="77777777" w:rsidR="006E7BF9" w:rsidRPr="00592E3B" w:rsidRDefault="006E7BF9" w:rsidP="00CE3E80">
            <w:pPr>
              <w:pStyle w:val="TAL"/>
              <w:keepNext w:val="0"/>
              <w:keepLines w:val="0"/>
              <w:widowControl w:val="0"/>
              <w:rPr>
                <w:b/>
              </w:rPr>
            </w:pPr>
            <w:r w:rsidRPr="00592E3B">
              <w:t>BROADCAST-CALL</w:t>
            </w:r>
          </w:p>
        </w:tc>
      </w:tr>
      <w:tr w:rsidR="006E7BF9" w:rsidRPr="00592E3B" w14:paraId="7A174D46" w14:textId="77777777" w:rsidTr="00CE3E80">
        <w:trPr>
          <w:cantSplit/>
          <w:jc w:val="center"/>
        </w:trPr>
        <w:tc>
          <w:tcPr>
            <w:tcW w:w="2833" w:type="dxa"/>
            <w:tcBorders>
              <w:top w:val="nil"/>
              <w:left w:val="single" w:sz="4" w:space="0" w:color="auto"/>
              <w:bottom w:val="nil"/>
              <w:right w:val="single" w:sz="4" w:space="0" w:color="auto"/>
            </w:tcBorders>
          </w:tcPr>
          <w:p w14:paraId="2C027BC8" w14:textId="77777777" w:rsidR="006E7BF9" w:rsidRPr="00592E3B" w:rsidRDefault="006E7BF9" w:rsidP="00CE3E80">
            <w:pPr>
              <w:pStyle w:val="TAL"/>
              <w:keepNext w:val="0"/>
              <w:keepLines w:val="0"/>
              <w:widowControl w:val="0"/>
              <w:ind w:left="71" w:hanging="71"/>
              <w:rPr>
                <w:rFonts w:cs="Arial"/>
                <w:bCs/>
                <w:szCs w:val="18"/>
              </w:rPr>
            </w:pPr>
          </w:p>
        </w:tc>
        <w:tc>
          <w:tcPr>
            <w:tcW w:w="2125" w:type="dxa"/>
            <w:tcBorders>
              <w:top w:val="single" w:sz="4" w:space="0" w:color="auto"/>
              <w:left w:val="single" w:sz="4" w:space="0" w:color="auto"/>
              <w:bottom w:val="single" w:sz="4" w:space="0" w:color="auto"/>
              <w:right w:val="single" w:sz="4" w:space="0" w:color="auto"/>
            </w:tcBorders>
            <w:hideMark/>
          </w:tcPr>
          <w:p w14:paraId="76537E0C" w14:textId="77777777" w:rsidR="006E7BF9" w:rsidRPr="00592E3B" w:rsidRDefault="006E7BF9" w:rsidP="00CE3E80">
            <w:pPr>
              <w:pStyle w:val="TAL"/>
              <w:keepNext w:val="0"/>
              <w:keepLines w:val="0"/>
              <w:widowControl w:val="0"/>
            </w:pPr>
            <w:r w:rsidRPr="00592E3B">
              <w:t>"0001000000000000"</w:t>
            </w:r>
          </w:p>
        </w:tc>
        <w:tc>
          <w:tcPr>
            <w:tcW w:w="2125" w:type="dxa"/>
            <w:tcBorders>
              <w:top w:val="single" w:sz="4" w:space="0" w:color="auto"/>
              <w:left w:val="single" w:sz="4" w:space="0" w:color="auto"/>
              <w:bottom w:val="single" w:sz="4" w:space="0" w:color="auto"/>
              <w:right w:val="single" w:sz="4" w:space="0" w:color="auto"/>
            </w:tcBorders>
            <w:hideMark/>
          </w:tcPr>
          <w:p w14:paraId="7C177CC1" w14:textId="77777777" w:rsidR="006E7BF9" w:rsidRPr="00592E3B" w:rsidRDefault="006E7BF9" w:rsidP="00CE3E80">
            <w:pPr>
              <w:pStyle w:val="TAL"/>
            </w:pPr>
            <w:r w:rsidRPr="00592E3B">
              <w:rPr>
                <w:rFonts w:eastAsia="MS PGothic"/>
              </w:rPr>
              <w:t>Emergency call</w:t>
            </w:r>
          </w:p>
        </w:tc>
        <w:tc>
          <w:tcPr>
            <w:tcW w:w="1418" w:type="dxa"/>
            <w:tcBorders>
              <w:top w:val="single" w:sz="4" w:space="0" w:color="auto"/>
              <w:left w:val="single" w:sz="4" w:space="0" w:color="auto"/>
              <w:bottom w:val="single" w:sz="4" w:space="0" w:color="auto"/>
              <w:right w:val="single" w:sz="4" w:space="0" w:color="auto"/>
            </w:tcBorders>
          </w:tcPr>
          <w:p w14:paraId="2C19F59F" w14:textId="77777777" w:rsidR="006E7BF9" w:rsidRPr="00592E3B" w:rsidRDefault="006E7BF9" w:rsidP="00CE3E80">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hideMark/>
          </w:tcPr>
          <w:p w14:paraId="7AF091D3" w14:textId="77777777" w:rsidR="006E7BF9" w:rsidRPr="00592E3B" w:rsidRDefault="006E7BF9" w:rsidP="00CE3E80">
            <w:pPr>
              <w:pStyle w:val="TAL"/>
              <w:keepNext w:val="0"/>
              <w:keepLines w:val="0"/>
              <w:widowControl w:val="0"/>
              <w:rPr>
                <w:b/>
              </w:rPr>
            </w:pPr>
            <w:r w:rsidRPr="00592E3B">
              <w:t>EMERGENCY-CALL</w:t>
            </w:r>
          </w:p>
        </w:tc>
      </w:tr>
      <w:tr w:rsidR="006E7BF9" w:rsidRPr="00592E3B" w14:paraId="1E0CBAD8" w14:textId="77777777" w:rsidTr="00CE3E80">
        <w:trPr>
          <w:cantSplit/>
          <w:jc w:val="center"/>
        </w:trPr>
        <w:tc>
          <w:tcPr>
            <w:tcW w:w="2833" w:type="dxa"/>
            <w:tcBorders>
              <w:top w:val="nil"/>
              <w:left w:val="single" w:sz="4" w:space="0" w:color="auto"/>
              <w:bottom w:val="single" w:sz="4" w:space="0" w:color="auto"/>
              <w:right w:val="single" w:sz="4" w:space="0" w:color="auto"/>
            </w:tcBorders>
          </w:tcPr>
          <w:p w14:paraId="6AFC7FEC" w14:textId="77777777" w:rsidR="006E7BF9" w:rsidRPr="00592E3B" w:rsidRDefault="006E7BF9" w:rsidP="00CE3E80">
            <w:pPr>
              <w:pStyle w:val="TAL"/>
              <w:keepNext w:val="0"/>
              <w:keepLines w:val="0"/>
              <w:widowControl w:val="0"/>
              <w:ind w:left="71" w:hanging="71"/>
              <w:rPr>
                <w:rFonts w:cs="Arial"/>
                <w:bCs/>
                <w:szCs w:val="18"/>
              </w:rPr>
            </w:pPr>
          </w:p>
        </w:tc>
        <w:tc>
          <w:tcPr>
            <w:tcW w:w="2125" w:type="dxa"/>
            <w:tcBorders>
              <w:top w:val="single" w:sz="4" w:space="0" w:color="auto"/>
              <w:left w:val="single" w:sz="4" w:space="0" w:color="auto"/>
              <w:bottom w:val="single" w:sz="4" w:space="0" w:color="auto"/>
              <w:right w:val="single" w:sz="4" w:space="0" w:color="auto"/>
            </w:tcBorders>
            <w:hideMark/>
          </w:tcPr>
          <w:p w14:paraId="73C4668F" w14:textId="77777777" w:rsidR="006E7BF9" w:rsidRPr="00592E3B" w:rsidRDefault="006E7BF9" w:rsidP="00CE3E80">
            <w:pPr>
              <w:pStyle w:val="TAL"/>
              <w:keepNext w:val="0"/>
              <w:keepLines w:val="0"/>
              <w:widowControl w:val="0"/>
            </w:pPr>
            <w:r w:rsidRPr="00592E3B">
              <w:t>"0000100000000000"</w:t>
            </w:r>
          </w:p>
        </w:tc>
        <w:tc>
          <w:tcPr>
            <w:tcW w:w="2125" w:type="dxa"/>
            <w:tcBorders>
              <w:top w:val="single" w:sz="4" w:space="0" w:color="auto"/>
              <w:left w:val="single" w:sz="4" w:space="0" w:color="auto"/>
              <w:bottom w:val="single" w:sz="4" w:space="0" w:color="auto"/>
              <w:right w:val="single" w:sz="4" w:space="0" w:color="auto"/>
            </w:tcBorders>
            <w:hideMark/>
          </w:tcPr>
          <w:p w14:paraId="509F7675" w14:textId="77777777" w:rsidR="006E7BF9" w:rsidRPr="00592E3B" w:rsidRDefault="006E7BF9" w:rsidP="00CE3E80">
            <w:pPr>
              <w:pStyle w:val="TAL"/>
            </w:pPr>
            <w:r w:rsidRPr="00592E3B">
              <w:rPr>
                <w:rFonts w:eastAsia="MS PGothic"/>
              </w:rPr>
              <w:t>Imminent peril call</w:t>
            </w:r>
          </w:p>
        </w:tc>
        <w:tc>
          <w:tcPr>
            <w:tcW w:w="1418" w:type="dxa"/>
            <w:tcBorders>
              <w:top w:val="single" w:sz="4" w:space="0" w:color="auto"/>
              <w:left w:val="single" w:sz="4" w:space="0" w:color="auto"/>
              <w:bottom w:val="single" w:sz="4" w:space="0" w:color="auto"/>
              <w:right w:val="single" w:sz="4" w:space="0" w:color="auto"/>
            </w:tcBorders>
          </w:tcPr>
          <w:p w14:paraId="10903FBF" w14:textId="77777777" w:rsidR="006E7BF9" w:rsidRPr="00592E3B" w:rsidRDefault="006E7BF9" w:rsidP="00CE3E80">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hideMark/>
          </w:tcPr>
          <w:p w14:paraId="08EA42AE" w14:textId="77777777" w:rsidR="006E7BF9" w:rsidRPr="00592E3B" w:rsidRDefault="006E7BF9" w:rsidP="00CE3E80">
            <w:pPr>
              <w:pStyle w:val="TAL"/>
              <w:keepNext w:val="0"/>
              <w:keepLines w:val="0"/>
              <w:widowControl w:val="0"/>
              <w:rPr>
                <w:b/>
              </w:rPr>
            </w:pPr>
            <w:r w:rsidRPr="00592E3B">
              <w:t>IMMPERIL-CALL</w:t>
            </w:r>
          </w:p>
        </w:tc>
      </w:tr>
    </w:tbl>
    <w:p w14:paraId="6968BBB2" w14:textId="77777777" w:rsidR="006E7BF9" w:rsidRPr="00592E3B" w:rsidRDefault="006E7BF9" w:rsidP="006E7BF9"/>
    <w:p w14:paraId="71F58396" w14:textId="77777777" w:rsidR="006E7BF9" w:rsidRPr="00592E3B" w:rsidRDefault="006E7BF9" w:rsidP="006E7BF9">
      <w:pPr>
        <w:pStyle w:val="Heading5"/>
      </w:pPr>
      <w:bookmarkStart w:id="324" w:name="_Toc27678228"/>
      <w:bookmarkStart w:id="325" w:name="_Toc36037250"/>
      <w:bookmarkStart w:id="326" w:name="_Toc44398327"/>
      <w:bookmarkStart w:id="327" w:name="_Toc52382526"/>
      <w:bookmarkStart w:id="328" w:name="_Toc60687437"/>
      <w:bookmarkStart w:id="329" w:name="_Toc68726602"/>
      <w:bookmarkStart w:id="330" w:name="_Toc75786528"/>
      <w:bookmarkStart w:id="331" w:name="_Toc100443437"/>
      <w:bookmarkStart w:id="332" w:name="_Toc178183857"/>
      <w:bookmarkStart w:id="333" w:name="_Toc180142675"/>
      <w:r w:rsidRPr="00592E3B">
        <w:t>5.5.11.2.7</w:t>
      </w:r>
      <w:r w:rsidRPr="00592E3B">
        <w:tab/>
        <w:t>Media Transmission Notification</w:t>
      </w:r>
      <w:bookmarkEnd w:id="324"/>
      <w:bookmarkEnd w:id="325"/>
      <w:bookmarkEnd w:id="326"/>
      <w:bookmarkEnd w:id="327"/>
      <w:bookmarkEnd w:id="328"/>
      <w:bookmarkEnd w:id="329"/>
      <w:bookmarkEnd w:id="330"/>
      <w:bookmarkEnd w:id="331"/>
      <w:bookmarkEnd w:id="332"/>
      <w:bookmarkEnd w:id="333"/>
    </w:p>
    <w:p w14:paraId="72C60F38" w14:textId="77777777" w:rsidR="006E7BF9" w:rsidRPr="00592E3B" w:rsidRDefault="006E7BF9" w:rsidP="006E7BF9">
      <w:pPr>
        <w:pStyle w:val="TH"/>
      </w:pPr>
      <w:r w:rsidRPr="00592E3B">
        <w:t>Table 5.5.11.2.7-1: Media Transmission Notification</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2227"/>
        <w:gridCol w:w="2070"/>
        <w:gridCol w:w="1440"/>
        <w:gridCol w:w="1163"/>
      </w:tblGrid>
      <w:tr w:rsidR="006E7BF9" w:rsidRPr="00592E3B" w14:paraId="2528F50F" w14:textId="77777777" w:rsidTr="00CE3E80">
        <w:trPr>
          <w:cantSplit/>
          <w:tblHeader/>
          <w:jc w:val="center"/>
        </w:trPr>
        <w:tc>
          <w:tcPr>
            <w:tcW w:w="9710" w:type="dxa"/>
            <w:gridSpan w:val="5"/>
            <w:tcBorders>
              <w:top w:val="single" w:sz="4" w:space="0" w:color="auto"/>
              <w:left w:val="single" w:sz="4" w:space="0" w:color="auto"/>
              <w:bottom w:val="single" w:sz="4" w:space="0" w:color="auto"/>
              <w:right w:val="single" w:sz="4" w:space="0" w:color="auto"/>
            </w:tcBorders>
            <w:hideMark/>
          </w:tcPr>
          <w:p w14:paraId="3342CFC1" w14:textId="77777777" w:rsidR="006E7BF9" w:rsidRPr="00592E3B" w:rsidRDefault="006E7BF9" w:rsidP="00CE3E80">
            <w:pPr>
              <w:pStyle w:val="TAL"/>
              <w:keepNext w:val="0"/>
              <w:keepLines w:val="0"/>
              <w:widowControl w:val="0"/>
            </w:pPr>
            <w:r w:rsidRPr="00592E3B">
              <w:t>Derivation Path: TS 24.581 [88] Table 9.2.13-1</w:t>
            </w:r>
          </w:p>
        </w:tc>
      </w:tr>
      <w:tr w:rsidR="006E7BF9" w:rsidRPr="00592E3B" w14:paraId="5DA6900A" w14:textId="77777777" w:rsidTr="00CE3E80">
        <w:trPr>
          <w:cantSplit/>
          <w:tblHeader/>
          <w:jc w:val="center"/>
        </w:trPr>
        <w:tc>
          <w:tcPr>
            <w:tcW w:w="2810" w:type="dxa"/>
            <w:tcBorders>
              <w:top w:val="single" w:sz="4" w:space="0" w:color="auto"/>
              <w:left w:val="single" w:sz="4" w:space="0" w:color="auto"/>
              <w:bottom w:val="single" w:sz="4" w:space="0" w:color="auto"/>
              <w:right w:val="single" w:sz="4" w:space="0" w:color="auto"/>
            </w:tcBorders>
            <w:hideMark/>
          </w:tcPr>
          <w:p w14:paraId="2F4E010A" w14:textId="77777777" w:rsidR="006E7BF9" w:rsidRPr="00592E3B" w:rsidRDefault="006E7BF9" w:rsidP="00CE3E80">
            <w:pPr>
              <w:pStyle w:val="TAH"/>
              <w:keepNext w:val="0"/>
              <w:keepLines w:val="0"/>
              <w:widowControl w:val="0"/>
              <w:rPr>
                <w:bCs/>
              </w:rPr>
            </w:pPr>
            <w:r w:rsidRPr="00592E3B">
              <w:rPr>
                <w:bCs/>
              </w:rPr>
              <w:t>Information Element</w:t>
            </w:r>
          </w:p>
        </w:tc>
        <w:tc>
          <w:tcPr>
            <w:tcW w:w="2227" w:type="dxa"/>
            <w:tcBorders>
              <w:top w:val="single" w:sz="4" w:space="0" w:color="auto"/>
              <w:left w:val="single" w:sz="4" w:space="0" w:color="auto"/>
              <w:bottom w:val="single" w:sz="4" w:space="0" w:color="auto"/>
              <w:right w:val="single" w:sz="4" w:space="0" w:color="auto"/>
            </w:tcBorders>
            <w:hideMark/>
          </w:tcPr>
          <w:p w14:paraId="5E8AA623" w14:textId="77777777" w:rsidR="006E7BF9" w:rsidRPr="00592E3B" w:rsidRDefault="006E7BF9" w:rsidP="00CE3E80">
            <w:pPr>
              <w:pStyle w:val="TAH"/>
              <w:keepNext w:val="0"/>
              <w:keepLines w:val="0"/>
              <w:widowControl w:val="0"/>
              <w:rPr>
                <w:bCs/>
              </w:rPr>
            </w:pPr>
            <w:r w:rsidRPr="00592E3B">
              <w:rPr>
                <w:bCs/>
              </w:rPr>
              <w:t>Value/remark</w:t>
            </w:r>
          </w:p>
        </w:tc>
        <w:tc>
          <w:tcPr>
            <w:tcW w:w="2070" w:type="dxa"/>
            <w:tcBorders>
              <w:top w:val="single" w:sz="4" w:space="0" w:color="auto"/>
              <w:left w:val="single" w:sz="4" w:space="0" w:color="auto"/>
              <w:bottom w:val="single" w:sz="4" w:space="0" w:color="auto"/>
              <w:right w:val="single" w:sz="4" w:space="0" w:color="auto"/>
            </w:tcBorders>
            <w:hideMark/>
          </w:tcPr>
          <w:p w14:paraId="08146DD3" w14:textId="77777777" w:rsidR="006E7BF9" w:rsidRPr="00592E3B" w:rsidRDefault="006E7BF9" w:rsidP="00CE3E80">
            <w:pPr>
              <w:pStyle w:val="TAH"/>
              <w:keepNext w:val="0"/>
              <w:keepLines w:val="0"/>
              <w:widowControl w:val="0"/>
              <w:rPr>
                <w:bCs/>
              </w:rPr>
            </w:pPr>
            <w:r w:rsidRPr="00592E3B">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12C5FAB7" w14:textId="77777777" w:rsidR="006E7BF9" w:rsidRPr="00592E3B" w:rsidRDefault="006E7BF9" w:rsidP="00CE3E80">
            <w:pPr>
              <w:pStyle w:val="TAH"/>
              <w:keepNext w:val="0"/>
              <w:keepLines w:val="0"/>
              <w:widowControl w:val="0"/>
              <w:rPr>
                <w:bCs/>
              </w:rPr>
            </w:pPr>
            <w:r w:rsidRPr="00592E3B">
              <w:rPr>
                <w:bCs/>
              </w:rPr>
              <w:t>Reference</w:t>
            </w:r>
          </w:p>
        </w:tc>
        <w:tc>
          <w:tcPr>
            <w:tcW w:w="1163" w:type="dxa"/>
            <w:tcBorders>
              <w:top w:val="single" w:sz="4" w:space="0" w:color="auto"/>
              <w:left w:val="single" w:sz="4" w:space="0" w:color="auto"/>
              <w:bottom w:val="single" w:sz="4" w:space="0" w:color="auto"/>
              <w:right w:val="single" w:sz="4" w:space="0" w:color="auto"/>
            </w:tcBorders>
            <w:hideMark/>
          </w:tcPr>
          <w:p w14:paraId="503007C2" w14:textId="77777777" w:rsidR="006E7BF9" w:rsidRPr="00592E3B" w:rsidRDefault="006E7BF9" w:rsidP="00CE3E80">
            <w:pPr>
              <w:pStyle w:val="TAH"/>
              <w:keepNext w:val="0"/>
              <w:keepLines w:val="0"/>
              <w:widowControl w:val="0"/>
              <w:rPr>
                <w:bCs/>
              </w:rPr>
            </w:pPr>
            <w:r w:rsidRPr="00592E3B">
              <w:rPr>
                <w:bCs/>
              </w:rPr>
              <w:t>Condition</w:t>
            </w:r>
          </w:p>
        </w:tc>
      </w:tr>
      <w:tr w:rsidR="006E7BF9" w:rsidRPr="00592E3B" w14:paraId="43DB3220" w14:textId="77777777" w:rsidTr="00CE3E80">
        <w:trPr>
          <w:cantSplit/>
          <w:jc w:val="center"/>
        </w:trPr>
        <w:tc>
          <w:tcPr>
            <w:tcW w:w="2810" w:type="dxa"/>
            <w:tcBorders>
              <w:top w:val="single" w:sz="4" w:space="0" w:color="auto"/>
              <w:left w:val="single" w:sz="4" w:space="0" w:color="auto"/>
              <w:bottom w:val="nil"/>
              <w:right w:val="single" w:sz="4" w:space="0" w:color="auto"/>
            </w:tcBorders>
            <w:hideMark/>
          </w:tcPr>
          <w:p w14:paraId="59F0C56B" w14:textId="77777777" w:rsidR="006E7BF9" w:rsidRPr="00592E3B" w:rsidRDefault="006E7BF9" w:rsidP="00CE3E80">
            <w:pPr>
              <w:pStyle w:val="TAL"/>
              <w:rPr>
                <w:b/>
              </w:rPr>
            </w:pPr>
            <w:r w:rsidRPr="00592E3B">
              <w:rPr>
                <w:b/>
              </w:rPr>
              <w:t>RTCP</w:t>
            </w:r>
          </w:p>
        </w:tc>
        <w:tc>
          <w:tcPr>
            <w:tcW w:w="2227" w:type="dxa"/>
            <w:tcBorders>
              <w:top w:val="single" w:sz="4" w:space="0" w:color="auto"/>
              <w:left w:val="single" w:sz="4" w:space="0" w:color="auto"/>
              <w:bottom w:val="single" w:sz="4" w:space="0" w:color="auto"/>
              <w:right w:val="single" w:sz="4" w:space="0" w:color="auto"/>
            </w:tcBorders>
          </w:tcPr>
          <w:p w14:paraId="04D28865" w14:textId="77777777" w:rsidR="006E7BF9" w:rsidRPr="00592E3B" w:rsidRDefault="006E7BF9" w:rsidP="00CE3E80">
            <w:pPr>
              <w:pStyle w:val="TAL"/>
              <w:keepNext w:val="0"/>
              <w:keepLines w:val="0"/>
              <w:widowControl w:val="0"/>
            </w:pPr>
          </w:p>
        </w:tc>
        <w:tc>
          <w:tcPr>
            <w:tcW w:w="2070" w:type="dxa"/>
            <w:tcBorders>
              <w:top w:val="single" w:sz="4" w:space="0" w:color="auto"/>
              <w:left w:val="single" w:sz="4" w:space="0" w:color="auto"/>
              <w:bottom w:val="single" w:sz="4" w:space="0" w:color="auto"/>
              <w:right w:val="single" w:sz="4" w:space="0" w:color="auto"/>
            </w:tcBorders>
          </w:tcPr>
          <w:p w14:paraId="1BC73B19" w14:textId="77777777" w:rsidR="006E7BF9" w:rsidRPr="00592E3B" w:rsidRDefault="006E7BF9" w:rsidP="00CE3E8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532EE98" w14:textId="77777777" w:rsidR="006E7BF9" w:rsidRPr="00592E3B" w:rsidRDefault="006E7BF9" w:rsidP="00CE3E80">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4DF8261E" w14:textId="77777777" w:rsidR="006E7BF9" w:rsidRPr="00592E3B" w:rsidRDefault="006E7BF9" w:rsidP="00CE3E80">
            <w:pPr>
              <w:pStyle w:val="TAL"/>
              <w:keepNext w:val="0"/>
              <w:keepLines w:val="0"/>
              <w:widowControl w:val="0"/>
            </w:pPr>
          </w:p>
        </w:tc>
      </w:tr>
      <w:tr w:rsidR="006E7BF9" w:rsidRPr="00592E3B" w14:paraId="2C36782E" w14:textId="77777777" w:rsidTr="00CE3E80">
        <w:trPr>
          <w:cantSplit/>
          <w:jc w:val="center"/>
        </w:trPr>
        <w:tc>
          <w:tcPr>
            <w:tcW w:w="2810" w:type="dxa"/>
            <w:tcBorders>
              <w:top w:val="single" w:sz="4" w:space="0" w:color="auto"/>
              <w:left w:val="single" w:sz="4" w:space="0" w:color="auto"/>
              <w:bottom w:val="nil"/>
              <w:right w:val="single" w:sz="4" w:space="0" w:color="auto"/>
            </w:tcBorders>
            <w:hideMark/>
          </w:tcPr>
          <w:p w14:paraId="4B1EDEAD" w14:textId="77777777" w:rsidR="006E7BF9" w:rsidRPr="00592E3B" w:rsidRDefault="006E7BF9" w:rsidP="00CE3E80">
            <w:pPr>
              <w:pStyle w:val="TAL"/>
            </w:pPr>
            <w:r w:rsidRPr="00592E3B">
              <w:t xml:space="preserve">  Subtype</w:t>
            </w:r>
          </w:p>
        </w:tc>
        <w:tc>
          <w:tcPr>
            <w:tcW w:w="2227" w:type="dxa"/>
            <w:tcBorders>
              <w:top w:val="single" w:sz="4" w:space="0" w:color="auto"/>
              <w:left w:val="single" w:sz="4" w:space="0" w:color="auto"/>
              <w:bottom w:val="single" w:sz="4" w:space="0" w:color="auto"/>
              <w:right w:val="single" w:sz="4" w:space="0" w:color="auto"/>
            </w:tcBorders>
            <w:hideMark/>
          </w:tcPr>
          <w:p w14:paraId="7A515FA5" w14:textId="77777777" w:rsidR="006E7BF9" w:rsidRPr="00592E3B" w:rsidRDefault="006E7BF9" w:rsidP="00CE3E80">
            <w:pPr>
              <w:pStyle w:val="TAL"/>
              <w:keepNext w:val="0"/>
              <w:keepLines w:val="0"/>
              <w:widowControl w:val="0"/>
            </w:pPr>
            <w:r w:rsidRPr="00592E3B">
              <w:t>“00110”</w:t>
            </w:r>
          </w:p>
        </w:tc>
        <w:tc>
          <w:tcPr>
            <w:tcW w:w="2070" w:type="dxa"/>
            <w:tcBorders>
              <w:top w:val="single" w:sz="4" w:space="0" w:color="auto"/>
              <w:left w:val="single" w:sz="4" w:space="0" w:color="auto"/>
              <w:bottom w:val="single" w:sz="4" w:space="0" w:color="auto"/>
              <w:right w:val="single" w:sz="4" w:space="0" w:color="auto"/>
            </w:tcBorders>
            <w:hideMark/>
          </w:tcPr>
          <w:p w14:paraId="1ECF441D" w14:textId="77777777" w:rsidR="006E7BF9" w:rsidRPr="00592E3B" w:rsidRDefault="006E7BF9" w:rsidP="00CE3E80">
            <w:pPr>
              <w:pStyle w:val="TAL"/>
              <w:keepNext w:val="0"/>
              <w:keepLines w:val="0"/>
              <w:widowControl w:val="0"/>
            </w:pPr>
            <w:r w:rsidRPr="00592E3B">
              <w:t>Media Transmission Notification</w:t>
            </w:r>
          </w:p>
        </w:tc>
        <w:tc>
          <w:tcPr>
            <w:tcW w:w="1440" w:type="dxa"/>
            <w:tcBorders>
              <w:top w:val="single" w:sz="4" w:space="0" w:color="auto"/>
              <w:left w:val="single" w:sz="4" w:space="0" w:color="auto"/>
              <w:bottom w:val="single" w:sz="4" w:space="0" w:color="auto"/>
              <w:right w:val="single" w:sz="4" w:space="0" w:color="auto"/>
            </w:tcBorders>
            <w:hideMark/>
          </w:tcPr>
          <w:p w14:paraId="1074DA17" w14:textId="77777777" w:rsidR="006E7BF9" w:rsidRPr="00592E3B" w:rsidRDefault="006E7BF9" w:rsidP="00CE3E80">
            <w:pPr>
              <w:pStyle w:val="TAL"/>
              <w:keepNext w:val="0"/>
              <w:keepLines w:val="0"/>
              <w:widowControl w:val="0"/>
            </w:pPr>
            <w:r w:rsidRPr="00592E3B">
              <w:t>TS 24.581 [88] clause 9.2.13 and 9.2.2.1-2</w:t>
            </w:r>
          </w:p>
        </w:tc>
        <w:tc>
          <w:tcPr>
            <w:tcW w:w="1163" w:type="dxa"/>
            <w:tcBorders>
              <w:top w:val="single" w:sz="4" w:space="0" w:color="auto"/>
              <w:left w:val="single" w:sz="4" w:space="0" w:color="auto"/>
              <w:bottom w:val="single" w:sz="4" w:space="0" w:color="auto"/>
              <w:right w:val="single" w:sz="4" w:space="0" w:color="auto"/>
            </w:tcBorders>
          </w:tcPr>
          <w:p w14:paraId="6DDF57C1" w14:textId="77777777" w:rsidR="006E7BF9" w:rsidRPr="00592E3B" w:rsidRDefault="006E7BF9" w:rsidP="00CE3E80">
            <w:pPr>
              <w:pStyle w:val="TAL"/>
              <w:keepNext w:val="0"/>
              <w:keepLines w:val="0"/>
              <w:widowControl w:val="0"/>
            </w:pPr>
          </w:p>
        </w:tc>
      </w:tr>
      <w:tr w:rsidR="006E7BF9" w:rsidRPr="00592E3B" w14:paraId="4E39729A" w14:textId="77777777" w:rsidTr="00CE3E80">
        <w:trPr>
          <w:cantSplit/>
          <w:jc w:val="center"/>
        </w:trPr>
        <w:tc>
          <w:tcPr>
            <w:tcW w:w="2810" w:type="dxa"/>
            <w:tcBorders>
              <w:top w:val="nil"/>
              <w:left w:val="single" w:sz="4" w:space="0" w:color="auto"/>
              <w:bottom w:val="single" w:sz="4" w:space="0" w:color="auto"/>
              <w:right w:val="single" w:sz="4" w:space="0" w:color="auto"/>
            </w:tcBorders>
          </w:tcPr>
          <w:p w14:paraId="40AD5A4C" w14:textId="77777777" w:rsidR="006E7BF9" w:rsidRPr="00592E3B" w:rsidRDefault="006E7BF9" w:rsidP="00CE3E80">
            <w:pPr>
              <w:pStyle w:val="TAL"/>
            </w:pPr>
          </w:p>
        </w:tc>
        <w:tc>
          <w:tcPr>
            <w:tcW w:w="2227" w:type="dxa"/>
            <w:tcBorders>
              <w:top w:val="single" w:sz="4" w:space="0" w:color="auto"/>
              <w:left w:val="single" w:sz="4" w:space="0" w:color="auto"/>
              <w:bottom w:val="single" w:sz="4" w:space="0" w:color="auto"/>
              <w:right w:val="single" w:sz="4" w:space="0" w:color="auto"/>
            </w:tcBorders>
            <w:hideMark/>
          </w:tcPr>
          <w:p w14:paraId="556DEA6D" w14:textId="77777777" w:rsidR="006E7BF9" w:rsidRPr="00592E3B" w:rsidRDefault="006E7BF9" w:rsidP="00CE3E80">
            <w:pPr>
              <w:pStyle w:val="TAL"/>
              <w:keepNext w:val="0"/>
              <w:keepLines w:val="0"/>
              <w:widowControl w:val="0"/>
            </w:pPr>
            <w:r w:rsidRPr="00592E3B">
              <w:rPr>
                <w:szCs w:val="18"/>
              </w:rPr>
              <w:t>“10110”</w:t>
            </w:r>
          </w:p>
        </w:tc>
        <w:tc>
          <w:tcPr>
            <w:tcW w:w="2070" w:type="dxa"/>
            <w:tcBorders>
              <w:top w:val="single" w:sz="4" w:space="0" w:color="auto"/>
              <w:left w:val="single" w:sz="4" w:space="0" w:color="auto"/>
              <w:bottom w:val="single" w:sz="4" w:space="0" w:color="auto"/>
              <w:right w:val="single" w:sz="4" w:space="0" w:color="auto"/>
            </w:tcBorders>
          </w:tcPr>
          <w:p w14:paraId="74C7491C" w14:textId="77777777" w:rsidR="006E7BF9" w:rsidRPr="00592E3B" w:rsidRDefault="006E7BF9" w:rsidP="00CE3E8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C4CBE7F" w14:textId="77777777" w:rsidR="006E7BF9" w:rsidRPr="00592E3B" w:rsidRDefault="006E7BF9" w:rsidP="00CE3E80">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hideMark/>
          </w:tcPr>
          <w:p w14:paraId="4734C369" w14:textId="77777777" w:rsidR="006E7BF9" w:rsidRPr="00592E3B" w:rsidRDefault="006E7BF9" w:rsidP="00CE3E80">
            <w:pPr>
              <w:pStyle w:val="TAL"/>
              <w:keepNext w:val="0"/>
              <w:keepLines w:val="0"/>
              <w:widowControl w:val="0"/>
            </w:pPr>
            <w:r w:rsidRPr="00592E3B">
              <w:t>ACK</w:t>
            </w:r>
          </w:p>
        </w:tc>
      </w:tr>
      <w:tr w:rsidR="006E7BF9" w:rsidRPr="00592E3B" w14:paraId="75FBB870" w14:textId="77777777" w:rsidTr="00CE3E80">
        <w:trPr>
          <w:cantSplit/>
          <w:jc w:val="center"/>
        </w:trPr>
        <w:tc>
          <w:tcPr>
            <w:tcW w:w="2810" w:type="dxa"/>
            <w:tcBorders>
              <w:top w:val="single" w:sz="4" w:space="0" w:color="auto"/>
              <w:left w:val="single" w:sz="4" w:space="0" w:color="auto"/>
              <w:bottom w:val="nil"/>
              <w:right w:val="single" w:sz="4" w:space="0" w:color="auto"/>
            </w:tcBorders>
            <w:hideMark/>
          </w:tcPr>
          <w:p w14:paraId="0CEE6786" w14:textId="77777777" w:rsidR="006E7BF9" w:rsidRPr="00592E3B" w:rsidRDefault="006E7BF9" w:rsidP="00CE3E80">
            <w:pPr>
              <w:pStyle w:val="TAL"/>
              <w:keepNext w:val="0"/>
              <w:keepLines w:val="0"/>
              <w:widowControl w:val="0"/>
              <w:rPr>
                <w:bCs/>
              </w:rPr>
            </w:pPr>
            <w:r w:rsidRPr="00592E3B">
              <w:rPr>
                <w:bCs/>
              </w:rPr>
              <w:t xml:space="preserve">  SSRC</w:t>
            </w:r>
          </w:p>
        </w:tc>
        <w:tc>
          <w:tcPr>
            <w:tcW w:w="2227" w:type="dxa"/>
            <w:tcBorders>
              <w:top w:val="single" w:sz="4" w:space="0" w:color="auto"/>
              <w:left w:val="single" w:sz="4" w:space="0" w:color="auto"/>
              <w:bottom w:val="single" w:sz="4" w:space="0" w:color="auto"/>
              <w:right w:val="single" w:sz="4" w:space="0" w:color="auto"/>
            </w:tcBorders>
            <w:hideMark/>
          </w:tcPr>
          <w:p w14:paraId="31063089" w14:textId="77777777" w:rsidR="006E7BF9" w:rsidRPr="00592E3B" w:rsidRDefault="006E7BF9" w:rsidP="00CE3E80">
            <w:pPr>
              <w:pStyle w:val="TAL"/>
            </w:pPr>
            <w:r w:rsidRPr="00322072">
              <w:t>RTCP SSRC of the SS</w:t>
            </w:r>
          </w:p>
        </w:tc>
        <w:tc>
          <w:tcPr>
            <w:tcW w:w="2070" w:type="dxa"/>
            <w:tcBorders>
              <w:top w:val="single" w:sz="4" w:space="0" w:color="auto"/>
              <w:left w:val="single" w:sz="4" w:space="0" w:color="auto"/>
              <w:bottom w:val="single" w:sz="4" w:space="0" w:color="auto"/>
              <w:right w:val="single" w:sz="4" w:space="0" w:color="auto"/>
            </w:tcBorders>
            <w:hideMark/>
          </w:tcPr>
          <w:p w14:paraId="5580BBBA" w14:textId="77777777" w:rsidR="006E7BF9" w:rsidRPr="00592E3B" w:rsidRDefault="006E7BF9" w:rsidP="00CE3E80">
            <w:pPr>
              <w:pStyle w:val="TAL"/>
            </w:pPr>
            <w:r w:rsidRPr="00592E3B">
              <w:rPr>
                <w:rFonts w:eastAsia="MS PGothic"/>
              </w:rPr>
              <w:t>The SSRC of the Transmission Control server</w:t>
            </w:r>
          </w:p>
        </w:tc>
        <w:tc>
          <w:tcPr>
            <w:tcW w:w="1440" w:type="dxa"/>
            <w:tcBorders>
              <w:top w:val="single" w:sz="4" w:space="0" w:color="auto"/>
              <w:left w:val="single" w:sz="4" w:space="0" w:color="auto"/>
              <w:bottom w:val="single" w:sz="4" w:space="0" w:color="auto"/>
              <w:right w:val="single" w:sz="4" w:space="0" w:color="auto"/>
            </w:tcBorders>
            <w:hideMark/>
          </w:tcPr>
          <w:p w14:paraId="46AEC51B" w14:textId="77777777" w:rsidR="006E7BF9" w:rsidRPr="00592E3B" w:rsidRDefault="006E7BF9" w:rsidP="00CE3E80">
            <w:pPr>
              <w:pStyle w:val="TAL"/>
              <w:keepNext w:val="0"/>
              <w:keepLines w:val="0"/>
              <w:widowControl w:val="0"/>
              <w:rPr>
                <w:rFonts w:cs="Arial"/>
                <w:szCs w:val="18"/>
              </w:rPr>
            </w:pPr>
            <w:r w:rsidRPr="00592E3B">
              <w:t>IETF </w:t>
            </w:r>
            <w:r w:rsidRPr="00592E3B">
              <w:rPr>
                <w:rFonts w:cs="Arial"/>
                <w:szCs w:val="18"/>
              </w:rPr>
              <w:t>RFC 3550 [76]</w:t>
            </w:r>
          </w:p>
        </w:tc>
        <w:tc>
          <w:tcPr>
            <w:tcW w:w="1163" w:type="dxa"/>
            <w:tcBorders>
              <w:top w:val="single" w:sz="4" w:space="0" w:color="auto"/>
              <w:left w:val="single" w:sz="4" w:space="0" w:color="auto"/>
              <w:bottom w:val="single" w:sz="4" w:space="0" w:color="auto"/>
              <w:right w:val="single" w:sz="4" w:space="0" w:color="auto"/>
            </w:tcBorders>
            <w:hideMark/>
          </w:tcPr>
          <w:p w14:paraId="39CC8449" w14:textId="77777777" w:rsidR="006E7BF9" w:rsidRPr="00592E3B" w:rsidRDefault="006E7BF9" w:rsidP="00CE3E80">
            <w:pPr>
              <w:pStyle w:val="TAL"/>
            </w:pPr>
          </w:p>
        </w:tc>
      </w:tr>
      <w:tr w:rsidR="006E7BF9" w:rsidRPr="00592E3B" w14:paraId="7D190165" w14:textId="77777777" w:rsidTr="00CE3E80">
        <w:trPr>
          <w:cantSplit/>
          <w:jc w:val="center"/>
        </w:trPr>
        <w:tc>
          <w:tcPr>
            <w:tcW w:w="2810" w:type="dxa"/>
            <w:tcBorders>
              <w:top w:val="nil"/>
              <w:left w:val="single" w:sz="4" w:space="0" w:color="auto"/>
              <w:bottom w:val="single" w:sz="4" w:space="0" w:color="auto"/>
              <w:right w:val="single" w:sz="4" w:space="0" w:color="auto"/>
            </w:tcBorders>
          </w:tcPr>
          <w:p w14:paraId="54DF8B4F" w14:textId="77777777" w:rsidR="006E7BF9" w:rsidRPr="00592E3B" w:rsidRDefault="006E7BF9" w:rsidP="00CE3E80">
            <w:pPr>
              <w:pStyle w:val="TAL"/>
            </w:pPr>
          </w:p>
        </w:tc>
        <w:tc>
          <w:tcPr>
            <w:tcW w:w="2227" w:type="dxa"/>
            <w:tcBorders>
              <w:top w:val="single" w:sz="4" w:space="0" w:color="auto"/>
              <w:left w:val="single" w:sz="4" w:space="0" w:color="auto"/>
              <w:bottom w:val="single" w:sz="4" w:space="0" w:color="auto"/>
              <w:right w:val="single" w:sz="4" w:space="0" w:color="auto"/>
            </w:tcBorders>
          </w:tcPr>
          <w:p w14:paraId="1EF041D3" w14:textId="77777777" w:rsidR="006E7BF9" w:rsidRPr="00592E3B" w:rsidRDefault="006E7BF9" w:rsidP="00CE3E80">
            <w:pPr>
              <w:pStyle w:val="TAL"/>
              <w:rPr>
                <w:rFonts w:cs="Arial"/>
                <w:szCs w:val="18"/>
              </w:rPr>
            </w:pPr>
            <w:r w:rsidRPr="00592E3B">
              <w:t>The SSRC of the message sender</w:t>
            </w:r>
          </w:p>
        </w:tc>
        <w:tc>
          <w:tcPr>
            <w:tcW w:w="2070" w:type="dxa"/>
            <w:tcBorders>
              <w:top w:val="single" w:sz="4" w:space="0" w:color="auto"/>
              <w:left w:val="single" w:sz="4" w:space="0" w:color="auto"/>
              <w:bottom w:val="single" w:sz="4" w:space="0" w:color="auto"/>
              <w:right w:val="single" w:sz="4" w:space="0" w:color="auto"/>
            </w:tcBorders>
          </w:tcPr>
          <w:p w14:paraId="0219F341" w14:textId="77777777" w:rsidR="006E7BF9" w:rsidRPr="00592E3B" w:rsidRDefault="006E7BF9" w:rsidP="00CE3E80">
            <w:pPr>
              <w:pStyle w:val="TAL"/>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895AF8C" w14:textId="77777777" w:rsidR="006E7BF9" w:rsidRPr="00592E3B" w:rsidRDefault="006E7BF9" w:rsidP="00CE3E80">
            <w:pPr>
              <w:pStyle w:val="TAL"/>
            </w:pPr>
          </w:p>
        </w:tc>
        <w:tc>
          <w:tcPr>
            <w:tcW w:w="1163" w:type="dxa"/>
            <w:tcBorders>
              <w:top w:val="single" w:sz="4" w:space="0" w:color="auto"/>
              <w:left w:val="single" w:sz="4" w:space="0" w:color="auto"/>
              <w:bottom w:val="single" w:sz="4" w:space="0" w:color="auto"/>
              <w:right w:val="single" w:sz="4" w:space="0" w:color="auto"/>
            </w:tcBorders>
          </w:tcPr>
          <w:p w14:paraId="617C6AC5" w14:textId="77777777" w:rsidR="006E7BF9" w:rsidRPr="00592E3B" w:rsidRDefault="006E7BF9" w:rsidP="00CE3E80">
            <w:pPr>
              <w:pStyle w:val="TAL"/>
              <w:rPr>
                <w:rFonts w:cs="Arial"/>
                <w:szCs w:val="18"/>
              </w:rPr>
            </w:pPr>
            <w:r w:rsidRPr="00592E3B">
              <w:rPr>
                <w:rFonts w:eastAsia="MS Mincho"/>
              </w:rPr>
              <w:t>OFF-NETWORK</w:t>
            </w:r>
          </w:p>
        </w:tc>
      </w:tr>
      <w:tr w:rsidR="006E7BF9" w:rsidRPr="00592E3B" w14:paraId="67AAE4B9" w14:textId="77777777" w:rsidTr="00CE3E80">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43578D3B" w14:textId="77777777" w:rsidR="006E7BF9" w:rsidRPr="00592E3B" w:rsidRDefault="006E7BF9" w:rsidP="00CE3E80">
            <w:pPr>
              <w:pStyle w:val="TAL"/>
              <w:keepNext w:val="0"/>
              <w:keepLines w:val="0"/>
              <w:widowControl w:val="0"/>
              <w:rPr>
                <w:bCs/>
              </w:rPr>
            </w:pPr>
            <w:r w:rsidRPr="00592E3B">
              <w:rPr>
                <w:bCs/>
              </w:rPr>
              <w:t xml:space="preserve">  name</w:t>
            </w:r>
          </w:p>
        </w:tc>
        <w:tc>
          <w:tcPr>
            <w:tcW w:w="2227" w:type="dxa"/>
            <w:tcBorders>
              <w:top w:val="single" w:sz="4" w:space="0" w:color="auto"/>
              <w:left w:val="single" w:sz="4" w:space="0" w:color="auto"/>
              <w:bottom w:val="single" w:sz="4" w:space="0" w:color="auto"/>
              <w:right w:val="single" w:sz="4" w:space="0" w:color="auto"/>
            </w:tcBorders>
            <w:hideMark/>
          </w:tcPr>
          <w:p w14:paraId="10D1EEEC" w14:textId="77777777" w:rsidR="006E7BF9" w:rsidRPr="00592E3B" w:rsidRDefault="006E7BF9" w:rsidP="00CE3E80">
            <w:pPr>
              <w:pStyle w:val="TAL"/>
            </w:pPr>
            <w:r w:rsidRPr="00592E3B">
              <w:t>MCV1</w:t>
            </w:r>
          </w:p>
        </w:tc>
        <w:tc>
          <w:tcPr>
            <w:tcW w:w="2070" w:type="dxa"/>
            <w:tcBorders>
              <w:top w:val="single" w:sz="4" w:space="0" w:color="auto"/>
              <w:left w:val="single" w:sz="4" w:space="0" w:color="auto"/>
              <w:bottom w:val="single" w:sz="4" w:space="0" w:color="auto"/>
              <w:right w:val="single" w:sz="4" w:space="0" w:color="auto"/>
            </w:tcBorders>
          </w:tcPr>
          <w:p w14:paraId="60C78915" w14:textId="77777777" w:rsidR="006E7BF9" w:rsidRPr="00592E3B" w:rsidRDefault="006E7BF9" w:rsidP="00CE3E80">
            <w:pPr>
              <w:pStyle w:val="TAL"/>
            </w:pPr>
          </w:p>
        </w:tc>
        <w:tc>
          <w:tcPr>
            <w:tcW w:w="1440" w:type="dxa"/>
            <w:tcBorders>
              <w:top w:val="single" w:sz="4" w:space="0" w:color="auto"/>
              <w:left w:val="single" w:sz="4" w:space="0" w:color="auto"/>
              <w:bottom w:val="single" w:sz="4" w:space="0" w:color="auto"/>
              <w:right w:val="single" w:sz="4" w:space="0" w:color="auto"/>
            </w:tcBorders>
          </w:tcPr>
          <w:p w14:paraId="61E2D10E" w14:textId="77777777" w:rsidR="006E7BF9" w:rsidRPr="00592E3B" w:rsidRDefault="006E7BF9" w:rsidP="00CE3E80">
            <w:pPr>
              <w:pStyle w:val="TAL"/>
              <w:keepNext w:val="0"/>
              <w:keepLines w:val="0"/>
              <w:widowControl w:val="0"/>
              <w:rPr>
                <w:rFonts w:cs="Arial"/>
                <w:szCs w:val="18"/>
              </w:rPr>
            </w:pPr>
          </w:p>
        </w:tc>
        <w:tc>
          <w:tcPr>
            <w:tcW w:w="1163" w:type="dxa"/>
            <w:tcBorders>
              <w:top w:val="single" w:sz="4" w:space="0" w:color="auto"/>
              <w:left w:val="single" w:sz="4" w:space="0" w:color="auto"/>
              <w:bottom w:val="single" w:sz="4" w:space="0" w:color="auto"/>
              <w:right w:val="single" w:sz="4" w:space="0" w:color="auto"/>
            </w:tcBorders>
          </w:tcPr>
          <w:p w14:paraId="557AEB8A" w14:textId="77777777" w:rsidR="006E7BF9" w:rsidRPr="00592E3B" w:rsidRDefault="006E7BF9" w:rsidP="00CE3E80">
            <w:pPr>
              <w:pStyle w:val="TAL"/>
              <w:keepNext w:val="0"/>
              <w:keepLines w:val="0"/>
              <w:widowControl w:val="0"/>
            </w:pPr>
          </w:p>
        </w:tc>
      </w:tr>
      <w:tr w:rsidR="006E7BF9" w:rsidRPr="00592E3B" w14:paraId="261C61EE" w14:textId="77777777" w:rsidTr="00CE3E80">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22157403" w14:textId="77777777" w:rsidR="006E7BF9" w:rsidRPr="00592E3B" w:rsidRDefault="006E7BF9" w:rsidP="00CE3E80">
            <w:pPr>
              <w:pStyle w:val="TAL"/>
              <w:keepNext w:val="0"/>
              <w:keepLines w:val="0"/>
              <w:widowControl w:val="0"/>
              <w:rPr>
                <w:b/>
              </w:rPr>
            </w:pPr>
            <w:r w:rsidRPr="00592E3B">
              <w:rPr>
                <w:b/>
              </w:rPr>
              <w:t>User</w:t>
            </w:r>
            <w:r w:rsidRPr="00A441C4">
              <w:rPr>
                <w:b/>
              </w:rPr>
              <w:t xml:space="preserve"> Id of the Transmitting User</w:t>
            </w:r>
            <w:r w:rsidRPr="004C4A3D">
              <w:rPr>
                <w:b/>
              </w:rPr>
              <w:t xml:space="preserve"> (NOTE 1)</w:t>
            </w:r>
          </w:p>
        </w:tc>
        <w:tc>
          <w:tcPr>
            <w:tcW w:w="2227" w:type="dxa"/>
            <w:tcBorders>
              <w:top w:val="single" w:sz="4" w:space="0" w:color="auto"/>
              <w:left w:val="single" w:sz="4" w:space="0" w:color="auto"/>
              <w:bottom w:val="single" w:sz="4" w:space="0" w:color="auto"/>
              <w:right w:val="single" w:sz="4" w:space="0" w:color="auto"/>
            </w:tcBorders>
            <w:hideMark/>
          </w:tcPr>
          <w:p w14:paraId="2C1052A9" w14:textId="77777777" w:rsidR="006E7BF9" w:rsidRPr="00592E3B" w:rsidRDefault="006E7BF9" w:rsidP="00CE3E80">
            <w:pPr>
              <w:pStyle w:val="TAL"/>
            </w:pPr>
          </w:p>
        </w:tc>
        <w:tc>
          <w:tcPr>
            <w:tcW w:w="2070" w:type="dxa"/>
            <w:tcBorders>
              <w:top w:val="single" w:sz="4" w:space="0" w:color="auto"/>
              <w:left w:val="single" w:sz="4" w:space="0" w:color="auto"/>
              <w:bottom w:val="single" w:sz="4" w:space="0" w:color="auto"/>
              <w:right w:val="single" w:sz="4" w:space="0" w:color="auto"/>
            </w:tcBorders>
            <w:hideMark/>
          </w:tcPr>
          <w:p w14:paraId="093FE062" w14:textId="77777777" w:rsidR="006E7BF9" w:rsidRPr="00592E3B" w:rsidRDefault="006E7BF9" w:rsidP="00CE3E80">
            <w:pPr>
              <w:pStyle w:val="TAL"/>
            </w:pPr>
            <w:r w:rsidRPr="00592E3B">
              <w:t>User ID of the user transmitting the media</w:t>
            </w:r>
          </w:p>
        </w:tc>
        <w:tc>
          <w:tcPr>
            <w:tcW w:w="1440" w:type="dxa"/>
            <w:tcBorders>
              <w:top w:val="single" w:sz="4" w:space="0" w:color="auto"/>
              <w:left w:val="single" w:sz="4" w:space="0" w:color="auto"/>
              <w:bottom w:val="single" w:sz="4" w:space="0" w:color="auto"/>
              <w:right w:val="single" w:sz="4" w:space="0" w:color="auto"/>
            </w:tcBorders>
            <w:hideMark/>
          </w:tcPr>
          <w:p w14:paraId="728FD1E9" w14:textId="77777777" w:rsidR="006E7BF9" w:rsidRPr="00592E3B" w:rsidRDefault="006E7BF9" w:rsidP="00CE3E80">
            <w:pPr>
              <w:pStyle w:val="TAL"/>
              <w:keepNext w:val="0"/>
              <w:keepLines w:val="0"/>
              <w:widowControl w:val="0"/>
              <w:rPr>
                <w:rFonts w:cs="Arial"/>
                <w:szCs w:val="18"/>
              </w:rPr>
            </w:pPr>
            <w:r w:rsidRPr="00592E3B">
              <w:t>TS 24.581 [88] clause 9.2.3.</w:t>
            </w:r>
            <w:r w:rsidRPr="00A441C4">
              <w:t>6</w:t>
            </w:r>
          </w:p>
        </w:tc>
        <w:tc>
          <w:tcPr>
            <w:tcW w:w="1163" w:type="dxa"/>
            <w:tcBorders>
              <w:top w:val="single" w:sz="4" w:space="0" w:color="auto"/>
              <w:left w:val="single" w:sz="4" w:space="0" w:color="auto"/>
              <w:bottom w:val="single" w:sz="4" w:space="0" w:color="auto"/>
              <w:right w:val="single" w:sz="4" w:space="0" w:color="auto"/>
            </w:tcBorders>
          </w:tcPr>
          <w:p w14:paraId="1274CE56" w14:textId="77777777" w:rsidR="006E7BF9" w:rsidRPr="00592E3B" w:rsidRDefault="006E7BF9" w:rsidP="00CE3E80">
            <w:pPr>
              <w:pStyle w:val="TAL"/>
              <w:keepNext w:val="0"/>
              <w:keepLines w:val="0"/>
              <w:widowControl w:val="0"/>
            </w:pPr>
          </w:p>
        </w:tc>
      </w:tr>
      <w:tr w:rsidR="006E7BF9" w:rsidRPr="00592E3B" w14:paraId="5CDB0FF9" w14:textId="77777777" w:rsidTr="00CE3E80">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29E5B324" w14:textId="77777777" w:rsidR="006E7BF9" w:rsidRPr="00592E3B" w:rsidRDefault="006E7BF9" w:rsidP="00CE3E80">
            <w:pPr>
              <w:pStyle w:val="TAL"/>
              <w:keepNext w:val="0"/>
              <w:keepLines w:val="0"/>
              <w:widowControl w:val="0"/>
              <w:rPr>
                <w:b/>
              </w:rPr>
            </w:pPr>
            <w:r w:rsidRPr="00592E3B">
              <w:rPr>
                <w:rFonts w:cs="Arial"/>
                <w:szCs w:val="18"/>
              </w:rPr>
              <w:t xml:space="preserve">  User</w:t>
            </w:r>
            <w:r w:rsidRPr="00A441C4">
              <w:rPr>
                <w:rFonts w:cs="Arial"/>
                <w:szCs w:val="18"/>
              </w:rPr>
              <w:t xml:space="preserve"> Id of the Transmitting User</w:t>
            </w:r>
          </w:p>
        </w:tc>
        <w:tc>
          <w:tcPr>
            <w:tcW w:w="2227" w:type="dxa"/>
            <w:tcBorders>
              <w:top w:val="single" w:sz="4" w:space="0" w:color="auto"/>
              <w:left w:val="single" w:sz="4" w:space="0" w:color="auto"/>
              <w:bottom w:val="single" w:sz="4" w:space="0" w:color="auto"/>
              <w:right w:val="single" w:sz="4" w:space="0" w:color="auto"/>
            </w:tcBorders>
            <w:hideMark/>
          </w:tcPr>
          <w:p w14:paraId="6C163116" w14:textId="77777777" w:rsidR="006E7BF9" w:rsidRPr="00592E3B" w:rsidRDefault="006E7BF9" w:rsidP="00CE3E80">
            <w:pPr>
              <w:pStyle w:val="TAL"/>
            </w:pPr>
            <w:proofErr w:type="spellStart"/>
            <w:r w:rsidRPr="00592E3B">
              <w:rPr>
                <w:rFonts w:cs="Arial"/>
                <w:szCs w:val="18"/>
              </w:rPr>
              <w:t>px_MCVideo_ID_User_B</w:t>
            </w:r>
            <w:proofErr w:type="spellEnd"/>
          </w:p>
        </w:tc>
        <w:tc>
          <w:tcPr>
            <w:tcW w:w="2070" w:type="dxa"/>
            <w:tcBorders>
              <w:top w:val="single" w:sz="4" w:space="0" w:color="auto"/>
              <w:left w:val="single" w:sz="4" w:space="0" w:color="auto"/>
              <w:bottom w:val="single" w:sz="4" w:space="0" w:color="auto"/>
              <w:right w:val="single" w:sz="4" w:space="0" w:color="auto"/>
            </w:tcBorders>
          </w:tcPr>
          <w:p w14:paraId="2A65FDFF" w14:textId="77777777" w:rsidR="006E7BF9" w:rsidRPr="00592E3B" w:rsidRDefault="006E7BF9" w:rsidP="00CE3E80">
            <w:pPr>
              <w:pStyle w:val="TAL"/>
            </w:pPr>
          </w:p>
        </w:tc>
        <w:tc>
          <w:tcPr>
            <w:tcW w:w="1440" w:type="dxa"/>
            <w:tcBorders>
              <w:top w:val="single" w:sz="4" w:space="0" w:color="auto"/>
              <w:left w:val="single" w:sz="4" w:space="0" w:color="auto"/>
              <w:bottom w:val="single" w:sz="4" w:space="0" w:color="auto"/>
              <w:right w:val="single" w:sz="4" w:space="0" w:color="auto"/>
            </w:tcBorders>
          </w:tcPr>
          <w:p w14:paraId="25CDF3C8" w14:textId="77777777" w:rsidR="006E7BF9" w:rsidRPr="00592E3B" w:rsidRDefault="006E7BF9" w:rsidP="00CE3E80">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690E18D2" w14:textId="77777777" w:rsidR="006E7BF9" w:rsidRPr="00592E3B" w:rsidRDefault="006E7BF9" w:rsidP="00CE3E80">
            <w:pPr>
              <w:pStyle w:val="TAL"/>
              <w:keepNext w:val="0"/>
              <w:keepLines w:val="0"/>
              <w:widowControl w:val="0"/>
            </w:pPr>
          </w:p>
        </w:tc>
      </w:tr>
      <w:tr w:rsidR="006E7BF9" w:rsidRPr="00592E3B" w:rsidDel="00A441C4" w14:paraId="44E96185" w14:textId="77777777" w:rsidTr="00CE3E80">
        <w:trPr>
          <w:cantSplit/>
          <w:jc w:val="center"/>
        </w:trPr>
        <w:tc>
          <w:tcPr>
            <w:tcW w:w="2810" w:type="dxa"/>
            <w:tcBorders>
              <w:top w:val="single" w:sz="4" w:space="0" w:color="auto"/>
              <w:left w:val="single" w:sz="4" w:space="0" w:color="auto"/>
              <w:bottom w:val="single" w:sz="4" w:space="0" w:color="auto"/>
              <w:right w:val="single" w:sz="4" w:space="0" w:color="auto"/>
            </w:tcBorders>
          </w:tcPr>
          <w:p w14:paraId="5B009B92" w14:textId="77777777" w:rsidR="006E7BF9" w:rsidRPr="00592E3B" w:rsidDel="00A441C4" w:rsidRDefault="006E7BF9" w:rsidP="00CE3E80">
            <w:pPr>
              <w:pStyle w:val="TAL"/>
              <w:keepNext w:val="0"/>
              <w:keepLines w:val="0"/>
              <w:widowControl w:val="0"/>
              <w:rPr>
                <w:b/>
              </w:rPr>
            </w:pPr>
            <w:r w:rsidRPr="009A363E">
              <w:rPr>
                <w:rFonts w:eastAsia="MS Mincho"/>
                <w:b/>
                <w:bCs/>
              </w:rPr>
              <w:lastRenderedPageBreak/>
              <w:t>Audio SSRC of the Transmitting User</w:t>
            </w:r>
          </w:p>
        </w:tc>
        <w:tc>
          <w:tcPr>
            <w:tcW w:w="2227" w:type="dxa"/>
            <w:tcBorders>
              <w:top w:val="single" w:sz="4" w:space="0" w:color="auto"/>
              <w:left w:val="single" w:sz="4" w:space="0" w:color="auto"/>
              <w:bottom w:val="single" w:sz="4" w:space="0" w:color="auto"/>
              <w:right w:val="single" w:sz="4" w:space="0" w:color="auto"/>
            </w:tcBorders>
          </w:tcPr>
          <w:p w14:paraId="415D2142" w14:textId="77777777" w:rsidR="006E7BF9" w:rsidRPr="00C22A0A" w:rsidDel="00A441C4" w:rsidRDefault="006E7BF9" w:rsidP="00CE3E80">
            <w:pPr>
              <w:pStyle w:val="TAL"/>
            </w:pPr>
            <w:r w:rsidRPr="00C22A0A">
              <w:t>Media</w:t>
            </w:r>
            <w:r>
              <w:t>/Audio</w:t>
            </w:r>
            <w:r w:rsidRPr="00C22A0A">
              <w:t xml:space="preserve"> SSRC of remote client </w:t>
            </w:r>
            <w:r>
              <w:t xml:space="preserve">(Client </w:t>
            </w:r>
            <w:r w:rsidRPr="00C22A0A">
              <w:t>B</w:t>
            </w:r>
            <w:r>
              <w:t>)</w:t>
            </w:r>
          </w:p>
        </w:tc>
        <w:tc>
          <w:tcPr>
            <w:tcW w:w="2070" w:type="dxa"/>
            <w:tcBorders>
              <w:top w:val="single" w:sz="4" w:space="0" w:color="auto"/>
              <w:left w:val="single" w:sz="4" w:space="0" w:color="auto"/>
              <w:bottom w:val="single" w:sz="4" w:space="0" w:color="auto"/>
              <w:right w:val="single" w:sz="4" w:space="0" w:color="auto"/>
            </w:tcBorders>
          </w:tcPr>
          <w:p w14:paraId="2CD1A610" w14:textId="77777777" w:rsidR="006E7BF9" w:rsidRPr="00592E3B" w:rsidDel="00A441C4" w:rsidRDefault="006E7BF9" w:rsidP="00CE3E80">
            <w:pPr>
              <w:pStyle w:val="TAL"/>
            </w:pPr>
            <w:r w:rsidRPr="00790F68">
              <w:t>SSRC of the user transmitting the media</w:t>
            </w:r>
          </w:p>
        </w:tc>
        <w:tc>
          <w:tcPr>
            <w:tcW w:w="1440" w:type="dxa"/>
            <w:tcBorders>
              <w:top w:val="single" w:sz="4" w:space="0" w:color="auto"/>
              <w:left w:val="single" w:sz="4" w:space="0" w:color="auto"/>
              <w:bottom w:val="single" w:sz="4" w:space="0" w:color="auto"/>
              <w:right w:val="single" w:sz="4" w:space="0" w:color="auto"/>
            </w:tcBorders>
          </w:tcPr>
          <w:p w14:paraId="01DC796D" w14:textId="77777777" w:rsidR="006E7BF9" w:rsidRPr="00592E3B" w:rsidDel="00A441C4" w:rsidRDefault="006E7BF9" w:rsidP="00CE3E80">
            <w:pPr>
              <w:pStyle w:val="TAL"/>
              <w:keepNext w:val="0"/>
              <w:keepLines w:val="0"/>
              <w:widowControl w:val="0"/>
            </w:pPr>
            <w:r w:rsidRPr="00790F68">
              <w:rPr>
                <w:rFonts w:eastAsia="MS PGothic"/>
              </w:rPr>
              <w:t>TS 24.581 [88] clause 9.2.3.</w:t>
            </w:r>
            <w:r>
              <w:rPr>
                <w:rFonts w:eastAsia="MS PGothic"/>
              </w:rPr>
              <w:t>16</w:t>
            </w:r>
          </w:p>
        </w:tc>
        <w:tc>
          <w:tcPr>
            <w:tcW w:w="1163" w:type="dxa"/>
            <w:tcBorders>
              <w:top w:val="single" w:sz="4" w:space="0" w:color="auto"/>
              <w:left w:val="single" w:sz="4" w:space="0" w:color="auto"/>
              <w:bottom w:val="single" w:sz="4" w:space="0" w:color="auto"/>
              <w:right w:val="single" w:sz="4" w:space="0" w:color="auto"/>
            </w:tcBorders>
          </w:tcPr>
          <w:p w14:paraId="022AF443" w14:textId="77777777" w:rsidR="006E7BF9" w:rsidRPr="00592E3B" w:rsidDel="00A441C4" w:rsidRDefault="006E7BF9" w:rsidP="00CE3E80">
            <w:pPr>
              <w:pStyle w:val="TAL"/>
              <w:keepNext w:val="0"/>
              <w:keepLines w:val="0"/>
              <w:widowControl w:val="0"/>
            </w:pPr>
          </w:p>
        </w:tc>
      </w:tr>
      <w:tr w:rsidR="006E7BF9" w:rsidRPr="00592E3B" w:rsidDel="00A441C4" w14:paraId="643714C0" w14:textId="77777777" w:rsidTr="00CE3E80">
        <w:trPr>
          <w:cantSplit/>
          <w:jc w:val="center"/>
        </w:trPr>
        <w:tc>
          <w:tcPr>
            <w:tcW w:w="2810" w:type="dxa"/>
            <w:tcBorders>
              <w:top w:val="single" w:sz="4" w:space="0" w:color="auto"/>
              <w:left w:val="single" w:sz="4" w:space="0" w:color="auto"/>
              <w:bottom w:val="single" w:sz="4" w:space="0" w:color="auto"/>
              <w:right w:val="single" w:sz="4" w:space="0" w:color="auto"/>
            </w:tcBorders>
          </w:tcPr>
          <w:p w14:paraId="484EF81D" w14:textId="77777777" w:rsidR="006E7BF9" w:rsidRPr="00592E3B" w:rsidDel="00A441C4" w:rsidRDefault="006E7BF9" w:rsidP="00CE3E80">
            <w:pPr>
              <w:pStyle w:val="TAL"/>
              <w:keepNext w:val="0"/>
              <w:keepLines w:val="0"/>
              <w:widowControl w:val="0"/>
              <w:rPr>
                <w:b/>
              </w:rPr>
            </w:pPr>
            <w:r>
              <w:rPr>
                <w:rFonts w:eastAsia="MS Mincho"/>
                <w:b/>
                <w:bCs/>
              </w:rPr>
              <w:t>Vide</w:t>
            </w:r>
            <w:r w:rsidRPr="009A363E">
              <w:rPr>
                <w:rFonts w:eastAsia="MS Mincho"/>
                <w:b/>
                <w:bCs/>
              </w:rPr>
              <w:t>o SSRC of the Transmitting User</w:t>
            </w:r>
          </w:p>
        </w:tc>
        <w:tc>
          <w:tcPr>
            <w:tcW w:w="2227" w:type="dxa"/>
            <w:tcBorders>
              <w:top w:val="single" w:sz="4" w:space="0" w:color="auto"/>
              <w:left w:val="single" w:sz="4" w:space="0" w:color="auto"/>
              <w:bottom w:val="single" w:sz="4" w:space="0" w:color="auto"/>
              <w:right w:val="single" w:sz="4" w:space="0" w:color="auto"/>
            </w:tcBorders>
          </w:tcPr>
          <w:p w14:paraId="189149B4" w14:textId="77777777" w:rsidR="006E7BF9" w:rsidRPr="00C22A0A" w:rsidDel="00A441C4" w:rsidRDefault="006E7BF9" w:rsidP="00CE3E80">
            <w:pPr>
              <w:pStyle w:val="TAL"/>
            </w:pPr>
            <w:r w:rsidRPr="00592E3B">
              <w:rPr>
                <w:rFonts w:eastAsia="MS PGothic"/>
              </w:rPr>
              <w:t>Not present</w:t>
            </w:r>
          </w:p>
        </w:tc>
        <w:tc>
          <w:tcPr>
            <w:tcW w:w="2070" w:type="dxa"/>
            <w:tcBorders>
              <w:top w:val="single" w:sz="4" w:space="0" w:color="auto"/>
              <w:left w:val="single" w:sz="4" w:space="0" w:color="auto"/>
              <w:bottom w:val="single" w:sz="4" w:space="0" w:color="auto"/>
              <w:right w:val="single" w:sz="4" w:space="0" w:color="auto"/>
            </w:tcBorders>
          </w:tcPr>
          <w:p w14:paraId="18C537B7" w14:textId="77777777" w:rsidR="006E7BF9" w:rsidRPr="00592E3B" w:rsidDel="00A441C4" w:rsidRDefault="006E7BF9" w:rsidP="00CE3E80">
            <w:pPr>
              <w:pStyle w:val="TAL"/>
            </w:pPr>
            <w:r w:rsidRPr="009A363E">
              <w:rPr>
                <w:rFonts w:eastAsia="MS PGothic"/>
              </w:rPr>
              <w:t>Rel-18 and later</w:t>
            </w:r>
          </w:p>
        </w:tc>
        <w:tc>
          <w:tcPr>
            <w:tcW w:w="1440" w:type="dxa"/>
            <w:tcBorders>
              <w:top w:val="single" w:sz="4" w:space="0" w:color="auto"/>
              <w:left w:val="single" w:sz="4" w:space="0" w:color="auto"/>
              <w:bottom w:val="single" w:sz="4" w:space="0" w:color="auto"/>
              <w:right w:val="single" w:sz="4" w:space="0" w:color="auto"/>
            </w:tcBorders>
          </w:tcPr>
          <w:p w14:paraId="60F7193B" w14:textId="77777777" w:rsidR="006E7BF9" w:rsidRPr="00592E3B" w:rsidDel="00A441C4" w:rsidRDefault="006E7BF9" w:rsidP="00CE3E80">
            <w:pPr>
              <w:pStyle w:val="TAL"/>
              <w:keepNext w:val="0"/>
              <w:keepLines w:val="0"/>
              <w:widowControl w:val="0"/>
            </w:pPr>
            <w:r w:rsidRPr="00790F68">
              <w:rPr>
                <w:rFonts w:eastAsia="MS PGothic"/>
              </w:rPr>
              <w:t>TS 24.581 [88] clause 9.2.3.</w:t>
            </w:r>
            <w:r>
              <w:rPr>
                <w:rFonts w:eastAsia="MS PGothic"/>
              </w:rPr>
              <w:t>2</w:t>
            </w:r>
            <w:r w:rsidRPr="00790F68">
              <w:rPr>
                <w:rFonts w:eastAsia="MS PGothic"/>
              </w:rPr>
              <w:t>3</w:t>
            </w:r>
          </w:p>
        </w:tc>
        <w:tc>
          <w:tcPr>
            <w:tcW w:w="1163" w:type="dxa"/>
            <w:tcBorders>
              <w:top w:val="single" w:sz="4" w:space="0" w:color="auto"/>
              <w:left w:val="single" w:sz="4" w:space="0" w:color="auto"/>
              <w:bottom w:val="single" w:sz="4" w:space="0" w:color="auto"/>
              <w:right w:val="single" w:sz="4" w:space="0" w:color="auto"/>
            </w:tcBorders>
          </w:tcPr>
          <w:p w14:paraId="028FDDA8" w14:textId="77777777" w:rsidR="006E7BF9" w:rsidRPr="00592E3B" w:rsidDel="00A441C4" w:rsidRDefault="006E7BF9" w:rsidP="00CE3E80">
            <w:pPr>
              <w:pStyle w:val="TAL"/>
              <w:keepNext w:val="0"/>
              <w:keepLines w:val="0"/>
              <w:widowControl w:val="0"/>
            </w:pPr>
          </w:p>
        </w:tc>
      </w:tr>
      <w:tr w:rsidR="006E7BF9" w:rsidRPr="00592E3B" w14:paraId="1174E539" w14:textId="77777777" w:rsidTr="00CE3E80">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3023F5BA" w14:textId="77777777" w:rsidR="006E7BF9" w:rsidRPr="00592E3B" w:rsidRDefault="006E7BF9" w:rsidP="00CE3E80">
            <w:pPr>
              <w:pStyle w:val="TAL"/>
              <w:keepNext w:val="0"/>
              <w:keepLines w:val="0"/>
              <w:widowControl w:val="0"/>
              <w:rPr>
                <w:rFonts w:cs="Arial"/>
                <w:szCs w:val="18"/>
              </w:rPr>
            </w:pPr>
            <w:r w:rsidRPr="00592E3B">
              <w:rPr>
                <w:b/>
                <w:bCs/>
              </w:rPr>
              <w:t>Permission to Request the Transmission</w:t>
            </w:r>
          </w:p>
        </w:tc>
        <w:tc>
          <w:tcPr>
            <w:tcW w:w="2227" w:type="dxa"/>
            <w:tcBorders>
              <w:top w:val="single" w:sz="4" w:space="0" w:color="auto"/>
              <w:left w:val="single" w:sz="4" w:space="0" w:color="auto"/>
              <w:bottom w:val="single" w:sz="4" w:space="0" w:color="auto"/>
              <w:right w:val="single" w:sz="4" w:space="0" w:color="auto"/>
            </w:tcBorders>
          </w:tcPr>
          <w:p w14:paraId="6E96A13B" w14:textId="77777777" w:rsidR="006E7BF9" w:rsidRPr="00592E3B" w:rsidRDefault="006E7BF9" w:rsidP="00CE3E80">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hideMark/>
          </w:tcPr>
          <w:p w14:paraId="23B44B46" w14:textId="77777777" w:rsidR="006E7BF9" w:rsidRPr="00592E3B" w:rsidRDefault="006E7BF9" w:rsidP="00CE3E80">
            <w:pPr>
              <w:pStyle w:val="TAL"/>
              <w:rPr>
                <w:rFonts w:cs="Arial"/>
                <w:szCs w:val="18"/>
              </w:rPr>
            </w:pPr>
            <w:r w:rsidRPr="00592E3B">
              <w:rPr>
                <w:rFonts w:cs="Arial"/>
                <w:szCs w:val="18"/>
              </w:rPr>
              <w:t>Indicates whether receiving parties are allowed to request the transmission.</w:t>
            </w:r>
          </w:p>
        </w:tc>
        <w:tc>
          <w:tcPr>
            <w:tcW w:w="1440" w:type="dxa"/>
            <w:tcBorders>
              <w:top w:val="single" w:sz="4" w:space="0" w:color="auto"/>
              <w:left w:val="single" w:sz="4" w:space="0" w:color="auto"/>
              <w:bottom w:val="single" w:sz="4" w:space="0" w:color="auto"/>
              <w:right w:val="single" w:sz="4" w:space="0" w:color="auto"/>
            </w:tcBorders>
            <w:hideMark/>
          </w:tcPr>
          <w:p w14:paraId="56B87334" w14:textId="77777777" w:rsidR="006E7BF9" w:rsidRPr="00592E3B" w:rsidRDefault="006E7BF9" w:rsidP="00CE3E80">
            <w:pPr>
              <w:pStyle w:val="TAL"/>
              <w:keepNext w:val="0"/>
              <w:keepLines w:val="0"/>
              <w:widowControl w:val="0"/>
            </w:pPr>
            <w:r w:rsidRPr="00592E3B">
              <w:rPr>
                <w:rFonts w:cs="Arial"/>
                <w:szCs w:val="18"/>
              </w:rPr>
              <w:t>TS 24.581 [88] clause 9.2.3.7</w:t>
            </w:r>
          </w:p>
        </w:tc>
        <w:tc>
          <w:tcPr>
            <w:tcW w:w="1163" w:type="dxa"/>
            <w:tcBorders>
              <w:top w:val="single" w:sz="4" w:space="0" w:color="auto"/>
              <w:left w:val="single" w:sz="4" w:space="0" w:color="auto"/>
              <w:bottom w:val="single" w:sz="4" w:space="0" w:color="auto"/>
              <w:right w:val="single" w:sz="4" w:space="0" w:color="auto"/>
            </w:tcBorders>
          </w:tcPr>
          <w:p w14:paraId="7D286342" w14:textId="77777777" w:rsidR="006E7BF9" w:rsidRPr="00592E3B" w:rsidRDefault="006E7BF9" w:rsidP="00CE3E80">
            <w:pPr>
              <w:pStyle w:val="TAL"/>
              <w:keepNext w:val="0"/>
              <w:keepLines w:val="0"/>
              <w:widowControl w:val="0"/>
            </w:pPr>
          </w:p>
        </w:tc>
      </w:tr>
      <w:tr w:rsidR="006E7BF9" w:rsidRPr="00592E3B" w14:paraId="7CC3F119" w14:textId="77777777" w:rsidTr="00CE3E80">
        <w:trPr>
          <w:cantSplit/>
          <w:jc w:val="center"/>
        </w:trPr>
        <w:tc>
          <w:tcPr>
            <w:tcW w:w="2810" w:type="dxa"/>
            <w:tcBorders>
              <w:top w:val="single" w:sz="4" w:space="0" w:color="auto"/>
              <w:left w:val="single" w:sz="4" w:space="0" w:color="auto"/>
              <w:bottom w:val="nil"/>
              <w:right w:val="single" w:sz="4" w:space="0" w:color="auto"/>
            </w:tcBorders>
            <w:hideMark/>
          </w:tcPr>
          <w:p w14:paraId="4C8A7421" w14:textId="77777777" w:rsidR="006E7BF9" w:rsidRPr="00592E3B" w:rsidRDefault="006E7BF9" w:rsidP="00CE3E80">
            <w:pPr>
              <w:pStyle w:val="TAL"/>
              <w:keepNext w:val="0"/>
              <w:keepLines w:val="0"/>
              <w:widowControl w:val="0"/>
              <w:rPr>
                <w:rFonts w:cs="Arial"/>
                <w:szCs w:val="18"/>
              </w:rPr>
            </w:pPr>
            <w:r w:rsidRPr="00592E3B">
              <w:rPr>
                <w:b/>
              </w:rPr>
              <w:t xml:space="preserve">  </w:t>
            </w:r>
            <w:r w:rsidRPr="00592E3B">
              <w:t>Permission to Request the Transmission value</w:t>
            </w:r>
          </w:p>
        </w:tc>
        <w:tc>
          <w:tcPr>
            <w:tcW w:w="2227" w:type="dxa"/>
            <w:tcBorders>
              <w:top w:val="single" w:sz="4" w:space="0" w:color="auto"/>
              <w:left w:val="single" w:sz="4" w:space="0" w:color="auto"/>
              <w:bottom w:val="single" w:sz="4" w:space="0" w:color="auto"/>
              <w:right w:val="single" w:sz="4" w:space="0" w:color="auto"/>
            </w:tcBorders>
            <w:hideMark/>
          </w:tcPr>
          <w:p w14:paraId="7695E735" w14:textId="77777777" w:rsidR="006E7BF9" w:rsidRPr="00592E3B" w:rsidRDefault="006E7BF9" w:rsidP="00CE3E80">
            <w:pPr>
              <w:pStyle w:val="TAL"/>
              <w:rPr>
                <w:rFonts w:cs="Arial"/>
                <w:szCs w:val="18"/>
              </w:rPr>
            </w:pPr>
            <w:r w:rsidRPr="00592E3B">
              <w:rPr>
                <w:rFonts w:cs="Arial"/>
                <w:szCs w:val="18"/>
              </w:rPr>
              <w:t>1</w:t>
            </w:r>
          </w:p>
        </w:tc>
        <w:tc>
          <w:tcPr>
            <w:tcW w:w="2070" w:type="dxa"/>
            <w:tcBorders>
              <w:top w:val="single" w:sz="4" w:space="0" w:color="auto"/>
              <w:left w:val="single" w:sz="4" w:space="0" w:color="auto"/>
              <w:bottom w:val="single" w:sz="4" w:space="0" w:color="auto"/>
              <w:right w:val="single" w:sz="4" w:space="0" w:color="auto"/>
            </w:tcBorders>
            <w:hideMark/>
          </w:tcPr>
          <w:p w14:paraId="6FD3D88F" w14:textId="77777777" w:rsidR="006E7BF9" w:rsidRPr="00592E3B" w:rsidRDefault="006E7BF9" w:rsidP="00CE3E80">
            <w:pPr>
              <w:pStyle w:val="TAL"/>
            </w:pPr>
            <w:r w:rsidRPr="00592E3B">
              <w:t>The receiver is permitted to request transmission</w:t>
            </w:r>
          </w:p>
        </w:tc>
        <w:tc>
          <w:tcPr>
            <w:tcW w:w="1440" w:type="dxa"/>
            <w:tcBorders>
              <w:top w:val="single" w:sz="4" w:space="0" w:color="auto"/>
              <w:left w:val="single" w:sz="4" w:space="0" w:color="auto"/>
              <w:bottom w:val="single" w:sz="4" w:space="0" w:color="auto"/>
              <w:right w:val="single" w:sz="4" w:space="0" w:color="auto"/>
            </w:tcBorders>
            <w:hideMark/>
          </w:tcPr>
          <w:p w14:paraId="2D27CCFA" w14:textId="77777777" w:rsidR="006E7BF9" w:rsidRPr="00592E3B" w:rsidRDefault="006E7BF9" w:rsidP="00CE3E80">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6AEF635E" w14:textId="77777777" w:rsidR="006E7BF9" w:rsidRPr="00592E3B" w:rsidRDefault="006E7BF9" w:rsidP="00CE3E80">
            <w:pPr>
              <w:pStyle w:val="TAL"/>
              <w:keepNext w:val="0"/>
              <w:keepLines w:val="0"/>
              <w:widowControl w:val="0"/>
            </w:pPr>
          </w:p>
        </w:tc>
      </w:tr>
      <w:tr w:rsidR="006E7BF9" w:rsidRPr="00592E3B" w14:paraId="2371D8FD" w14:textId="77777777" w:rsidTr="00CE3E80">
        <w:trPr>
          <w:cantSplit/>
          <w:jc w:val="center"/>
        </w:trPr>
        <w:tc>
          <w:tcPr>
            <w:tcW w:w="2810" w:type="dxa"/>
            <w:tcBorders>
              <w:top w:val="nil"/>
              <w:left w:val="single" w:sz="4" w:space="0" w:color="auto"/>
              <w:bottom w:val="single" w:sz="4" w:space="0" w:color="auto"/>
              <w:right w:val="single" w:sz="4" w:space="0" w:color="auto"/>
            </w:tcBorders>
          </w:tcPr>
          <w:p w14:paraId="04055847" w14:textId="77777777" w:rsidR="006E7BF9" w:rsidRPr="00592E3B" w:rsidRDefault="006E7BF9" w:rsidP="00CE3E80">
            <w:pPr>
              <w:pStyle w:val="TAL"/>
              <w:keepNext w:val="0"/>
              <w:keepLines w:val="0"/>
              <w:widowControl w:val="0"/>
              <w:rPr>
                <w:bCs/>
              </w:rPr>
            </w:pPr>
          </w:p>
        </w:tc>
        <w:tc>
          <w:tcPr>
            <w:tcW w:w="2227" w:type="dxa"/>
            <w:tcBorders>
              <w:top w:val="single" w:sz="4" w:space="0" w:color="auto"/>
              <w:left w:val="single" w:sz="4" w:space="0" w:color="auto"/>
              <w:bottom w:val="single" w:sz="4" w:space="0" w:color="auto"/>
              <w:right w:val="single" w:sz="4" w:space="0" w:color="auto"/>
            </w:tcBorders>
          </w:tcPr>
          <w:p w14:paraId="5C184993" w14:textId="77777777" w:rsidR="006E7BF9" w:rsidRPr="00592E3B" w:rsidRDefault="006E7BF9" w:rsidP="00CE3E80">
            <w:pPr>
              <w:pStyle w:val="TAL"/>
              <w:rPr>
                <w:rFonts w:cs="Arial"/>
                <w:szCs w:val="18"/>
              </w:rPr>
            </w:pPr>
            <w:r w:rsidRPr="00592E3B">
              <w:rPr>
                <w:rFonts w:cs="Arial"/>
                <w:szCs w:val="18"/>
              </w:rPr>
              <w:t>0</w:t>
            </w:r>
          </w:p>
        </w:tc>
        <w:tc>
          <w:tcPr>
            <w:tcW w:w="2070" w:type="dxa"/>
            <w:tcBorders>
              <w:top w:val="single" w:sz="4" w:space="0" w:color="auto"/>
              <w:left w:val="single" w:sz="4" w:space="0" w:color="auto"/>
              <w:bottom w:val="single" w:sz="4" w:space="0" w:color="auto"/>
              <w:right w:val="single" w:sz="4" w:space="0" w:color="auto"/>
            </w:tcBorders>
          </w:tcPr>
          <w:p w14:paraId="2ACB6592" w14:textId="77777777" w:rsidR="006E7BF9" w:rsidRPr="00592E3B" w:rsidRDefault="006E7BF9" w:rsidP="00CE3E80">
            <w:pPr>
              <w:pStyle w:val="TAL"/>
            </w:pPr>
            <w:r w:rsidRPr="00592E3B">
              <w:t>The receiver is not permitted to request transmission</w:t>
            </w:r>
          </w:p>
        </w:tc>
        <w:tc>
          <w:tcPr>
            <w:tcW w:w="1440" w:type="dxa"/>
            <w:tcBorders>
              <w:top w:val="single" w:sz="4" w:space="0" w:color="auto"/>
              <w:left w:val="single" w:sz="4" w:space="0" w:color="auto"/>
              <w:bottom w:val="single" w:sz="4" w:space="0" w:color="auto"/>
              <w:right w:val="single" w:sz="4" w:space="0" w:color="auto"/>
            </w:tcBorders>
          </w:tcPr>
          <w:p w14:paraId="58044B5C" w14:textId="77777777" w:rsidR="006E7BF9" w:rsidRPr="00592E3B" w:rsidRDefault="006E7BF9" w:rsidP="00CE3E80">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37CBE08A" w14:textId="77777777" w:rsidR="006E7BF9" w:rsidRPr="00592E3B" w:rsidRDefault="006E7BF9" w:rsidP="00CE3E80">
            <w:pPr>
              <w:pStyle w:val="TAL"/>
              <w:keepNext w:val="0"/>
              <w:keepLines w:val="0"/>
              <w:widowControl w:val="0"/>
            </w:pPr>
            <w:r w:rsidRPr="00592E3B">
              <w:t>BROADCAST-CALL</w:t>
            </w:r>
          </w:p>
        </w:tc>
      </w:tr>
      <w:tr w:rsidR="006E7BF9" w:rsidRPr="00592E3B" w14:paraId="7693E0AB" w14:textId="77777777" w:rsidTr="00CE3E80">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619E26FE" w14:textId="77777777" w:rsidR="006E7BF9" w:rsidRPr="00592E3B" w:rsidRDefault="006E7BF9" w:rsidP="00CE3E80">
            <w:pPr>
              <w:pStyle w:val="TAL"/>
              <w:keepNext w:val="0"/>
              <w:keepLines w:val="0"/>
              <w:widowControl w:val="0"/>
              <w:rPr>
                <w:rFonts w:cs="Arial"/>
                <w:szCs w:val="18"/>
              </w:rPr>
            </w:pPr>
            <w:r w:rsidRPr="00592E3B">
              <w:rPr>
                <w:b/>
              </w:rPr>
              <w:t>Transmission Indicator</w:t>
            </w:r>
          </w:p>
        </w:tc>
        <w:tc>
          <w:tcPr>
            <w:tcW w:w="2227" w:type="dxa"/>
            <w:tcBorders>
              <w:top w:val="single" w:sz="4" w:space="0" w:color="auto"/>
              <w:left w:val="single" w:sz="4" w:space="0" w:color="auto"/>
              <w:bottom w:val="single" w:sz="4" w:space="0" w:color="auto"/>
              <w:right w:val="single" w:sz="4" w:space="0" w:color="auto"/>
            </w:tcBorders>
          </w:tcPr>
          <w:p w14:paraId="0B4ACA40" w14:textId="77777777" w:rsidR="006E7BF9" w:rsidRPr="00592E3B" w:rsidRDefault="006E7BF9" w:rsidP="00CE3E80">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tcPr>
          <w:p w14:paraId="4F3DA2E9" w14:textId="77777777" w:rsidR="006E7BF9" w:rsidRPr="00592E3B" w:rsidRDefault="006E7BF9" w:rsidP="00CE3E8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A9F9E30" w14:textId="77777777" w:rsidR="006E7BF9" w:rsidRPr="00592E3B" w:rsidRDefault="006E7BF9" w:rsidP="00CE3E80">
            <w:pPr>
              <w:pStyle w:val="TAL"/>
              <w:keepNext w:val="0"/>
              <w:keepLines w:val="0"/>
              <w:widowControl w:val="0"/>
            </w:pPr>
            <w:r w:rsidRPr="00592E3B">
              <w:t>TS 24.581 [88] clause 9.2.3.11</w:t>
            </w:r>
          </w:p>
        </w:tc>
        <w:tc>
          <w:tcPr>
            <w:tcW w:w="1163" w:type="dxa"/>
            <w:tcBorders>
              <w:top w:val="single" w:sz="4" w:space="0" w:color="auto"/>
              <w:left w:val="single" w:sz="4" w:space="0" w:color="auto"/>
              <w:bottom w:val="single" w:sz="4" w:space="0" w:color="auto"/>
              <w:right w:val="single" w:sz="4" w:space="0" w:color="auto"/>
            </w:tcBorders>
          </w:tcPr>
          <w:p w14:paraId="28844D3D" w14:textId="77777777" w:rsidR="006E7BF9" w:rsidRPr="00592E3B" w:rsidRDefault="006E7BF9" w:rsidP="00CE3E80">
            <w:pPr>
              <w:pStyle w:val="TAL"/>
              <w:keepNext w:val="0"/>
              <w:keepLines w:val="0"/>
              <w:widowControl w:val="0"/>
            </w:pPr>
          </w:p>
        </w:tc>
      </w:tr>
      <w:tr w:rsidR="006E7BF9" w:rsidRPr="00592E3B" w14:paraId="05D15918" w14:textId="77777777" w:rsidTr="00CE3E80">
        <w:trPr>
          <w:cantSplit/>
          <w:jc w:val="center"/>
        </w:trPr>
        <w:tc>
          <w:tcPr>
            <w:tcW w:w="2810" w:type="dxa"/>
            <w:tcBorders>
              <w:top w:val="single" w:sz="4" w:space="0" w:color="auto"/>
              <w:left w:val="single" w:sz="4" w:space="0" w:color="auto"/>
              <w:bottom w:val="nil"/>
              <w:right w:val="single" w:sz="4" w:space="0" w:color="auto"/>
            </w:tcBorders>
            <w:hideMark/>
          </w:tcPr>
          <w:p w14:paraId="221EF337" w14:textId="77777777" w:rsidR="006E7BF9" w:rsidRPr="00592E3B" w:rsidRDefault="006E7BF9" w:rsidP="00CE3E80">
            <w:pPr>
              <w:pStyle w:val="TAL"/>
              <w:keepNext w:val="0"/>
              <w:keepLines w:val="0"/>
              <w:widowControl w:val="0"/>
              <w:rPr>
                <w:rFonts w:cs="Arial"/>
                <w:szCs w:val="18"/>
              </w:rPr>
            </w:pPr>
            <w:r w:rsidRPr="00592E3B">
              <w:rPr>
                <w:rFonts w:cs="Arial"/>
                <w:bCs/>
                <w:szCs w:val="18"/>
              </w:rPr>
              <w:t xml:space="preserve">  Transmission Indicator</w:t>
            </w:r>
          </w:p>
        </w:tc>
        <w:tc>
          <w:tcPr>
            <w:tcW w:w="2227" w:type="dxa"/>
            <w:tcBorders>
              <w:top w:val="single" w:sz="4" w:space="0" w:color="auto"/>
              <w:left w:val="single" w:sz="4" w:space="0" w:color="auto"/>
              <w:bottom w:val="single" w:sz="4" w:space="0" w:color="auto"/>
              <w:right w:val="single" w:sz="4" w:space="0" w:color="auto"/>
            </w:tcBorders>
            <w:hideMark/>
          </w:tcPr>
          <w:p w14:paraId="18653875" w14:textId="77777777" w:rsidR="006E7BF9" w:rsidRPr="00592E3B" w:rsidRDefault="006E7BF9" w:rsidP="00CE3E80">
            <w:pPr>
              <w:pStyle w:val="TAL"/>
              <w:rPr>
                <w:rFonts w:cs="Arial"/>
                <w:szCs w:val="18"/>
              </w:rPr>
            </w:pPr>
            <w:r w:rsidRPr="00592E3B">
              <w:t>"1000000000000000"</w:t>
            </w:r>
          </w:p>
        </w:tc>
        <w:tc>
          <w:tcPr>
            <w:tcW w:w="2070" w:type="dxa"/>
            <w:tcBorders>
              <w:top w:val="single" w:sz="4" w:space="0" w:color="auto"/>
              <w:left w:val="single" w:sz="4" w:space="0" w:color="auto"/>
              <w:bottom w:val="single" w:sz="4" w:space="0" w:color="auto"/>
              <w:right w:val="single" w:sz="4" w:space="0" w:color="auto"/>
            </w:tcBorders>
            <w:hideMark/>
          </w:tcPr>
          <w:p w14:paraId="7E33B22C" w14:textId="77777777" w:rsidR="006E7BF9" w:rsidRPr="00592E3B" w:rsidRDefault="006E7BF9" w:rsidP="00CE3E80">
            <w:pPr>
              <w:pStyle w:val="TAL"/>
            </w:pPr>
            <w:r w:rsidRPr="00592E3B">
              <w:rPr>
                <w:lang w:eastAsia="x-none"/>
              </w:rPr>
              <w:t>Normal Call</w:t>
            </w:r>
          </w:p>
        </w:tc>
        <w:tc>
          <w:tcPr>
            <w:tcW w:w="1440" w:type="dxa"/>
            <w:tcBorders>
              <w:top w:val="single" w:sz="4" w:space="0" w:color="auto"/>
              <w:left w:val="single" w:sz="4" w:space="0" w:color="auto"/>
              <w:bottom w:val="single" w:sz="4" w:space="0" w:color="auto"/>
              <w:right w:val="single" w:sz="4" w:space="0" w:color="auto"/>
            </w:tcBorders>
            <w:hideMark/>
          </w:tcPr>
          <w:p w14:paraId="204741BD" w14:textId="77777777" w:rsidR="006E7BF9" w:rsidRPr="00592E3B" w:rsidRDefault="006E7BF9" w:rsidP="00CE3E80">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68B1BDF5" w14:textId="77777777" w:rsidR="006E7BF9" w:rsidRPr="00592E3B" w:rsidRDefault="006E7BF9" w:rsidP="00CE3E80">
            <w:pPr>
              <w:pStyle w:val="TAL"/>
              <w:keepNext w:val="0"/>
              <w:keepLines w:val="0"/>
              <w:widowControl w:val="0"/>
            </w:pPr>
          </w:p>
        </w:tc>
      </w:tr>
      <w:tr w:rsidR="006E7BF9" w:rsidRPr="00592E3B" w14:paraId="66462EBF" w14:textId="77777777" w:rsidTr="00CE3E80">
        <w:trPr>
          <w:cantSplit/>
          <w:jc w:val="center"/>
        </w:trPr>
        <w:tc>
          <w:tcPr>
            <w:tcW w:w="2810" w:type="dxa"/>
            <w:tcBorders>
              <w:top w:val="single" w:sz="4" w:space="0" w:color="auto"/>
              <w:left w:val="single" w:sz="4" w:space="0" w:color="auto"/>
              <w:bottom w:val="nil"/>
              <w:right w:val="single" w:sz="4" w:space="0" w:color="auto"/>
            </w:tcBorders>
          </w:tcPr>
          <w:p w14:paraId="4B538F36" w14:textId="77777777" w:rsidR="006E7BF9" w:rsidRPr="00592E3B" w:rsidRDefault="006E7BF9" w:rsidP="00CE3E80">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tcPr>
          <w:p w14:paraId="5FA9EBDF" w14:textId="77777777" w:rsidR="006E7BF9" w:rsidRPr="00592E3B" w:rsidRDefault="006E7BF9" w:rsidP="00CE3E80">
            <w:pPr>
              <w:pStyle w:val="TAL"/>
            </w:pPr>
            <w:r w:rsidRPr="00592E3B">
              <w:t xml:space="preserve">"0100000000000000" </w:t>
            </w:r>
          </w:p>
        </w:tc>
        <w:tc>
          <w:tcPr>
            <w:tcW w:w="2070" w:type="dxa"/>
            <w:tcBorders>
              <w:top w:val="single" w:sz="4" w:space="0" w:color="auto"/>
              <w:left w:val="single" w:sz="4" w:space="0" w:color="auto"/>
              <w:bottom w:val="single" w:sz="4" w:space="0" w:color="auto"/>
              <w:right w:val="single" w:sz="4" w:space="0" w:color="auto"/>
            </w:tcBorders>
          </w:tcPr>
          <w:p w14:paraId="14CAC160" w14:textId="77777777" w:rsidR="006E7BF9" w:rsidRPr="00592E3B" w:rsidRDefault="006E7BF9" w:rsidP="00CE3E80">
            <w:pPr>
              <w:pStyle w:val="TAL"/>
              <w:rPr>
                <w:lang w:eastAsia="x-none"/>
              </w:rPr>
            </w:pPr>
            <w:r w:rsidRPr="00592E3B">
              <w:t>Broadcast group call</w:t>
            </w:r>
          </w:p>
        </w:tc>
        <w:tc>
          <w:tcPr>
            <w:tcW w:w="1440" w:type="dxa"/>
            <w:tcBorders>
              <w:top w:val="single" w:sz="4" w:space="0" w:color="auto"/>
              <w:left w:val="single" w:sz="4" w:space="0" w:color="auto"/>
              <w:bottom w:val="single" w:sz="4" w:space="0" w:color="auto"/>
              <w:right w:val="single" w:sz="4" w:space="0" w:color="auto"/>
            </w:tcBorders>
          </w:tcPr>
          <w:p w14:paraId="416940EA" w14:textId="77777777" w:rsidR="006E7BF9" w:rsidRPr="00592E3B" w:rsidRDefault="006E7BF9" w:rsidP="00CE3E80">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7DEC1DF5" w14:textId="77777777" w:rsidR="006E7BF9" w:rsidRPr="00592E3B" w:rsidRDefault="006E7BF9" w:rsidP="00CE3E80">
            <w:pPr>
              <w:pStyle w:val="TAL"/>
              <w:keepNext w:val="0"/>
              <w:keepLines w:val="0"/>
              <w:widowControl w:val="0"/>
            </w:pPr>
            <w:r w:rsidRPr="00592E3B">
              <w:t>BROADCAST-CALL</w:t>
            </w:r>
          </w:p>
        </w:tc>
      </w:tr>
      <w:tr w:rsidR="006E7BF9" w:rsidRPr="00592E3B" w14:paraId="5F4CFF52" w14:textId="77777777" w:rsidTr="00CE3E80">
        <w:trPr>
          <w:cantSplit/>
          <w:jc w:val="center"/>
        </w:trPr>
        <w:tc>
          <w:tcPr>
            <w:tcW w:w="2810" w:type="dxa"/>
            <w:tcBorders>
              <w:top w:val="nil"/>
              <w:left w:val="single" w:sz="4" w:space="0" w:color="auto"/>
              <w:bottom w:val="nil"/>
              <w:right w:val="single" w:sz="4" w:space="0" w:color="auto"/>
            </w:tcBorders>
          </w:tcPr>
          <w:p w14:paraId="2D7C4136" w14:textId="77777777" w:rsidR="006E7BF9" w:rsidRPr="00592E3B" w:rsidRDefault="006E7BF9" w:rsidP="00CE3E80">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12DE76B5" w14:textId="77777777" w:rsidR="006E7BF9" w:rsidRPr="00592E3B" w:rsidRDefault="006E7BF9" w:rsidP="00CE3E80">
            <w:pPr>
              <w:pStyle w:val="TAL"/>
            </w:pPr>
            <w:r w:rsidRPr="00592E3B">
              <w:t>"0001000000000000"</w:t>
            </w:r>
          </w:p>
        </w:tc>
        <w:tc>
          <w:tcPr>
            <w:tcW w:w="2070" w:type="dxa"/>
            <w:tcBorders>
              <w:top w:val="single" w:sz="4" w:space="0" w:color="auto"/>
              <w:left w:val="single" w:sz="4" w:space="0" w:color="auto"/>
              <w:bottom w:val="single" w:sz="4" w:space="0" w:color="auto"/>
              <w:right w:val="single" w:sz="4" w:space="0" w:color="auto"/>
            </w:tcBorders>
            <w:hideMark/>
          </w:tcPr>
          <w:p w14:paraId="7B7CB92B" w14:textId="77777777" w:rsidR="006E7BF9" w:rsidRPr="00592E3B" w:rsidRDefault="006E7BF9" w:rsidP="00CE3E80">
            <w:pPr>
              <w:pStyle w:val="TAL"/>
              <w:rPr>
                <w:lang w:eastAsia="x-none"/>
              </w:rPr>
            </w:pPr>
            <w:r w:rsidRPr="00592E3B">
              <w:rPr>
                <w:rFonts w:eastAsia="MS PGothic"/>
              </w:rPr>
              <w:t>Emergency call</w:t>
            </w:r>
          </w:p>
        </w:tc>
        <w:tc>
          <w:tcPr>
            <w:tcW w:w="1440" w:type="dxa"/>
            <w:tcBorders>
              <w:top w:val="single" w:sz="4" w:space="0" w:color="auto"/>
              <w:left w:val="single" w:sz="4" w:space="0" w:color="auto"/>
              <w:bottom w:val="single" w:sz="4" w:space="0" w:color="auto"/>
              <w:right w:val="single" w:sz="4" w:space="0" w:color="auto"/>
            </w:tcBorders>
          </w:tcPr>
          <w:p w14:paraId="7AD8A865" w14:textId="77777777" w:rsidR="006E7BF9" w:rsidRPr="00592E3B" w:rsidRDefault="006E7BF9" w:rsidP="00CE3E80">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hideMark/>
          </w:tcPr>
          <w:p w14:paraId="64C11B9B" w14:textId="77777777" w:rsidR="006E7BF9" w:rsidRPr="00592E3B" w:rsidRDefault="006E7BF9" w:rsidP="00CE3E80">
            <w:pPr>
              <w:pStyle w:val="TAL"/>
              <w:keepNext w:val="0"/>
              <w:keepLines w:val="0"/>
              <w:widowControl w:val="0"/>
            </w:pPr>
            <w:r w:rsidRPr="00592E3B">
              <w:t>EMERGENCY-CALL</w:t>
            </w:r>
          </w:p>
        </w:tc>
      </w:tr>
      <w:tr w:rsidR="006E7BF9" w:rsidRPr="00592E3B" w14:paraId="041C5109" w14:textId="77777777" w:rsidTr="00CE3E80">
        <w:trPr>
          <w:cantSplit/>
          <w:jc w:val="center"/>
        </w:trPr>
        <w:tc>
          <w:tcPr>
            <w:tcW w:w="2810" w:type="dxa"/>
            <w:tcBorders>
              <w:top w:val="nil"/>
              <w:left w:val="single" w:sz="4" w:space="0" w:color="auto"/>
              <w:bottom w:val="single" w:sz="4" w:space="0" w:color="auto"/>
              <w:right w:val="single" w:sz="4" w:space="0" w:color="auto"/>
            </w:tcBorders>
          </w:tcPr>
          <w:p w14:paraId="27EBC9DA" w14:textId="77777777" w:rsidR="006E7BF9" w:rsidRPr="00592E3B" w:rsidRDefault="006E7BF9" w:rsidP="00CE3E80">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1BAB7A9A" w14:textId="77777777" w:rsidR="006E7BF9" w:rsidRPr="00592E3B" w:rsidRDefault="006E7BF9" w:rsidP="00CE3E80">
            <w:pPr>
              <w:pStyle w:val="TAL"/>
            </w:pPr>
            <w:r w:rsidRPr="00592E3B">
              <w:t>"0000100000000000"</w:t>
            </w:r>
          </w:p>
        </w:tc>
        <w:tc>
          <w:tcPr>
            <w:tcW w:w="2070" w:type="dxa"/>
            <w:tcBorders>
              <w:top w:val="single" w:sz="4" w:space="0" w:color="auto"/>
              <w:left w:val="single" w:sz="4" w:space="0" w:color="auto"/>
              <w:bottom w:val="single" w:sz="4" w:space="0" w:color="auto"/>
              <w:right w:val="single" w:sz="4" w:space="0" w:color="auto"/>
            </w:tcBorders>
            <w:hideMark/>
          </w:tcPr>
          <w:p w14:paraId="1C8B2796" w14:textId="77777777" w:rsidR="006E7BF9" w:rsidRPr="00592E3B" w:rsidRDefault="006E7BF9" w:rsidP="00CE3E80">
            <w:pPr>
              <w:pStyle w:val="TAL"/>
              <w:rPr>
                <w:lang w:eastAsia="x-none"/>
              </w:rPr>
            </w:pPr>
            <w:r w:rsidRPr="00592E3B">
              <w:rPr>
                <w:rFonts w:eastAsia="MS PGothic"/>
              </w:rPr>
              <w:t>Imminent peril call</w:t>
            </w:r>
          </w:p>
        </w:tc>
        <w:tc>
          <w:tcPr>
            <w:tcW w:w="1440" w:type="dxa"/>
            <w:tcBorders>
              <w:top w:val="single" w:sz="4" w:space="0" w:color="auto"/>
              <w:left w:val="single" w:sz="4" w:space="0" w:color="auto"/>
              <w:bottom w:val="single" w:sz="4" w:space="0" w:color="auto"/>
              <w:right w:val="single" w:sz="4" w:space="0" w:color="auto"/>
            </w:tcBorders>
          </w:tcPr>
          <w:p w14:paraId="217A5D77" w14:textId="77777777" w:rsidR="006E7BF9" w:rsidRPr="00592E3B" w:rsidRDefault="006E7BF9" w:rsidP="00CE3E80">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hideMark/>
          </w:tcPr>
          <w:p w14:paraId="6E606C01" w14:textId="77777777" w:rsidR="006E7BF9" w:rsidRPr="00592E3B" w:rsidRDefault="006E7BF9" w:rsidP="00CE3E80">
            <w:pPr>
              <w:pStyle w:val="TAL"/>
              <w:keepNext w:val="0"/>
              <w:keepLines w:val="0"/>
              <w:widowControl w:val="0"/>
            </w:pPr>
            <w:r w:rsidRPr="00592E3B">
              <w:t>IMMPERIL-CALL</w:t>
            </w:r>
          </w:p>
        </w:tc>
      </w:tr>
      <w:tr w:rsidR="006E7BF9" w:rsidRPr="00592E3B" w14:paraId="2B72172C" w14:textId="77777777" w:rsidTr="00CE3E80">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4D5D84AF" w14:textId="77777777" w:rsidR="006E7BF9" w:rsidRPr="00592E3B" w:rsidRDefault="006E7BF9" w:rsidP="00CE3E80">
            <w:pPr>
              <w:pStyle w:val="TAL"/>
              <w:keepNext w:val="0"/>
              <w:keepLines w:val="0"/>
              <w:widowControl w:val="0"/>
              <w:rPr>
                <w:b/>
              </w:rPr>
            </w:pPr>
            <w:r w:rsidRPr="00592E3B">
              <w:rPr>
                <w:rFonts w:eastAsia="MS Mincho"/>
                <w:b/>
                <w:bCs/>
              </w:rPr>
              <w:t>Track Info</w:t>
            </w:r>
          </w:p>
        </w:tc>
        <w:tc>
          <w:tcPr>
            <w:tcW w:w="2227" w:type="dxa"/>
            <w:tcBorders>
              <w:top w:val="single" w:sz="4" w:space="0" w:color="auto"/>
              <w:left w:val="single" w:sz="4" w:space="0" w:color="auto"/>
              <w:bottom w:val="single" w:sz="4" w:space="0" w:color="auto"/>
              <w:right w:val="single" w:sz="4" w:space="0" w:color="auto"/>
            </w:tcBorders>
            <w:hideMark/>
          </w:tcPr>
          <w:p w14:paraId="17B8132E" w14:textId="77777777" w:rsidR="006E7BF9" w:rsidRPr="00592E3B" w:rsidRDefault="006E7BF9" w:rsidP="00CE3E80">
            <w:pPr>
              <w:pStyle w:val="TAL"/>
              <w:rPr>
                <w:rFonts w:cs="Arial"/>
                <w:b/>
                <w:szCs w:val="18"/>
              </w:rPr>
            </w:pPr>
            <w:r w:rsidRPr="00592E3B">
              <w:rPr>
                <w:rFonts w:eastAsia="MS PGothic"/>
              </w:rPr>
              <w:t>Not present</w:t>
            </w:r>
          </w:p>
        </w:tc>
        <w:tc>
          <w:tcPr>
            <w:tcW w:w="2070" w:type="dxa"/>
            <w:tcBorders>
              <w:top w:val="single" w:sz="4" w:space="0" w:color="auto"/>
              <w:left w:val="single" w:sz="4" w:space="0" w:color="auto"/>
              <w:bottom w:val="single" w:sz="4" w:space="0" w:color="auto"/>
              <w:right w:val="single" w:sz="4" w:space="0" w:color="auto"/>
            </w:tcBorders>
            <w:hideMark/>
          </w:tcPr>
          <w:p w14:paraId="0BC48AE1" w14:textId="77777777" w:rsidR="006E7BF9" w:rsidRPr="00592E3B" w:rsidRDefault="006E7BF9" w:rsidP="00CE3E80">
            <w:pPr>
              <w:pStyle w:val="TAL"/>
            </w:pPr>
            <w:r w:rsidRPr="00592E3B">
              <w:t xml:space="preserve">The </w:t>
            </w:r>
            <w:proofErr w:type="spellStart"/>
            <w:r w:rsidRPr="00592E3B">
              <w:t>MCVideo</w:t>
            </w:r>
            <w:proofErr w:type="spellEnd"/>
            <w:r w:rsidRPr="00592E3B">
              <w:t xml:space="preserve"> call does not involve a non-controlling </w:t>
            </w:r>
            <w:proofErr w:type="spellStart"/>
            <w:r w:rsidRPr="00592E3B">
              <w:t>MCVideo</w:t>
            </w:r>
            <w:proofErr w:type="spellEnd"/>
            <w:r w:rsidRPr="00592E3B">
              <w:t xml:space="preserve"> function</w:t>
            </w:r>
          </w:p>
        </w:tc>
        <w:tc>
          <w:tcPr>
            <w:tcW w:w="1440" w:type="dxa"/>
            <w:tcBorders>
              <w:top w:val="single" w:sz="4" w:space="0" w:color="auto"/>
              <w:left w:val="single" w:sz="4" w:space="0" w:color="auto"/>
              <w:bottom w:val="single" w:sz="4" w:space="0" w:color="auto"/>
              <w:right w:val="single" w:sz="4" w:space="0" w:color="auto"/>
            </w:tcBorders>
            <w:hideMark/>
          </w:tcPr>
          <w:p w14:paraId="0E1091F0" w14:textId="77777777" w:rsidR="006E7BF9" w:rsidRPr="00592E3B" w:rsidRDefault="006E7BF9" w:rsidP="00CE3E80">
            <w:pPr>
              <w:pStyle w:val="TAL"/>
              <w:keepNext w:val="0"/>
              <w:keepLines w:val="0"/>
              <w:widowControl w:val="0"/>
            </w:pPr>
            <w:r w:rsidRPr="00592E3B">
              <w:t>TS 24.581 [88] clause 9.2.3.13</w:t>
            </w:r>
          </w:p>
        </w:tc>
        <w:tc>
          <w:tcPr>
            <w:tcW w:w="1163" w:type="dxa"/>
            <w:tcBorders>
              <w:top w:val="single" w:sz="4" w:space="0" w:color="auto"/>
              <w:left w:val="single" w:sz="4" w:space="0" w:color="auto"/>
              <w:bottom w:val="single" w:sz="4" w:space="0" w:color="auto"/>
              <w:right w:val="single" w:sz="4" w:space="0" w:color="auto"/>
            </w:tcBorders>
          </w:tcPr>
          <w:p w14:paraId="2CBB6082" w14:textId="77777777" w:rsidR="006E7BF9" w:rsidRPr="00592E3B" w:rsidRDefault="006E7BF9" w:rsidP="00CE3E80">
            <w:pPr>
              <w:pStyle w:val="TAL"/>
              <w:keepNext w:val="0"/>
              <w:keepLines w:val="0"/>
              <w:widowControl w:val="0"/>
            </w:pPr>
          </w:p>
        </w:tc>
      </w:tr>
      <w:tr w:rsidR="006E7BF9" w:rsidRPr="00592E3B" w14:paraId="7D958959" w14:textId="77777777" w:rsidTr="00CE3E80">
        <w:trPr>
          <w:cantSplit/>
          <w:jc w:val="center"/>
        </w:trPr>
        <w:tc>
          <w:tcPr>
            <w:tcW w:w="2810" w:type="dxa"/>
            <w:tcBorders>
              <w:top w:val="single" w:sz="4" w:space="0" w:color="auto"/>
              <w:left w:val="single" w:sz="4" w:space="0" w:color="auto"/>
              <w:bottom w:val="nil"/>
              <w:right w:val="single" w:sz="4" w:space="0" w:color="auto"/>
            </w:tcBorders>
            <w:hideMark/>
          </w:tcPr>
          <w:p w14:paraId="52EFB273" w14:textId="77777777" w:rsidR="006E7BF9" w:rsidRPr="00592E3B" w:rsidRDefault="006E7BF9" w:rsidP="00CE3E80">
            <w:pPr>
              <w:pStyle w:val="TAL"/>
              <w:keepNext w:val="0"/>
              <w:keepLines w:val="0"/>
              <w:widowControl w:val="0"/>
              <w:rPr>
                <w:rFonts w:eastAsia="MS Mincho"/>
                <w:b/>
                <w:bCs/>
              </w:rPr>
            </w:pPr>
            <w:r w:rsidRPr="00592E3B">
              <w:rPr>
                <w:b/>
                <w:bCs/>
              </w:rPr>
              <w:t>Functional Alias</w:t>
            </w:r>
          </w:p>
        </w:tc>
        <w:tc>
          <w:tcPr>
            <w:tcW w:w="2227" w:type="dxa"/>
            <w:tcBorders>
              <w:top w:val="single" w:sz="4" w:space="0" w:color="auto"/>
              <w:left w:val="single" w:sz="4" w:space="0" w:color="auto"/>
              <w:bottom w:val="single" w:sz="4" w:space="0" w:color="auto"/>
              <w:right w:val="single" w:sz="4" w:space="0" w:color="auto"/>
            </w:tcBorders>
            <w:hideMark/>
          </w:tcPr>
          <w:p w14:paraId="509DB9D9" w14:textId="77777777" w:rsidR="006E7BF9" w:rsidRPr="00592E3B" w:rsidRDefault="006E7BF9" w:rsidP="00CE3E80">
            <w:pPr>
              <w:pStyle w:val="TAL"/>
              <w:rPr>
                <w:rFonts w:eastAsia="MS PGothic"/>
              </w:rPr>
            </w:pPr>
            <w:r w:rsidRPr="00592E3B">
              <w:t>Not present</w:t>
            </w:r>
          </w:p>
        </w:tc>
        <w:tc>
          <w:tcPr>
            <w:tcW w:w="2070" w:type="dxa"/>
            <w:tcBorders>
              <w:top w:val="single" w:sz="4" w:space="0" w:color="auto"/>
              <w:left w:val="single" w:sz="4" w:space="0" w:color="auto"/>
              <w:bottom w:val="single" w:sz="4" w:space="0" w:color="auto"/>
              <w:right w:val="single" w:sz="4" w:space="0" w:color="auto"/>
            </w:tcBorders>
          </w:tcPr>
          <w:p w14:paraId="4DEF8C07" w14:textId="77777777" w:rsidR="006E7BF9" w:rsidRPr="00592E3B" w:rsidRDefault="006E7BF9" w:rsidP="00CE3E80">
            <w:pPr>
              <w:pStyle w:val="TAL"/>
            </w:pPr>
          </w:p>
        </w:tc>
        <w:tc>
          <w:tcPr>
            <w:tcW w:w="1440" w:type="dxa"/>
            <w:tcBorders>
              <w:top w:val="single" w:sz="4" w:space="0" w:color="auto"/>
              <w:left w:val="single" w:sz="4" w:space="0" w:color="auto"/>
              <w:bottom w:val="single" w:sz="4" w:space="0" w:color="auto"/>
              <w:right w:val="single" w:sz="4" w:space="0" w:color="auto"/>
            </w:tcBorders>
          </w:tcPr>
          <w:p w14:paraId="79DBCC58" w14:textId="77777777" w:rsidR="006E7BF9" w:rsidRPr="00592E3B" w:rsidRDefault="006E7BF9" w:rsidP="00CE3E80">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003B4A14" w14:textId="77777777" w:rsidR="006E7BF9" w:rsidRPr="00592E3B" w:rsidRDefault="006E7BF9" w:rsidP="00CE3E80">
            <w:pPr>
              <w:pStyle w:val="TAL"/>
              <w:keepNext w:val="0"/>
              <w:keepLines w:val="0"/>
              <w:widowControl w:val="0"/>
            </w:pPr>
          </w:p>
        </w:tc>
      </w:tr>
      <w:tr w:rsidR="006E7BF9" w:rsidRPr="00592E3B" w14:paraId="0E9AAE60" w14:textId="77777777" w:rsidTr="00CE3E80">
        <w:trPr>
          <w:cantSplit/>
          <w:jc w:val="center"/>
        </w:trPr>
        <w:tc>
          <w:tcPr>
            <w:tcW w:w="2810" w:type="dxa"/>
            <w:tcBorders>
              <w:top w:val="nil"/>
              <w:left w:val="single" w:sz="4" w:space="0" w:color="auto"/>
              <w:bottom w:val="single" w:sz="4" w:space="0" w:color="auto"/>
              <w:right w:val="single" w:sz="4" w:space="0" w:color="auto"/>
            </w:tcBorders>
          </w:tcPr>
          <w:p w14:paraId="6CC3225A" w14:textId="77777777" w:rsidR="006E7BF9" w:rsidRPr="00592E3B" w:rsidRDefault="006E7BF9" w:rsidP="00CE3E80">
            <w:pPr>
              <w:pStyle w:val="TAL"/>
              <w:keepNext w:val="0"/>
              <w:keepLines w:val="0"/>
              <w:widowControl w:val="0"/>
              <w:rPr>
                <w:rFonts w:eastAsia="MS Mincho"/>
                <w:b/>
                <w:bCs/>
              </w:rPr>
            </w:pPr>
          </w:p>
        </w:tc>
        <w:tc>
          <w:tcPr>
            <w:tcW w:w="2227" w:type="dxa"/>
            <w:tcBorders>
              <w:top w:val="single" w:sz="4" w:space="0" w:color="auto"/>
              <w:left w:val="single" w:sz="4" w:space="0" w:color="auto"/>
              <w:bottom w:val="single" w:sz="4" w:space="0" w:color="auto"/>
              <w:right w:val="single" w:sz="4" w:space="0" w:color="auto"/>
            </w:tcBorders>
            <w:hideMark/>
          </w:tcPr>
          <w:p w14:paraId="1509CB10" w14:textId="77777777" w:rsidR="006E7BF9" w:rsidRPr="00592E3B" w:rsidRDefault="006E7BF9" w:rsidP="00CE3E80">
            <w:pPr>
              <w:pStyle w:val="TAL"/>
              <w:rPr>
                <w:rFonts w:eastAsia="MS PGothic"/>
              </w:rPr>
            </w:pPr>
            <w:proofErr w:type="spellStart"/>
            <w:r w:rsidRPr="00592E3B">
              <w:t>px_MCVideo_ID_FA_B</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33BFDBBC" w14:textId="77777777" w:rsidR="006E7BF9" w:rsidRPr="00592E3B" w:rsidRDefault="006E7BF9" w:rsidP="00CE3E80">
            <w:pPr>
              <w:pStyle w:val="TAL"/>
            </w:pPr>
            <w:r w:rsidRPr="00592E3B">
              <w:t>functional alias URI of the transmitting user</w:t>
            </w:r>
          </w:p>
        </w:tc>
        <w:tc>
          <w:tcPr>
            <w:tcW w:w="1440" w:type="dxa"/>
            <w:tcBorders>
              <w:top w:val="single" w:sz="4" w:space="0" w:color="auto"/>
              <w:left w:val="single" w:sz="4" w:space="0" w:color="auto"/>
              <w:bottom w:val="single" w:sz="4" w:space="0" w:color="auto"/>
              <w:right w:val="single" w:sz="4" w:space="0" w:color="auto"/>
            </w:tcBorders>
            <w:hideMark/>
          </w:tcPr>
          <w:p w14:paraId="625D9A9B" w14:textId="77777777" w:rsidR="006E7BF9" w:rsidRPr="00592E3B" w:rsidRDefault="006E7BF9" w:rsidP="00CE3E80">
            <w:pPr>
              <w:pStyle w:val="TAL"/>
              <w:keepNext w:val="0"/>
              <w:keepLines w:val="0"/>
              <w:widowControl w:val="0"/>
            </w:pPr>
            <w:r w:rsidRPr="00592E3B">
              <w:t>TS 24.581 [88]clause 9.2.3.21</w:t>
            </w:r>
          </w:p>
        </w:tc>
        <w:tc>
          <w:tcPr>
            <w:tcW w:w="1163" w:type="dxa"/>
            <w:tcBorders>
              <w:top w:val="single" w:sz="4" w:space="0" w:color="auto"/>
              <w:left w:val="single" w:sz="4" w:space="0" w:color="auto"/>
              <w:bottom w:val="single" w:sz="4" w:space="0" w:color="auto"/>
              <w:right w:val="single" w:sz="4" w:space="0" w:color="auto"/>
            </w:tcBorders>
            <w:hideMark/>
          </w:tcPr>
          <w:p w14:paraId="3C0107F2" w14:textId="77777777" w:rsidR="006E7BF9" w:rsidRPr="00592E3B" w:rsidRDefault="006E7BF9" w:rsidP="00CE3E80">
            <w:pPr>
              <w:pStyle w:val="TAL"/>
              <w:keepNext w:val="0"/>
              <w:keepLines w:val="0"/>
              <w:widowControl w:val="0"/>
            </w:pPr>
            <w:r w:rsidRPr="00592E3B">
              <w:rPr>
                <w:rFonts w:eastAsia="MS Mincho"/>
              </w:rPr>
              <w:t>FA</w:t>
            </w:r>
          </w:p>
        </w:tc>
      </w:tr>
      <w:tr w:rsidR="006E7BF9" w:rsidRPr="00592E3B" w14:paraId="37AA0892" w14:textId="77777777" w:rsidTr="00CE3E80">
        <w:trPr>
          <w:cantSplit/>
          <w:jc w:val="center"/>
        </w:trPr>
        <w:tc>
          <w:tcPr>
            <w:tcW w:w="2810" w:type="dxa"/>
            <w:tcBorders>
              <w:top w:val="single" w:sz="4" w:space="0" w:color="auto"/>
              <w:left w:val="single" w:sz="4" w:space="0" w:color="auto"/>
              <w:bottom w:val="single" w:sz="4" w:space="0" w:color="auto"/>
              <w:right w:val="single" w:sz="4" w:space="0" w:color="auto"/>
            </w:tcBorders>
          </w:tcPr>
          <w:p w14:paraId="5F205C16" w14:textId="77777777" w:rsidR="006E7BF9" w:rsidRPr="00592E3B" w:rsidRDefault="006E7BF9" w:rsidP="00CE3E80">
            <w:pPr>
              <w:pStyle w:val="TAL"/>
              <w:keepNext w:val="0"/>
              <w:keepLines w:val="0"/>
              <w:widowControl w:val="0"/>
              <w:rPr>
                <w:rFonts w:eastAsia="MS Mincho"/>
                <w:b/>
                <w:bCs/>
              </w:rPr>
            </w:pPr>
            <w:r w:rsidRPr="00592E3B">
              <w:rPr>
                <w:rFonts w:eastAsia="MS Mincho"/>
                <w:b/>
                <w:bCs/>
              </w:rPr>
              <w:t>Reception Mode</w:t>
            </w:r>
          </w:p>
        </w:tc>
        <w:tc>
          <w:tcPr>
            <w:tcW w:w="2227" w:type="dxa"/>
            <w:tcBorders>
              <w:top w:val="single" w:sz="4" w:space="0" w:color="auto"/>
              <w:left w:val="single" w:sz="4" w:space="0" w:color="auto"/>
              <w:bottom w:val="single" w:sz="4" w:space="0" w:color="auto"/>
              <w:right w:val="single" w:sz="4" w:space="0" w:color="auto"/>
            </w:tcBorders>
          </w:tcPr>
          <w:p w14:paraId="77798F35" w14:textId="77777777" w:rsidR="006E7BF9" w:rsidRPr="00592E3B" w:rsidRDefault="006E7BF9" w:rsidP="00CE3E80">
            <w:pPr>
              <w:pStyle w:val="TAL"/>
            </w:pPr>
          </w:p>
        </w:tc>
        <w:tc>
          <w:tcPr>
            <w:tcW w:w="2070" w:type="dxa"/>
            <w:tcBorders>
              <w:top w:val="single" w:sz="4" w:space="0" w:color="auto"/>
              <w:left w:val="single" w:sz="4" w:space="0" w:color="auto"/>
              <w:bottom w:val="single" w:sz="4" w:space="0" w:color="auto"/>
              <w:right w:val="single" w:sz="4" w:space="0" w:color="auto"/>
            </w:tcBorders>
          </w:tcPr>
          <w:p w14:paraId="0D77CE95" w14:textId="77777777" w:rsidR="006E7BF9" w:rsidRPr="00592E3B" w:rsidRDefault="006E7BF9" w:rsidP="00CE3E80">
            <w:pPr>
              <w:pStyle w:val="TAL"/>
            </w:pPr>
          </w:p>
        </w:tc>
        <w:tc>
          <w:tcPr>
            <w:tcW w:w="1440" w:type="dxa"/>
            <w:tcBorders>
              <w:top w:val="single" w:sz="4" w:space="0" w:color="auto"/>
              <w:left w:val="single" w:sz="4" w:space="0" w:color="auto"/>
              <w:bottom w:val="single" w:sz="4" w:space="0" w:color="auto"/>
              <w:right w:val="single" w:sz="4" w:space="0" w:color="auto"/>
            </w:tcBorders>
          </w:tcPr>
          <w:p w14:paraId="483CD403" w14:textId="77777777" w:rsidR="006E7BF9" w:rsidRPr="00592E3B" w:rsidRDefault="006E7BF9" w:rsidP="00CE3E80">
            <w:pPr>
              <w:pStyle w:val="TAL"/>
              <w:keepNext w:val="0"/>
              <w:keepLines w:val="0"/>
              <w:widowControl w:val="0"/>
            </w:pPr>
            <w:r w:rsidRPr="00592E3B">
              <w:t>TS 24.581 [88]clause 9.2.3.22</w:t>
            </w:r>
          </w:p>
        </w:tc>
        <w:tc>
          <w:tcPr>
            <w:tcW w:w="1163" w:type="dxa"/>
            <w:tcBorders>
              <w:top w:val="single" w:sz="4" w:space="0" w:color="auto"/>
              <w:left w:val="single" w:sz="4" w:space="0" w:color="auto"/>
              <w:bottom w:val="single" w:sz="4" w:space="0" w:color="auto"/>
              <w:right w:val="single" w:sz="4" w:space="0" w:color="auto"/>
            </w:tcBorders>
          </w:tcPr>
          <w:p w14:paraId="609E6588" w14:textId="77777777" w:rsidR="006E7BF9" w:rsidRPr="00592E3B" w:rsidRDefault="006E7BF9" w:rsidP="00CE3E80">
            <w:pPr>
              <w:pStyle w:val="TAL"/>
              <w:keepNext w:val="0"/>
              <w:keepLines w:val="0"/>
              <w:widowControl w:val="0"/>
              <w:rPr>
                <w:rFonts w:eastAsia="MS Mincho"/>
              </w:rPr>
            </w:pPr>
          </w:p>
        </w:tc>
      </w:tr>
      <w:tr w:rsidR="006E7BF9" w:rsidRPr="00592E3B" w14:paraId="58BD04C8" w14:textId="77777777" w:rsidTr="00CE3E80">
        <w:trPr>
          <w:cantSplit/>
          <w:jc w:val="center"/>
        </w:trPr>
        <w:tc>
          <w:tcPr>
            <w:tcW w:w="2810" w:type="dxa"/>
            <w:tcBorders>
              <w:top w:val="single" w:sz="4" w:space="0" w:color="auto"/>
              <w:left w:val="single" w:sz="4" w:space="0" w:color="auto"/>
              <w:bottom w:val="nil"/>
              <w:right w:val="single" w:sz="4" w:space="0" w:color="auto"/>
            </w:tcBorders>
          </w:tcPr>
          <w:p w14:paraId="11178DAD" w14:textId="77777777" w:rsidR="006E7BF9" w:rsidRPr="00592E3B" w:rsidRDefault="006E7BF9" w:rsidP="00CE3E80">
            <w:pPr>
              <w:pStyle w:val="TAL"/>
              <w:keepNext w:val="0"/>
              <w:keepLines w:val="0"/>
              <w:widowControl w:val="0"/>
              <w:rPr>
                <w:rFonts w:eastAsia="MS Mincho"/>
              </w:rPr>
            </w:pPr>
            <w:r w:rsidRPr="00592E3B">
              <w:rPr>
                <w:rFonts w:eastAsia="MS Mincho"/>
              </w:rPr>
              <w:t xml:space="preserve">  Reception Mode value</w:t>
            </w:r>
          </w:p>
        </w:tc>
        <w:tc>
          <w:tcPr>
            <w:tcW w:w="2227" w:type="dxa"/>
            <w:tcBorders>
              <w:top w:val="single" w:sz="4" w:space="0" w:color="auto"/>
              <w:left w:val="single" w:sz="4" w:space="0" w:color="auto"/>
              <w:bottom w:val="single" w:sz="4" w:space="0" w:color="auto"/>
              <w:right w:val="single" w:sz="4" w:space="0" w:color="auto"/>
            </w:tcBorders>
          </w:tcPr>
          <w:p w14:paraId="4FA2E802" w14:textId="77777777" w:rsidR="006E7BF9" w:rsidRPr="00592E3B" w:rsidRDefault="006E7BF9" w:rsidP="00CE3E80">
            <w:pPr>
              <w:pStyle w:val="TAL"/>
            </w:pPr>
            <w:r w:rsidRPr="00592E3B">
              <w:t>1</w:t>
            </w:r>
          </w:p>
        </w:tc>
        <w:tc>
          <w:tcPr>
            <w:tcW w:w="2070" w:type="dxa"/>
            <w:tcBorders>
              <w:top w:val="single" w:sz="4" w:space="0" w:color="auto"/>
              <w:left w:val="single" w:sz="4" w:space="0" w:color="auto"/>
              <w:bottom w:val="single" w:sz="4" w:space="0" w:color="auto"/>
              <w:right w:val="single" w:sz="4" w:space="0" w:color="auto"/>
            </w:tcBorders>
          </w:tcPr>
          <w:p w14:paraId="37AB7D7A" w14:textId="77777777" w:rsidR="006E7BF9" w:rsidRPr="00592E3B" w:rsidRDefault="006E7BF9" w:rsidP="00CE3E80">
            <w:pPr>
              <w:pStyle w:val="TAL"/>
            </w:pPr>
            <w:r w:rsidRPr="00592E3B">
              <w:t>The receiver is not granted permission to automatically receive media</w:t>
            </w:r>
          </w:p>
        </w:tc>
        <w:tc>
          <w:tcPr>
            <w:tcW w:w="1440" w:type="dxa"/>
            <w:tcBorders>
              <w:top w:val="single" w:sz="4" w:space="0" w:color="auto"/>
              <w:left w:val="single" w:sz="4" w:space="0" w:color="auto"/>
              <w:bottom w:val="single" w:sz="4" w:space="0" w:color="auto"/>
              <w:right w:val="single" w:sz="4" w:space="0" w:color="auto"/>
            </w:tcBorders>
          </w:tcPr>
          <w:p w14:paraId="48F9889D" w14:textId="77777777" w:rsidR="006E7BF9" w:rsidRPr="00592E3B" w:rsidRDefault="006E7BF9" w:rsidP="00CE3E80">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27FAB9F7" w14:textId="77777777" w:rsidR="006E7BF9" w:rsidRPr="00592E3B" w:rsidRDefault="006E7BF9" w:rsidP="00CE3E80">
            <w:pPr>
              <w:pStyle w:val="TAL"/>
              <w:keepNext w:val="0"/>
              <w:keepLines w:val="0"/>
              <w:widowControl w:val="0"/>
              <w:rPr>
                <w:rFonts w:eastAsia="MS Mincho"/>
              </w:rPr>
            </w:pPr>
          </w:p>
        </w:tc>
      </w:tr>
      <w:tr w:rsidR="006E7BF9" w:rsidRPr="00592E3B" w14:paraId="31E97788" w14:textId="77777777" w:rsidTr="00CE3E80">
        <w:trPr>
          <w:cantSplit/>
          <w:jc w:val="center"/>
        </w:trPr>
        <w:tc>
          <w:tcPr>
            <w:tcW w:w="2810" w:type="dxa"/>
            <w:tcBorders>
              <w:top w:val="nil"/>
              <w:left w:val="single" w:sz="4" w:space="0" w:color="auto"/>
              <w:bottom w:val="single" w:sz="4" w:space="0" w:color="auto"/>
              <w:right w:val="single" w:sz="4" w:space="0" w:color="auto"/>
            </w:tcBorders>
          </w:tcPr>
          <w:p w14:paraId="666D5481" w14:textId="77777777" w:rsidR="006E7BF9" w:rsidRPr="00592E3B" w:rsidRDefault="006E7BF9" w:rsidP="00CE3E80">
            <w:pPr>
              <w:pStyle w:val="TAL"/>
              <w:keepNext w:val="0"/>
              <w:keepLines w:val="0"/>
              <w:widowControl w:val="0"/>
              <w:rPr>
                <w:rFonts w:eastAsia="MS Mincho"/>
              </w:rPr>
            </w:pPr>
          </w:p>
        </w:tc>
        <w:tc>
          <w:tcPr>
            <w:tcW w:w="2227" w:type="dxa"/>
            <w:tcBorders>
              <w:top w:val="single" w:sz="4" w:space="0" w:color="auto"/>
              <w:left w:val="single" w:sz="4" w:space="0" w:color="auto"/>
              <w:bottom w:val="single" w:sz="4" w:space="0" w:color="auto"/>
              <w:right w:val="single" w:sz="4" w:space="0" w:color="auto"/>
            </w:tcBorders>
          </w:tcPr>
          <w:p w14:paraId="0B4FCFA1" w14:textId="77777777" w:rsidR="006E7BF9" w:rsidRPr="00592E3B" w:rsidRDefault="006E7BF9" w:rsidP="00CE3E80">
            <w:pPr>
              <w:pStyle w:val="TAL"/>
            </w:pPr>
            <w:r w:rsidRPr="00592E3B">
              <w:t>0</w:t>
            </w:r>
          </w:p>
        </w:tc>
        <w:tc>
          <w:tcPr>
            <w:tcW w:w="2070" w:type="dxa"/>
            <w:tcBorders>
              <w:top w:val="single" w:sz="4" w:space="0" w:color="auto"/>
              <w:left w:val="single" w:sz="4" w:space="0" w:color="auto"/>
              <w:bottom w:val="single" w:sz="4" w:space="0" w:color="auto"/>
              <w:right w:val="single" w:sz="4" w:space="0" w:color="auto"/>
            </w:tcBorders>
          </w:tcPr>
          <w:p w14:paraId="0FDD0325" w14:textId="77777777" w:rsidR="006E7BF9" w:rsidRPr="00592E3B" w:rsidRDefault="006E7BF9" w:rsidP="00CE3E80">
            <w:pPr>
              <w:pStyle w:val="TAL"/>
            </w:pPr>
            <w:r w:rsidRPr="00592E3B">
              <w:t>The receiver is granted permission to automatically receive media</w:t>
            </w:r>
          </w:p>
        </w:tc>
        <w:tc>
          <w:tcPr>
            <w:tcW w:w="1440" w:type="dxa"/>
            <w:tcBorders>
              <w:top w:val="single" w:sz="4" w:space="0" w:color="auto"/>
              <w:left w:val="single" w:sz="4" w:space="0" w:color="auto"/>
              <w:bottom w:val="single" w:sz="4" w:space="0" w:color="auto"/>
              <w:right w:val="single" w:sz="4" w:space="0" w:color="auto"/>
            </w:tcBorders>
          </w:tcPr>
          <w:p w14:paraId="2CCE6A00" w14:textId="77777777" w:rsidR="006E7BF9" w:rsidRPr="00592E3B" w:rsidRDefault="006E7BF9" w:rsidP="00CE3E80">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05C54763" w14:textId="77777777" w:rsidR="006E7BF9" w:rsidRPr="00592E3B" w:rsidRDefault="006E7BF9" w:rsidP="00CE3E80">
            <w:pPr>
              <w:pStyle w:val="TAL"/>
              <w:keepNext w:val="0"/>
              <w:keepLines w:val="0"/>
              <w:widowControl w:val="0"/>
              <w:rPr>
                <w:rFonts w:eastAsia="MS Mincho"/>
              </w:rPr>
            </w:pPr>
            <w:r w:rsidRPr="00592E3B">
              <w:rPr>
                <w:rFonts w:eastAsia="MS Mincho"/>
              </w:rPr>
              <w:t>EMERGENCY-CALL, IMMPERIL-CALL,</w:t>
            </w:r>
          </w:p>
          <w:p w14:paraId="7C505C14" w14:textId="77777777" w:rsidR="006E7BF9" w:rsidRPr="00592E3B" w:rsidRDefault="006E7BF9" w:rsidP="00CE3E80">
            <w:pPr>
              <w:pStyle w:val="TAL"/>
              <w:keepNext w:val="0"/>
              <w:keepLines w:val="0"/>
              <w:widowControl w:val="0"/>
              <w:rPr>
                <w:rFonts w:eastAsia="MS Mincho"/>
              </w:rPr>
            </w:pPr>
            <w:r w:rsidRPr="00592E3B">
              <w:rPr>
                <w:rFonts w:eastAsia="MS Mincho"/>
              </w:rPr>
              <w:t>BROADCAST-CALL</w:t>
            </w:r>
          </w:p>
        </w:tc>
      </w:tr>
      <w:tr w:rsidR="006E7BF9" w:rsidRPr="00592E3B" w14:paraId="3B421E7D" w14:textId="77777777" w:rsidTr="00CE3E80">
        <w:trPr>
          <w:cantSplit/>
          <w:jc w:val="center"/>
        </w:trPr>
        <w:tc>
          <w:tcPr>
            <w:tcW w:w="9710" w:type="dxa"/>
            <w:gridSpan w:val="5"/>
            <w:tcBorders>
              <w:top w:val="single" w:sz="4" w:space="0" w:color="auto"/>
              <w:left w:val="single" w:sz="4" w:space="0" w:color="auto"/>
              <w:bottom w:val="single" w:sz="4" w:space="0" w:color="auto"/>
              <w:right w:val="single" w:sz="4" w:space="0" w:color="auto"/>
            </w:tcBorders>
          </w:tcPr>
          <w:p w14:paraId="649B7771" w14:textId="77777777" w:rsidR="006E7BF9" w:rsidRPr="00592E3B" w:rsidRDefault="006E7BF9" w:rsidP="00CE3E80">
            <w:pPr>
              <w:pStyle w:val="TAN"/>
              <w:rPr>
                <w:rFonts w:eastAsia="MS Mincho"/>
              </w:rPr>
            </w:pPr>
            <w:r w:rsidRPr="00C645B9">
              <w:rPr>
                <w:rFonts w:eastAsia="MS Mincho"/>
              </w:rPr>
              <w:t>NOTE 1:</w:t>
            </w:r>
            <w:r w:rsidRPr="00C645B9">
              <w:rPr>
                <w:rFonts w:eastAsia="MS Mincho"/>
              </w:rPr>
              <w:tab/>
              <w:t>Before Rel-18 the "User Id" field (field ID 006) has been used instead of "User Id of the Transmitting User" (field ID 004). Nevertheless, it is assumed that the client can cope with unexpected fields and with missing of the User Id.</w:t>
            </w:r>
          </w:p>
        </w:tc>
      </w:tr>
    </w:tbl>
    <w:p w14:paraId="72988596" w14:textId="77777777" w:rsidR="006E7BF9" w:rsidRPr="00592E3B" w:rsidRDefault="006E7BF9" w:rsidP="006E7BF9"/>
    <w:p w14:paraId="6049C613" w14:textId="77777777" w:rsidR="006E7BF9" w:rsidRPr="00592E3B" w:rsidRDefault="006E7BF9" w:rsidP="006E7BF9">
      <w:pPr>
        <w:pStyle w:val="Heading5"/>
      </w:pPr>
      <w:bookmarkStart w:id="334" w:name="_Toc27678229"/>
      <w:bookmarkStart w:id="335" w:name="_Toc36037251"/>
      <w:bookmarkStart w:id="336" w:name="_Toc44398328"/>
      <w:bookmarkStart w:id="337" w:name="_Toc52382527"/>
      <w:bookmarkStart w:id="338" w:name="_Toc60687438"/>
      <w:bookmarkStart w:id="339" w:name="_Toc68726603"/>
      <w:bookmarkStart w:id="340" w:name="_Toc75786529"/>
      <w:bookmarkStart w:id="341" w:name="_Toc100443438"/>
      <w:bookmarkStart w:id="342" w:name="_Toc178183858"/>
      <w:bookmarkStart w:id="343" w:name="_Toc180142676"/>
      <w:r w:rsidRPr="00592E3B">
        <w:t>5.5.11.2.8</w:t>
      </w:r>
      <w:r w:rsidRPr="00592E3B">
        <w:tab/>
        <w:t>Receive Media Response</w:t>
      </w:r>
      <w:bookmarkEnd w:id="334"/>
      <w:bookmarkEnd w:id="335"/>
      <w:bookmarkEnd w:id="336"/>
      <w:bookmarkEnd w:id="337"/>
      <w:bookmarkEnd w:id="338"/>
      <w:bookmarkEnd w:id="339"/>
      <w:bookmarkEnd w:id="340"/>
      <w:bookmarkEnd w:id="341"/>
      <w:bookmarkEnd w:id="342"/>
      <w:bookmarkEnd w:id="343"/>
    </w:p>
    <w:p w14:paraId="0940A70A" w14:textId="77777777" w:rsidR="006E7BF9" w:rsidRPr="00592E3B" w:rsidRDefault="006E7BF9" w:rsidP="006E7BF9">
      <w:pPr>
        <w:pStyle w:val="TH"/>
      </w:pPr>
      <w:r w:rsidRPr="00592E3B">
        <w:t>Table 5.5.11.2.8-1: Receive Media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44">
          <w:tblGrid>
            <w:gridCol w:w="2837"/>
            <w:gridCol w:w="2127"/>
            <w:gridCol w:w="2127"/>
            <w:gridCol w:w="1419"/>
            <w:gridCol w:w="1135"/>
          </w:tblGrid>
        </w:tblGridChange>
      </w:tblGrid>
      <w:tr w:rsidR="006E7BF9" w:rsidRPr="00592E3B" w14:paraId="231BC6DF" w14:textId="77777777" w:rsidTr="00CE3E80">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054DFD6" w14:textId="77777777" w:rsidR="006E7BF9" w:rsidRPr="00592E3B" w:rsidRDefault="006E7BF9" w:rsidP="00CE3E80">
            <w:pPr>
              <w:pStyle w:val="TAL"/>
              <w:keepNext w:val="0"/>
            </w:pPr>
            <w:r w:rsidRPr="00592E3B">
              <w:t>Derivation Path: TS 24.581 [88] Table 9.2.15-1</w:t>
            </w:r>
          </w:p>
        </w:tc>
      </w:tr>
      <w:tr w:rsidR="006E7BF9" w:rsidRPr="00592E3B" w14:paraId="2D25E323" w14:textId="77777777" w:rsidTr="00CE3E80">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7BA92057" w14:textId="77777777" w:rsidR="006E7BF9" w:rsidRPr="00592E3B" w:rsidRDefault="006E7BF9" w:rsidP="00CE3E80">
            <w:pPr>
              <w:pStyle w:val="TAH"/>
              <w:keepNext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24AA6D0" w14:textId="77777777" w:rsidR="006E7BF9" w:rsidRPr="00592E3B" w:rsidRDefault="006E7BF9" w:rsidP="00CE3E80">
            <w:pPr>
              <w:pStyle w:val="TAH"/>
              <w:keepNext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EE411F" w14:textId="77777777" w:rsidR="006E7BF9" w:rsidRPr="00592E3B" w:rsidRDefault="006E7BF9" w:rsidP="00CE3E80">
            <w:pPr>
              <w:pStyle w:val="TAH"/>
              <w:keepNext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34507A5" w14:textId="77777777" w:rsidR="006E7BF9" w:rsidRPr="00592E3B" w:rsidRDefault="006E7BF9" w:rsidP="00CE3E80">
            <w:pPr>
              <w:pStyle w:val="TAH"/>
              <w:keepNext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A43266C" w14:textId="77777777" w:rsidR="006E7BF9" w:rsidRPr="00592E3B" w:rsidRDefault="006E7BF9" w:rsidP="00CE3E80">
            <w:pPr>
              <w:pStyle w:val="TAH"/>
              <w:keepNext w:val="0"/>
              <w:rPr>
                <w:bCs/>
              </w:rPr>
            </w:pPr>
            <w:r w:rsidRPr="00592E3B">
              <w:rPr>
                <w:bCs/>
              </w:rPr>
              <w:t>Condition</w:t>
            </w:r>
          </w:p>
        </w:tc>
      </w:tr>
      <w:tr w:rsidR="006E7BF9" w:rsidRPr="00592E3B" w14:paraId="1C3051F9"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8790C1" w14:textId="77777777" w:rsidR="006E7BF9" w:rsidRPr="00592E3B" w:rsidRDefault="006E7BF9" w:rsidP="00CE3E80">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68C90A30" w14:textId="77777777" w:rsidR="006E7BF9" w:rsidRPr="00592E3B" w:rsidRDefault="006E7BF9" w:rsidP="00CE3E80">
            <w:pPr>
              <w:pStyle w:val="TAL"/>
              <w:keepNext w:val="0"/>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398B79F" w14:textId="77777777" w:rsidR="006E7BF9" w:rsidRPr="00592E3B" w:rsidRDefault="006E7BF9" w:rsidP="00CE3E8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4C8FC9F"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D901987" w14:textId="77777777" w:rsidR="006E7BF9" w:rsidRPr="00592E3B" w:rsidRDefault="006E7BF9" w:rsidP="00CE3E80">
            <w:pPr>
              <w:pStyle w:val="TAL"/>
            </w:pPr>
          </w:p>
        </w:tc>
      </w:tr>
      <w:tr w:rsidR="006E7BF9" w:rsidRPr="00592E3B" w14:paraId="3222D7C4"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04C56FBD" w14:textId="77777777" w:rsidR="006E7BF9" w:rsidRPr="00592E3B" w:rsidRDefault="006E7BF9" w:rsidP="00CE3E80">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255C5491" w14:textId="77777777" w:rsidR="006E7BF9" w:rsidRPr="00592E3B" w:rsidRDefault="006E7BF9" w:rsidP="00CE3E80">
            <w:pPr>
              <w:pStyle w:val="TAL"/>
              <w:keepNext w:val="0"/>
              <w:keepLines w:val="0"/>
              <w:widowControl w:val="0"/>
            </w:pPr>
            <w:r w:rsidRPr="00592E3B">
              <w:t>“00111”</w:t>
            </w:r>
          </w:p>
        </w:tc>
        <w:tc>
          <w:tcPr>
            <w:tcW w:w="2127" w:type="dxa"/>
            <w:tcBorders>
              <w:top w:val="single" w:sz="4" w:space="0" w:color="auto"/>
              <w:left w:val="single" w:sz="4" w:space="0" w:color="auto"/>
              <w:bottom w:val="single" w:sz="4" w:space="0" w:color="auto"/>
              <w:right w:val="single" w:sz="4" w:space="0" w:color="auto"/>
            </w:tcBorders>
            <w:hideMark/>
          </w:tcPr>
          <w:p w14:paraId="62250D46" w14:textId="77777777" w:rsidR="006E7BF9" w:rsidRPr="00592E3B" w:rsidRDefault="006E7BF9" w:rsidP="00CE3E80">
            <w:pPr>
              <w:pStyle w:val="TAL"/>
              <w:keepNext w:val="0"/>
              <w:keepLines w:val="0"/>
              <w:widowControl w:val="0"/>
            </w:pPr>
            <w:r w:rsidRPr="00592E3B">
              <w:t>Receive Media Response</w:t>
            </w:r>
          </w:p>
        </w:tc>
        <w:tc>
          <w:tcPr>
            <w:tcW w:w="1419" w:type="dxa"/>
            <w:tcBorders>
              <w:top w:val="single" w:sz="4" w:space="0" w:color="auto"/>
              <w:left w:val="single" w:sz="4" w:space="0" w:color="auto"/>
              <w:bottom w:val="single" w:sz="4" w:space="0" w:color="auto"/>
              <w:right w:val="single" w:sz="4" w:space="0" w:color="auto"/>
            </w:tcBorders>
            <w:hideMark/>
          </w:tcPr>
          <w:p w14:paraId="427B2506" w14:textId="77777777" w:rsidR="006E7BF9" w:rsidRPr="00592E3B" w:rsidRDefault="006E7BF9" w:rsidP="00CE3E80">
            <w:pPr>
              <w:pStyle w:val="TAL"/>
              <w:keepNext w:val="0"/>
              <w:keepLines w:val="0"/>
              <w:widowControl w:val="0"/>
            </w:pPr>
            <w:r w:rsidRPr="00592E3B">
              <w:t>TS 24.581 [88] clause 9.2.15 and 9.2.2.1-2</w:t>
            </w:r>
          </w:p>
        </w:tc>
        <w:tc>
          <w:tcPr>
            <w:tcW w:w="1135" w:type="dxa"/>
            <w:tcBorders>
              <w:top w:val="single" w:sz="4" w:space="0" w:color="auto"/>
              <w:left w:val="single" w:sz="4" w:space="0" w:color="auto"/>
              <w:bottom w:val="single" w:sz="4" w:space="0" w:color="auto"/>
              <w:right w:val="single" w:sz="4" w:space="0" w:color="auto"/>
            </w:tcBorders>
          </w:tcPr>
          <w:p w14:paraId="094834EB" w14:textId="77777777" w:rsidR="006E7BF9" w:rsidRPr="00592E3B" w:rsidRDefault="006E7BF9" w:rsidP="00CE3E80">
            <w:pPr>
              <w:pStyle w:val="TAL"/>
            </w:pPr>
          </w:p>
        </w:tc>
      </w:tr>
      <w:tr w:rsidR="006E7BF9" w:rsidRPr="00592E3B" w14:paraId="72ABDDD1"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7DBC3D1C"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81633E" w14:textId="77777777" w:rsidR="006E7BF9" w:rsidRPr="00592E3B" w:rsidRDefault="006E7BF9" w:rsidP="00CE3E80">
            <w:pPr>
              <w:pStyle w:val="TAL"/>
              <w:keepNext w:val="0"/>
              <w:keepLines w:val="0"/>
              <w:widowControl w:val="0"/>
            </w:pPr>
            <w:r w:rsidRPr="00592E3B">
              <w:rPr>
                <w:szCs w:val="18"/>
              </w:rPr>
              <w:t>“10111”</w:t>
            </w:r>
          </w:p>
        </w:tc>
        <w:tc>
          <w:tcPr>
            <w:tcW w:w="2127" w:type="dxa"/>
            <w:tcBorders>
              <w:top w:val="single" w:sz="4" w:space="0" w:color="auto"/>
              <w:left w:val="single" w:sz="4" w:space="0" w:color="auto"/>
              <w:bottom w:val="single" w:sz="4" w:space="0" w:color="auto"/>
              <w:right w:val="single" w:sz="4" w:space="0" w:color="auto"/>
            </w:tcBorders>
          </w:tcPr>
          <w:p w14:paraId="33C915F8" w14:textId="77777777" w:rsidR="006E7BF9" w:rsidRPr="00592E3B" w:rsidRDefault="006E7BF9" w:rsidP="00CE3E8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445C99C5"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2F83E9C4" w14:textId="77777777" w:rsidR="006E7BF9" w:rsidRPr="00592E3B" w:rsidRDefault="006E7BF9" w:rsidP="00CE3E80">
            <w:pPr>
              <w:pStyle w:val="TAL"/>
              <w:rPr>
                <w:b/>
              </w:rPr>
            </w:pPr>
            <w:r w:rsidRPr="00592E3B">
              <w:t>ACK</w:t>
            </w:r>
          </w:p>
        </w:tc>
      </w:tr>
      <w:tr w:rsidR="006E7BF9" w:rsidRPr="00592E3B" w14:paraId="381E3E3A"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46697E0E" w14:textId="77777777" w:rsidR="006E7BF9" w:rsidRPr="00592E3B" w:rsidRDefault="006E7BF9" w:rsidP="00CE3E80">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5815C4EA" w14:textId="77777777" w:rsidR="006E7BF9" w:rsidRPr="00592E3B" w:rsidRDefault="006E7BF9" w:rsidP="00CE3E80">
            <w:pPr>
              <w:pStyle w:val="TAL"/>
            </w:pPr>
            <w:r w:rsidRPr="00322072">
              <w:t>RTCP SSRC of the SS</w:t>
            </w:r>
          </w:p>
        </w:tc>
        <w:tc>
          <w:tcPr>
            <w:tcW w:w="2127" w:type="dxa"/>
            <w:tcBorders>
              <w:top w:val="single" w:sz="4" w:space="0" w:color="auto"/>
              <w:left w:val="single" w:sz="4" w:space="0" w:color="auto"/>
              <w:bottom w:val="single" w:sz="4" w:space="0" w:color="auto"/>
              <w:right w:val="single" w:sz="4" w:space="0" w:color="auto"/>
            </w:tcBorders>
            <w:hideMark/>
          </w:tcPr>
          <w:p w14:paraId="56301914" w14:textId="77777777" w:rsidR="006E7BF9" w:rsidRPr="00592E3B" w:rsidRDefault="006E7BF9" w:rsidP="00CE3E80">
            <w:pPr>
              <w:pStyle w:val="TAL"/>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0E3EE677" w14:textId="77777777" w:rsidR="006E7BF9" w:rsidRPr="00592E3B" w:rsidRDefault="006E7BF9" w:rsidP="00CE3E80">
            <w:pPr>
              <w:pStyle w:val="TAL"/>
              <w:keepNext w:val="0"/>
              <w:keepLines w:val="0"/>
              <w:widowControl w:val="0"/>
              <w:rPr>
                <w:rFonts w:cs="Arial"/>
                <w:szCs w:val="18"/>
              </w:rPr>
            </w:pPr>
            <w:r w:rsidRPr="00592E3B">
              <w:t>IETF </w:t>
            </w:r>
            <w:r w:rsidRPr="00592E3B">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1E1C20AD" w14:textId="77777777" w:rsidR="006E7BF9" w:rsidRPr="00592E3B" w:rsidRDefault="006E7BF9" w:rsidP="00CE3E80">
            <w:pPr>
              <w:pStyle w:val="TAL"/>
              <w:keepNext w:val="0"/>
              <w:keepLines w:val="0"/>
              <w:widowControl w:val="0"/>
              <w:rPr>
                <w:b/>
              </w:rPr>
            </w:pPr>
          </w:p>
        </w:tc>
      </w:tr>
      <w:tr w:rsidR="006E7BF9" w:rsidRPr="00592E3B" w14:paraId="57310C3A"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7B460571"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484BC01A" w14:textId="77777777" w:rsidR="006E7BF9" w:rsidRPr="00592E3B" w:rsidRDefault="006E7BF9" w:rsidP="00CE3E80">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1D158F9F" w14:textId="77777777" w:rsidR="006E7BF9" w:rsidRPr="00592E3B" w:rsidRDefault="006E7BF9" w:rsidP="00CE3E80">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F3388FF"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571B8E5B" w14:textId="77777777" w:rsidR="006E7BF9" w:rsidRPr="00592E3B" w:rsidRDefault="006E7BF9" w:rsidP="00CE3E80">
            <w:pPr>
              <w:pStyle w:val="TAL"/>
              <w:rPr>
                <w:b/>
              </w:rPr>
            </w:pPr>
            <w:r w:rsidRPr="00592E3B">
              <w:rPr>
                <w:rFonts w:eastAsia="MS Mincho"/>
              </w:rPr>
              <w:t>OFF-NETWORK</w:t>
            </w:r>
          </w:p>
        </w:tc>
      </w:tr>
      <w:tr w:rsidR="006E7BF9" w:rsidRPr="00592E3B" w14:paraId="5E3FF2F5"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AEFEBD" w14:textId="77777777" w:rsidR="006E7BF9" w:rsidRPr="00592E3B" w:rsidRDefault="006E7BF9" w:rsidP="00CE3E80">
            <w:pPr>
              <w:pStyle w:val="TAL"/>
              <w:keepNext w:val="0"/>
              <w:keepLines w:val="0"/>
              <w:widowControl w:val="0"/>
              <w:rPr>
                <w:bCs/>
              </w:rPr>
            </w:pPr>
            <w:r w:rsidRPr="00592E3B">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76F6131" w14:textId="77777777" w:rsidR="006E7BF9" w:rsidRPr="00592E3B" w:rsidRDefault="006E7BF9" w:rsidP="00CE3E80">
            <w:pPr>
              <w:pStyle w:val="TAL"/>
            </w:pPr>
            <w:r w:rsidRPr="00592E3B">
              <w:t>MCV1</w:t>
            </w:r>
          </w:p>
        </w:tc>
        <w:tc>
          <w:tcPr>
            <w:tcW w:w="2127" w:type="dxa"/>
            <w:tcBorders>
              <w:top w:val="single" w:sz="4" w:space="0" w:color="auto"/>
              <w:left w:val="single" w:sz="4" w:space="0" w:color="auto"/>
              <w:bottom w:val="single" w:sz="4" w:space="0" w:color="auto"/>
              <w:right w:val="single" w:sz="4" w:space="0" w:color="auto"/>
            </w:tcBorders>
          </w:tcPr>
          <w:p w14:paraId="16F0680D"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1FD466A2" w14:textId="77777777" w:rsidR="006E7BF9" w:rsidRPr="00592E3B" w:rsidRDefault="006E7BF9" w:rsidP="00CE3E80">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2721943" w14:textId="77777777" w:rsidR="006E7BF9" w:rsidRPr="00592E3B" w:rsidRDefault="006E7BF9" w:rsidP="00CE3E80">
            <w:pPr>
              <w:pStyle w:val="TAL"/>
              <w:keepNext w:val="0"/>
              <w:keepLines w:val="0"/>
              <w:widowControl w:val="0"/>
              <w:rPr>
                <w:b/>
              </w:rPr>
            </w:pPr>
          </w:p>
        </w:tc>
      </w:tr>
      <w:tr w:rsidR="006E7BF9" w:rsidRPr="00592E3B" w14:paraId="0FB370EC"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58961E" w14:textId="77777777" w:rsidR="006E7BF9" w:rsidRPr="00592E3B" w:rsidRDefault="006E7BF9" w:rsidP="00CE3E80">
            <w:pPr>
              <w:pStyle w:val="TAL"/>
              <w:keepNext w:val="0"/>
              <w:rPr>
                <w:b/>
              </w:rPr>
            </w:pPr>
            <w:r w:rsidRPr="00592E3B">
              <w:rPr>
                <w:b/>
              </w:rPr>
              <w:lastRenderedPageBreak/>
              <w:t>Result</w:t>
            </w:r>
          </w:p>
        </w:tc>
        <w:tc>
          <w:tcPr>
            <w:tcW w:w="2127" w:type="dxa"/>
            <w:tcBorders>
              <w:top w:val="single" w:sz="4" w:space="0" w:color="auto"/>
              <w:left w:val="single" w:sz="4" w:space="0" w:color="auto"/>
              <w:bottom w:val="single" w:sz="4" w:space="0" w:color="auto"/>
              <w:right w:val="single" w:sz="4" w:space="0" w:color="auto"/>
            </w:tcBorders>
          </w:tcPr>
          <w:p w14:paraId="1F83D311" w14:textId="77777777" w:rsidR="006E7BF9" w:rsidRPr="00592E3B" w:rsidRDefault="006E7BF9" w:rsidP="00CE3E80">
            <w:pPr>
              <w:pStyle w:val="TAL"/>
              <w:keepNext w:val="0"/>
            </w:pPr>
          </w:p>
        </w:tc>
        <w:tc>
          <w:tcPr>
            <w:tcW w:w="2127" w:type="dxa"/>
            <w:tcBorders>
              <w:top w:val="single" w:sz="4" w:space="0" w:color="auto"/>
              <w:left w:val="single" w:sz="4" w:space="0" w:color="auto"/>
              <w:bottom w:val="single" w:sz="4" w:space="0" w:color="auto"/>
              <w:right w:val="single" w:sz="4" w:space="0" w:color="auto"/>
            </w:tcBorders>
            <w:hideMark/>
          </w:tcPr>
          <w:p w14:paraId="1F4508AC" w14:textId="77777777" w:rsidR="006E7BF9" w:rsidRPr="00592E3B" w:rsidRDefault="006E7BF9" w:rsidP="00CE3E80">
            <w:pPr>
              <w:pStyle w:val="TAL"/>
              <w:keepNext w:val="0"/>
            </w:pPr>
            <w:r w:rsidRPr="00592E3B">
              <w:t>Indicates whether media reception is possible as per the request</w:t>
            </w:r>
          </w:p>
        </w:tc>
        <w:tc>
          <w:tcPr>
            <w:tcW w:w="1419" w:type="dxa"/>
            <w:tcBorders>
              <w:top w:val="single" w:sz="4" w:space="0" w:color="auto"/>
              <w:left w:val="single" w:sz="4" w:space="0" w:color="auto"/>
              <w:bottom w:val="single" w:sz="4" w:space="0" w:color="auto"/>
              <w:right w:val="single" w:sz="4" w:space="0" w:color="auto"/>
            </w:tcBorders>
            <w:hideMark/>
          </w:tcPr>
          <w:p w14:paraId="366A6BA0" w14:textId="77777777" w:rsidR="006E7BF9" w:rsidRPr="00592E3B" w:rsidRDefault="006E7BF9" w:rsidP="00CE3E80">
            <w:pPr>
              <w:pStyle w:val="TAL"/>
              <w:keepNext w:val="0"/>
            </w:pPr>
            <w:r w:rsidRPr="00592E3B">
              <w:t>TS 24.581 [88] clause 9.2.3.17</w:t>
            </w:r>
          </w:p>
        </w:tc>
        <w:tc>
          <w:tcPr>
            <w:tcW w:w="1135" w:type="dxa"/>
            <w:tcBorders>
              <w:top w:val="single" w:sz="4" w:space="0" w:color="auto"/>
              <w:left w:val="single" w:sz="4" w:space="0" w:color="auto"/>
              <w:bottom w:val="single" w:sz="4" w:space="0" w:color="auto"/>
              <w:right w:val="single" w:sz="4" w:space="0" w:color="auto"/>
            </w:tcBorders>
          </w:tcPr>
          <w:p w14:paraId="2BAFBB5C" w14:textId="77777777" w:rsidR="006E7BF9" w:rsidRPr="00592E3B" w:rsidRDefault="006E7BF9" w:rsidP="00CE3E80">
            <w:pPr>
              <w:pStyle w:val="TAL"/>
              <w:keepNext w:val="0"/>
            </w:pPr>
          </w:p>
        </w:tc>
      </w:tr>
      <w:tr w:rsidR="006E7BF9" w:rsidRPr="00592E3B" w14:paraId="735A9352"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FFBF8F" w14:textId="77777777" w:rsidR="006E7BF9" w:rsidRPr="00592E3B" w:rsidRDefault="006E7BF9" w:rsidP="00CE3E80">
            <w:pPr>
              <w:pStyle w:val="TAL"/>
              <w:keepNext w:val="0"/>
              <w:rPr>
                <w:bCs/>
              </w:rPr>
            </w:pPr>
            <w:r w:rsidRPr="00592E3B">
              <w:rPr>
                <w:bCs/>
              </w:rPr>
              <w:t xml:space="preserve">  Result</w:t>
            </w:r>
          </w:p>
        </w:tc>
        <w:tc>
          <w:tcPr>
            <w:tcW w:w="2127" w:type="dxa"/>
            <w:tcBorders>
              <w:top w:val="single" w:sz="4" w:space="0" w:color="auto"/>
              <w:left w:val="single" w:sz="4" w:space="0" w:color="auto"/>
              <w:bottom w:val="single" w:sz="4" w:space="0" w:color="auto"/>
              <w:right w:val="single" w:sz="4" w:space="0" w:color="auto"/>
            </w:tcBorders>
            <w:hideMark/>
          </w:tcPr>
          <w:p w14:paraId="7B64C922" w14:textId="77777777" w:rsidR="006E7BF9" w:rsidRPr="00592E3B" w:rsidRDefault="006E7BF9" w:rsidP="00CE3E80">
            <w:pPr>
              <w:pStyle w:val="TAL"/>
              <w:keepNext w:val="0"/>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648504AD" w14:textId="77777777" w:rsidR="006E7BF9" w:rsidRPr="00592E3B" w:rsidRDefault="006E7BF9" w:rsidP="00CE3E80">
            <w:pPr>
              <w:pStyle w:val="TAL"/>
            </w:pPr>
            <w:r w:rsidRPr="00592E3B">
              <w:t>0 - The receiver is not permitted (rejected) to receive the media transmission.</w:t>
            </w:r>
          </w:p>
          <w:p w14:paraId="5E114D44" w14:textId="77777777" w:rsidR="006E7BF9" w:rsidRPr="00592E3B" w:rsidRDefault="006E7BF9" w:rsidP="00CE3E80">
            <w:pPr>
              <w:pStyle w:val="TAL"/>
              <w:keepNext w:val="0"/>
            </w:pPr>
            <w:r w:rsidRPr="00592E3B">
              <w:t>1 - The receiver is permitted (granted) to receive the media transmission.</w:t>
            </w:r>
          </w:p>
        </w:tc>
        <w:tc>
          <w:tcPr>
            <w:tcW w:w="1419" w:type="dxa"/>
            <w:tcBorders>
              <w:top w:val="single" w:sz="4" w:space="0" w:color="auto"/>
              <w:left w:val="single" w:sz="4" w:space="0" w:color="auto"/>
              <w:bottom w:val="single" w:sz="4" w:space="0" w:color="auto"/>
              <w:right w:val="single" w:sz="4" w:space="0" w:color="auto"/>
            </w:tcBorders>
            <w:hideMark/>
          </w:tcPr>
          <w:p w14:paraId="58CE2389" w14:textId="77777777" w:rsidR="006E7BF9" w:rsidRPr="00592E3B" w:rsidRDefault="006E7BF9" w:rsidP="00CE3E8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73625F1" w14:textId="77777777" w:rsidR="006E7BF9" w:rsidRPr="00592E3B" w:rsidRDefault="006E7BF9" w:rsidP="00CE3E80">
            <w:pPr>
              <w:pStyle w:val="TAL"/>
              <w:keepNext w:val="0"/>
            </w:pPr>
          </w:p>
        </w:tc>
      </w:tr>
      <w:tr w:rsidR="006E7BF9" w:rsidRPr="00592E3B" w14:paraId="57CBBA16"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D2ABE5" w14:textId="77777777" w:rsidR="006E7BF9" w:rsidRPr="00592E3B" w:rsidRDefault="006E7BF9" w:rsidP="00CE3E80">
            <w:pPr>
              <w:pStyle w:val="TAL"/>
              <w:keepNext w:val="0"/>
              <w:rPr>
                <w:b/>
              </w:rPr>
            </w:pPr>
            <w:r w:rsidRPr="00592E3B">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51195AD0" w14:textId="77777777" w:rsidR="006E7BF9" w:rsidRPr="00592E3B" w:rsidRDefault="006E7BF9" w:rsidP="00CE3E80">
            <w:pPr>
              <w:pStyle w:val="TAL"/>
              <w:keepNext w:val="0"/>
            </w:pPr>
            <w:r w:rsidRPr="00592E3B">
              <w:t>Not present</w:t>
            </w:r>
          </w:p>
        </w:tc>
        <w:tc>
          <w:tcPr>
            <w:tcW w:w="2127" w:type="dxa"/>
            <w:tcBorders>
              <w:top w:val="single" w:sz="4" w:space="0" w:color="auto"/>
              <w:left w:val="single" w:sz="4" w:space="0" w:color="auto"/>
              <w:bottom w:val="single" w:sz="4" w:space="0" w:color="auto"/>
              <w:right w:val="single" w:sz="4" w:space="0" w:color="auto"/>
            </w:tcBorders>
            <w:hideMark/>
          </w:tcPr>
          <w:p w14:paraId="54BDC9AF" w14:textId="77777777" w:rsidR="006E7BF9" w:rsidRPr="00592E3B" w:rsidRDefault="006E7BF9" w:rsidP="00CE3E80">
            <w:pPr>
              <w:pStyle w:val="TAL"/>
              <w:keepNext w:val="0"/>
            </w:pPr>
            <w:r w:rsidRPr="00592E3B">
              <w:t>Includes the reason for the rejecting the media receive request and can be followed by a text-string explaining why the media receive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tcPr>
          <w:p w14:paraId="0FEF1C8A" w14:textId="77777777" w:rsidR="006E7BF9" w:rsidRPr="00592E3B" w:rsidRDefault="006E7BF9" w:rsidP="00CE3E8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3268511" w14:textId="77777777" w:rsidR="006E7BF9" w:rsidRPr="00592E3B" w:rsidRDefault="006E7BF9" w:rsidP="00CE3E80">
            <w:pPr>
              <w:pStyle w:val="TAL"/>
              <w:keepNext w:val="0"/>
            </w:pPr>
          </w:p>
        </w:tc>
      </w:tr>
      <w:tr w:rsidR="006E7BF9" w:rsidRPr="00592E3B" w14:paraId="2D1857DC"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tcPr>
          <w:p w14:paraId="3DAEC0D3" w14:textId="77777777" w:rsidR="006E7BF9" w:rsidRPr="00592E3B" w:rsidRDefault="006E7BF9" w:rsidP="00CE3E80">
            <w:pPr>
              <w:pStyle w:val="TAL"/>
              <w:keepNext w:val="0"/>
              <w:rPr>
                <w:b/>
              </w:rPr>
            </w:pPr>
            <w:r w:rsidRPr="009A363E">
              <w:rPr>
                <w:b/>
              </w:rPr>
              <w:t>User Id of the Transmitting User</w:t>
            </w:r>
          </w:p>
        </w:tc>
        <w:tc>
          <w:tcPr>
            <w:tcW w:w="2127" w:type="dxa"/>
            <w:tcBorders>
              <w:top w:val="single" w:sz="4" w:space="0" w:color="auto"/>
              <w:left w:val="single" w:sz="4" w:space="0" w:color="auto"/>
              <w:bottom w:val="single" w:sz="4" w:space="0" w:color="auto"/>
              <w:right w:val="single" w:sz="4" w:space="0" w:color="auto"/>
            </w:tcBorders>
          </w:tcPr>
          <w:p w14:paraId="74282887" w14:textId="77777777" w:rsidR="006E7BF9" w:rsidRPr="00592E3B" w:rsidRDefault="006E7BF9" w:rsidP="00CE3E80">
            <w:pPr>
              <w:pStyle w:val="TAL"/>
              <w:keepNext w:val="0"/>
            </w:pPr>
            <w:r>
              <w:t>Not present</w:t>
            </w:r>
          </w:p>
        </w:tc>
        <w:tc>
          <w:tcPr>
            <w:tcW w:w="2127" w:type="dxa"/>
            <w:tcBorders>
              <w:top w:val="single" w:sz="4" w:space="0" w:color="auto"/>
              <w:left w:val="single" w:sz="4" w:space="0" w:color="auto"/>
              <w:bottom w:val="single" w:sz="4" w:space="0" w:color="auto"/>
              <w:right w:val="single" w:sz="4" w:space="0" w:color="auto"/>
            </w:tcBorders>
          </w:tcPr>
          <w:p w14:paraId="43A7C6FE" w14:textId="77777777" w:rsidR="006E7BF9" w:rsidRPr="00592E3B" w:rsidRDefault="006E7BF9" w:rsidP="00CE3E80">
            <w:pPr>
              <w:pStyle w:val="TAL"/>
              <w:keepNext w:val="0"/>
            </w:pPr>
            <w:r w:rsidRPr="009A363E">
              <w:rPr>
                <w:rFonts w:eastAsia="MS PGothic"/>
              </w:rPr>
              <w:t>Rel-18 and later</w:t>
            </w:r>
          </w:p>
        </w:tc>
        <w:tc>
          <w:tcPr>
            <w:tcW w:w="1419" w:type="dxa"/>
            <w:tcBorders>
              <w:top w:val="single" w:sz="4" w:space="0" w:color="auto"/>
              <w:left w:val="single" w:sz="4" w:space="0" w:color="auto"/>
              <w:bottom w:val="single" w:sz="4" w:space="0" w:color="auto"/>
              <w:right w:val="single" w:sz="4" w:space="0" w:color="auto"/>
            </w:tcBorders>
          </w:tcPr>
          <w:p w14:paraId="1689D32C" w14:textId="77777777" w:rsidR="006E7BF9" w:rsidRPr="00592E3B" w:rsidRDefault="006E7BF9" w:rsidP="00CE3E80">
            <w:pPr>
              <w:pStyle w:val="TAL"/>
              <w:keepNext w:val="0"/>
            </w:pPr>
            <w:r w:rsidRPr="00592E3B">
              <w:t>TS 24.581 [88] clause 9.2.3.6</w:t>
            </w:r>
          </w:p>
        </w:tc>
        <w:tc>
          <w:tcPr>
            <w:tcW w:w="1135" w:type="dxa"/>
            <w:tcBorders>
              <w:top w:val="single" w:sz="4" w:space="0" w:color="auto"/>
              <w:left w:val="single" w:sz="4" w:space="0" w:color="auto"/>
              <w:bottom w:val="single" w:sz="4" w:space="0" w:color="auto"/>
              <w:right w:val="single" w:sz="4" w:space="0" w:color="auto"/>
            </w:tcBorders>
          </w:tcPr>
          <w:p w14:paraId="4076EABE" w14:textId="77777777" w:rsidR="006E7BF9" w:rsidRPr="00592E3B" w:rsidRDefault="006E7BF9" w:rsidP="00CE3E80">
            <w:pPr>
              <w:pStyle w:val="TAL"/>
              <w:keepNext w:val="0"/>
            </w:pPr>
          </w:p>
        </w:tc>
      </w:tr>
      <w:tr w:rsidR="006E7BF9" w:rsidRPr="00592E3B" w:rsidDel="00A441C4" w14:paraId="1D125B76"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tcPr>
          <w:p w14:paraId="19EF6EC9" w14:textId="77777777" w:rsidR="006E7BF9" w:rsidRPr="00592E3B" w:rsidDel="00A441C4" w:rsidRDefault="006E7BF9" w:rsidP="00CE3E80">
            <w:pPr>
              <w:pStyle w:val="TAL"/>
              <w:keepNext w:val="0"/>
              <w:rPr>
                <w:b/>
              </w:rPr>
            </w:pPr>
            <w:r w:rsidRPr="009A363E">
              <w:rPr>
                <w:rFonts w:eastAsia="MS Mincho"/>
                <w:b/>
                <w:bCs/>
              </w:rPr>
              <w:t>Audio SSRC of the Transmitting User</w:t>
            </w:r>
          </w:p>
        </w:tc>
        <w:tc>
          <w:tcPr>
            <w:tcW w:w="2127" w:type="dxa"/>
            <w:tcBorders>
              <w:top w:val="single" w:sz="4" w:space="0" w:color="auto"/>
              <w:left w:val="single" w:sz="4" w:space="0" w:color="auto"/>
              <w:bottom w:val="single" w:sz="4" w:space="0" w:color="auto"/>
              <w:right w:val="single" w:sz="4" w:space="0" w:color="auto"/>
            </w:tcBorders>
          </w:tcPr>
          <w:p w14:paraId="1179E306" w14:textId="77777777" w:rsidR="006E7BF9" w:rsidRPr="00592E3B" w:rsidDel="00A441C4" w:rsidRDefault="006E7BF9" w:rsidP="00CE3E80">
            <w:pPr>
              <w:pStyle w:val="TAL"/>
              <w:keepNext w:val="0"/>
            </w:pPr>
            <w:r w:rsidRPr="00592E3B">
              <w:t>Same value as in the corresponding Receive Media Request</w:t>
            </w:r>
          </w:p>
        </w:tc>
        <w:tc>
          <w:tcPr>
            <w:tcW w:w="2127" w:type="dxa"/>
            <w:tcBorders>
              <w:top w:val="single" w:sz="4" w:space="0" w:color="auto"/>
              <w:left w:val="single" w:sz="4" w:space="0" w:color="auto"/>
              <w:bottom w:val="single" w:sz="4" w:space="0" w:color="auto"/>
              <w:right w:val="single" w:sz="4" w:space="0" w:color="auto"/>
            </w:tcBorders>
          </w:tcPr>
          <w:p w14:paraId="0C071408" w14:textId="77777777" w:rsidR="006E7BF9" w:rsidRPr="00592E3B" w:rsidRDefault="006E7BF9" w:rsidP="00CE3E80">
            <w:pPr>
              <w:pStyle w:val="TAL"/>
              <w:keepNext w:val="0"/>
            </w:pPr>
            <w:r w:rsidRPr="00592E3B">
              <w:t>SSRC of the user transmitting the media</w:t>
            </w:r>
          </w:p>
          <w:p w14:paraId="069828E3" w14:textId="77777777" w:rsidR="006E7BF9" w:rsidRPr="00592E3B" w:rsidDel="00A441C4" w:rsidRDefault="006E7BF9" w:rsidP="00CE3E80">
            <w:pPr>
              <w:pStyle w:val="TAL"/>
              <w:keepNext w:val="0"/>
            </w:pPr>
            <w:r w:rsidRPr="00592E3B">
              <w:rPr>
                <w:rFonts w:cs="Arial"/>
                <w:szCs w:val="18"/>
              </w:rPr>
              <w:t>Notation in accordance with clause 5.5.11.0.</w:t>
            </w:r>
          </w:p>
        </w:tc>
        <w:tc>
          <w:tcPr>
            <w:tcW w:w="1419" w:type="dxa"/>
            <w:tcBorders>
              <w:top w:val="single" w:sz="4" w:space="0" w:color="auto"/>
              <w:left w:val="single" w:sz="4" w:space="0" w:color="auto"/>
              <w:bottom w:val="single" w:sz="4" w:space="0" w:color="auto"/>
              <w:right w:val="single" w:sz="4" w:space="0" w:color="auto"/>
            </w:tcBorders>
          </w:tcPr>
          <w:p w14:paraId="166545DD" w14:textId="77777777" w:rsidR="006E7BF9" w:rsidRPr="00592E3B" w:rsidDel="00A441C4" w:rsidRDefault="006E7BF9" w:rsidP="00CE3E80">
            <w:pPr>
              <w:pStyle w:val="TAL"/>
              <w:keepNext w:val="0"/>
            </w:pPr>
            <w:r w:rsidRPr="00790F68">
              <w:rPr>
                <w:rFonts w:eastAsia="MS PGothic"/>
              </w:rPr>
              <w:t>TS 24.581 [88] clause 9.2.3.</w:t>
            </w:r>
            <w:r>
              <w:rPr>
                <w:rFonts w:eastAsia="MS PGothic"/>
              </w:rPr>
              <w:t>16</w:t>
            </w:r>
          </w:p>
        </w:tc>
        <w:tc>
          <w:tcPr>
            <w:tcW w:w="1135" w:type="dxa"/>
            <w:tcBorders>
              <w:top w:val="single" w:sz="4" w:space="0" w:color="auto"/>
              <w:left w:val="single" w:sz="4" w:space="0" w:color="auto"/>
              <w:bottom w:val="single" w:sz="4" w:space="0" w:color="auto"/>
              <w:right w:val="single" w:sz="4" w:space="0" w:color="auto"/>
            </w:tcBorders>
          </w:tcPr>
          <w:p w14:paraId="4635E801" w14:textId="77777777" w:rsidR="006E7BF9" w:rsidRPr="00592E3B" w:rsidDel="00A441C4" w:rsidRDefault="006E7BF9" w:rsidP="00CE3E80">
            <w:pPr>
              <w:pStyle w:val="TAL"/>
              <w:keepNext w:val="0"/>
            </w:pPr>
          </w:p>
        </w:tc>
      </w:tr>
      <w:tr w:rsidR="006E7BF9" w:rsidRPr="00592E3B" w:rsidDel="00A441C4" w14:paraId="601F3D04"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tcPr>
          <w:p w14:paraId="644B8353" w14:textId="77777777" w:rsidR="006E7BF9" w:rsidRPr="00592E3B" w:rsidDel="00A441C4" w:rsidRDefault="006E7BF9" w:rsidP="00CE3E80">
            <w:pPr>
              <w:pStyle w:val="TAL"/>
              <w:keepNext w:val="0"/>
              <w:rPr>
                <w:b/>
              </w:rPr>
            </w:pPr>
            <w:r>
              <w:rPr>
                <w:rFonts w:eastAsia="MS Mincho"/>
                <w:b/>
                <w:bCs/>
              </w:rPr>
              <w:t>Vide</w:t>
            </w:r>
            <w:r w:rsidRPr="009A363E">
              <w:rPr>
                <w:rFonts w:eastAsia="MS Mincho"/>
                <w:b/>
                <w:bCs/>
              </w:rPr>
              <w:t>o SSRC of the Transmitting User</w:t>
            </w:r>
          </w:p>
        </w:tc>
        <w:tc>
          <w:tcPr>
            <w:tcW w:w="2127" w:type="dxa"/>
            <w:tcBorders>
              <w:top w:val="single" w:sz="4" w:space="0" w:color="auto"/>
              <w:left w:val="single" w:sz="4" w:space="0" w:color="auto"/>
              <w:bottom w:val="single" w:sz="4" w:space="0" w:color="auto"/>
              <w:right w:val="single" w:sz="4" w:space="0" w:color="auto"/>
            </w:tcBorders>
          </w:tcPr>
          <w:p w14:paraId="3FF9EF9A" w14:textId="77777777" w:rsidR="006E7BF9" w:rsidRPr="00592E3B" w:rsidDel="00A441C4" w:rsidRDefault="006E7BF9" w:rsidP="00CE3E80">
            <w:pPr>
              <w:pStyle w:val="TAL"/>
              <w:keepNext w:val="0"/>
            </w:pPr>
            <w:r w:rsidRPr="00592E3B">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tcPr>
          <w:p w14:paraId="7269C8B9" w14:textId="77777777" w:rsidR="006E7BF9" w:rsidRPr="00592E3B" w:rsidDel="00A441C4" w:rsidRDefault="006E7BF9" w:rsidP="00CE3E80">
            <w:pPr>
              <w:pStyle w:val="TAL"/>
              <w:keepNext w:val="0"/>
            </w:pPr>
            <w:r w:rsidRPr="009A363E">
              <w:rPr>
                <w:rFonts w:eastAsia="MS PGothic"/>
              </w:rPr>
              <w:t>Rel-18 and later</w:t>
            </w:r>
          </w:p>
        </w:tc>
        <w:tc>
          <w:tcPr>
            <w:tcW w:w="1419" w:type="dxa"/>
            <w:tcBorders>
              <w:top w:val="single" w:sz="4" w:space="0" w:color="auto"/>
              <w:left w:val="single" w:sz="4" w:space="0" w:color="auto"/>
              <w:bottom w:val="single" w:sz="4" w:space="0" w:color="auto"/>
              <w:right w:val="single" w:sz="4" w:space="0" w:color="auto"/>
            </w:tcBorders>
          </w:tcPr>
          <w:p w14:paraId="5F4662FB" w14:textId="77777777" w:rsidR="006E7BF9" w:rsidRPr="00592E3B" w:rsidDel="00A441C4" w:rsidRDefault="006E7BF9" w:rsidP="00CE3E80">
            <w:pPr>
              <w:pStyle w:val="TAL"/>
              <w:keepNext w:val="0"/>
            </w:pPr>
            <w:r w:rsidRPr="00790F68">
              <w:rPr>
                <w:rFonts w:eastAsia="MS PGothic"/>
              </w:rPr>
              <w:t>TS 24.581 [88] clause 9.2.3.</w:t>
            </w:r>
            <w:r>
              <w:rPr>
                <w:rFonts w:eastAsia="MS PGothic"/>
              </w:rPr>
              <w:t>2</w:t>
            </w:r>
            <w:r w:rsidRPr="00790F68">
              <w:rPr>
                <w:rFonts w:eastAsia="MS PGothic"/>
              </w:rPr>
              <w:t>3</w:t>
            </w:r>
          </w:p>
        </w:tc>
        <w:tc>
          <w:tcPr>
            <w:tcW w:w="1135" w:type="dxa"/>
            <w:tcBorders>
              <w:top w:val="single" w:sz="4" w:space="0" w:color="auto"/>
              <w:left w:val="single" w:sz="4" w:space="0" w:color="auto"/>
              <w:bottom w:val="single" w:sz="4" w:space="0" w:color="auto"/>
              <w:right w:val="single" w:sz="4" w:space="0" w:color="auto"/>
            </w:tcBorders>
          </w:tcPr>
          <w:p w14:paraId="2A50281A" w14:textId="77777777" w:rsidR="006E7BF9" w:rsidRPr="00592E3B" w:rsidDel="00A441C4" w:rsidRDefault="006E7BF9" w:rsidP="00CE3E80">
            <w:pPr>
              <w:pStyle w:val="TAL"/>
              <w:keepNext w:val="0"/>
            </w:pPr>
          </w:p>
        </w:tc>
      </w:tr>
      <w:tr w:rsidR="006E7BF9" w:rsidRPr="00592E3B" w14:paraId="3DE4E31B"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74BEE9" w14:textId="77777777" w:rsidR="006E7BF9" w:rsidRPr="00592E3B" w:rsidRDefault="006E7BF9" w:rsidP="00CE3E80">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ECCBF2A"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0FCEBC40"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9189ED2" w14:textId="77777777" w:rsidR="006E7BF9" w:rsidRPr="00592E3B" w:rsidRDefault="006E7BF9" w:rsidP="00CE3E80">
            <w:pPr>
              <w:pStyle w:val="TAL"/>
              <w:keepNext w:val="0"/>
              <w:keepLines w:val="0"/>
              <w:widowControl w:val="0"/>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1091A147" w14:textId="77777777" w:rsidR="006E7BF9" w:rsidRPr="00592E3B" w:rsidRDefault="006E7BF9" w:rsidP="00CE3E80">
            <w:pPr>
              <w:pStyle w:val="TAL"/>
            </w:pPr>
          </w:p>
        </w:tc>
      </w:tr>
      <w:tr w:rsidR="006E7BF9" w:rsidRPr="00592E3B" w14:paraId="19897192" w14:textId="77777777" w:rsidTr="006E7BF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MCC160" w:date="2025-01-22T13:00:00Z" w16du:dateUtc="2025-01-22T12:0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46" w:author="MCC160" w:date="2025-01-22T13:00:00Z" w16du:dateUtc="2025-01-22T12:00:00Z">
            <w:trPr>
              <w:cantSplit/>
              <w:jc w:val="center"/>
            </w:trPr>
          </w:trPrChange>
        </w:trPr>
        <w:tc>
          <w:tcPr>
            <w:tcW w:w="2837" w:type="dxa"/>
            <w:tcBorders>
              <w:top w:val="single" w:sz="4" w:space="0" w:color="auto"/>
              <w:left w:val="single" w:sz="4" w:space="0" w:color="auto"/>
              <w:bottom w:val="nil"/>
              <w:right w:val="single" w:sz="4" w:space="0" w:color="auto"/>
            </w:tcBorders>
            <w:hideMark/>
            <w:tcPrChange w:id="347" w:author="MCC160" w:date="2025-01-22T13:00:00Z" w16du:dateUtc="2025-01-22T12:00:00Z">
              <w:tcPr>
                <w:tcW w:w="2837" w:type="dxa"/>
                <w:tcBorders>
                  <w:top w:val="single" w:sz="4" w:space="0" w:color="auto"/>
                  <w:left w:val="single" w:sz="4" w:space="0" w:color="auto"/>
                  <w:bottom w:val="nil"/>
                  <w:right w:val="single" w:sz="4" w:space="0" w:color="auto"/>
                </w:tcBorders>
                <w:hideMark/>
              </w:tcPr>
            </w:tcPrChange>
          </w:tcPr>
          <w:p w14:paraId="10E95323"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w:t>
            </w:r>
            <w:r w:rsidRPr="00592E3B">
              <w:t>Transmission Indicator</w:t>
            </w:r>
          </w:p>
        </w:tc>
        <w:tc>
          <w:tcPr>
            <w:tcW w:w="2127" w:type="dxa"/>
            <w:tcBorders>
              <w:top w:val="single" w:sz="4" w:space="0" w:color="auto"/>
              <w:left w:val="single" w:sz="4" w:space="0" w:color="auto"/>
              <w:bottom w:val="single" w:sz="4" w:space="0" w:color="auto"/>
              <w:right w:val="single" w:sz="4" w:space="0" w:color="auto"/>
            </w:tcBorders>
            <w:hideMark/>
            <w:tcPrChange w:id="348" w:author="MCC160" w:date="2025-01-22T13:00:00Z" w16du:dateUtc="2025-01-22T12:00:00Z">
              <w:tcPr>
                <w:tcW w:w="2127" w:type="dxa"/>
                <w:tcBorders>
                  <w:top w:val="single" w:sz="4" w:space="0" w:color="auto"/>
                  <w:left w:val="single" w:sz="4" w:space="0" w:color="auto"/>
                  <w:bottom w:val="single" w:sz="4" w:space="0" w:color="auto"/>
                  <w:right w:val="single" w:sz="4" w:space="0" w:color="auto"/>
                </w:tcBorders>
                <w:hideMark/>
              </w:tcPr>
            </w:tcPrChange>
          </w:tcPr>
          <w:p w14:paraId="62270E66" w14:textId="77777777" w:rsidR="006E7BF9" w:rsidRPr="00592E3B" w:rsidRDefault="006E7BF9" w:rsidP="00CE3E80">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Change w:id="349" w:author="MCC160" w:date="2025-01-22T13:00:00Z" w16du:dateUtc="2025-01-22T12:00:00Z">
              <w:tcPr>
                <w:tcW w:w="2127" w:type="dxa"/>
                <w:tcBorders>
                  <w:top w:val="single" w:sz="4" w:space="0" w:color="auto"/>
                  <w:left w:val="single" w:sz="4" w:space="0" w:color="auto"/>
                  <w:bottom w:val="single" w:sz="4" w:space="0" w:color="auto"/>
                  <w:right w:val="single" w:sz="4" w:space="0" w:color="auto"/>
                </w:tcBorders>
                <w:hideMark/>
              </w:tcPr>
            </w:tcPrChange>
          </w:tcPr>
          <w:p w14:paraId="0F605119" w14:textId="77777777" w:rsidR="006E7BF9" w:rsidRPr="00592E3B" w:rsidRDefault="006E7BF9" w:rsidP="00CE3E80">
            <w:pPr>
              <w:pStyle w:val="TAL"/>
            </w:pPr>
            <w:r w:rsidRPr="00592E3B">
              <w:t>Normal call</w:t>
            </w:r>
          </w:p>
        </w:tc>
        <w:tc>
          <w:tcPr>
            <w:tcW w:w="1419" w:type="dxa"/>
            <w:tcBorders>
              <w:top w:val="single" w:sz="4" w:space="0" w:color="auto"/>
              <w:left w:val="single" w:sz="4" w:space="0" w:color="auto"/>
              <w:bottom w:val="single" w:sz="4" w:space="0" w:color="auto"/>
              <w:right w:val="single" w:sz="4" w:space="0" w:color="auto"/>
            </w:tcBorders>
            <w:hideMark/>
            <w:tcPrChange w:id="350" w:author="MCC160" w:date="2025-01-22T13:00:00Z" w16du:dateUtc="2025-01-22T12:00:00Z">
              <w:tcPr>
                <w:tcW w:w="1419" w:type="dxa"/>
                <w:tcBorders>
                  <w:top w:val="single" w:sz="4" w:space="0" w:color="auto"/>
                  <w:left w:val="single" w:sz="4" w:space="0" w:color="auto"/>
                  <w:bottom w:val="single" w:sz="4" w:space="0" w:color="auto"/>
                  <w:right w:val="single" w:sz="4" w:space="0" w:color="auto"/>
                </w:tcBorders>
                <w:hideMark/>
              </w:tcPr>
            </w:tcPrChange>
          </w:tcPr>
          <w:p w14:paraId="7D13F116"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351" w:author="MCC160" w:date="2025-01-22T13:00:00Z" w16du:dateUtc="2025-01-22T12:00:00Z">
              <w:tcPr>
                <w:tcW w:w="1135" w:type="dxa"/>
                <w:tcBorders>
                  <w:top w:val="single" w:sz="4" w:space="0" w:color="auto"/>
                  <w:left w:val="single" w:sz="4" w:space="0" w:color="auto"/>
                  <w:bottom w:val="single" w:sz="4" w:space="0" w:color="auto"/>
                  <w:right w:val="single" w:sz="4" w:space="0" w:color="auto"/>
                </w:tcBorders>
              </w:tcPr>
            </w:tcPrChange>
          </w:tcPr>
          <w:p w14:paraId="0114E45D" w14:textId="77777777" w:rsidR="006E7BF9" w:rsidRPr="00592E3B" w:rsidRDefault="006E7BF9" w:rsidP="00CE3E80">
            <w:pPr>
              <w:pStyle w:val="TAL"/>
              <w:keepNext w:val="0"/>
              <w:keepLines w:val="0"/>
              <w:widowControl w:val="0"/>
            </w:pPr>
          </w:p>
        </w:tc>
      </w:tr>
      <w:tr w:rsidR="006E7BF9" w:rsidRPr="00592E3B" w14:paraId="65E35D4A" w14:textId="77777777" w:rsidTr="006E7BF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MCC160" w:date="2025-01-22T13:00:00Z" w16du:dateUtc="2025-01-22T12:0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3" w:author="MCC160" w:date="2025-01-22T13:00:00Z" w16du:dateUtc="2025-01-22T12:00:00Z">
            <w:trPr>
              <w:cantSplit/>
              <w:jc w:val="center"/>
            </w:trPr>
          </w:trPrChange>
        </w:trPr>
        <w:tc>
          <w:tcPr>
            <w:tcW w:w="2837" w:type="dxa"/>
            <w:tcBorders>
              <w:top w:val="nil"/>
              <w:left w:val="single" w:sz="4" w:space="0" w:color="auto"/>
              <w:bottom w:val="nil"/>
              <w:right w:val="single" w:sz="4" w:space="0" w:color="auto"/>
            </w:tcBorders>
            <w:tcPrChange w:id="354" w:author="MCC160" w:date="2025-01-22T13:00:00Z" w16du:dateUtc="2025-01-22T12:00:00Z">
              <w:tcPr>
                <w:tcW w:w="2837" w:type="dxa"/>
                <w:tcBorders>
                  <w:top w:val="single" w:sz="4" w:space="0" w:color="auto"/>
                  <w:left w:val="single" w:sz="4" w:space="0" w:color="auto"/>
                  <w:bottom w:val="nil"/>
                  <w:right w:val="single" w:sz="4" w:space="0" w:color="auto"/>
                </w:tcBorders>
              </w:tcPr>
            </w:tcPrChange>
          </w:tcPr>
          <w:p w14:paraId="48D6A0D7"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Change w:id="355" w:author="MCC160" w:date="2025-01-22T13:00:00Z" w16du:dateUtc="2025-01-22T12:00:00Z">
              <w:tcPr>
                <w:tcW w:w="2127" w:type="dxa"/>
                <w:tcBorders>
                  <w:top w:val="single" w:sz="4" w:space="0" w:color="auto"/>
                  <w:left w:val="single" w:sz="4" w:space="0" w:color="auto"/>
                  <w:bottom w:val="single" w:sz="4" w:space="0" w:color="auto"/>
                  <w:right w:val="single" w:sz="4" w:space="0" w:color="auto"/>
                </w:tcBorders>
              </w:tcPr>
            </w:tcPrChange>
          </w:tcPr>
          <w:p w14:paraId="6CE5434A" w14:textId="77777777" w:rsidR="006E7BF9" w:rsidRPr="00592E3B" w:rsidRDefault="006E7BF9" w:rsidP="00CE3E80">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Change w:id="356" w:author="MCC160" w:date="2025-01-22T13:00:00Z" w16du:dateUtc="2025-01-22T12:00:00Z">
              <w:tcPr>
                <w:tcW w:w="2127" w:type="dxa"/>
                <w:tcBorders>
                  <w:top w:val="single" w:sz="4" w:space="0" w:color="auto"/>
                  <w:left w:val="single" w:sz="4" w:space="0" w:color="auto"/>
                  <w:bottom w:val="single" w:sz="4" w:space="0" w:color="auto"/>
                  <w:right w:val="single" w:sz="4" w:space="0" w:color="auto"/>
                </w:tcBorders>
              </w:tcPr>
            </w:tcPrChange>
          </w:tcPr>
          <w:p w14:paraId="325354B0" w14:textId="77777777" w:rsidR="006E7BF9" w:rsidRPr="00592E3B" w:rsidRDefault="006E7BF9" w:rsidP="00CE3E80">
            <w:pPr>
              <w:pStyle w:val="TAL"/>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Change w:id="357" w:author="MCC160" w:date="2025-01-22T13:00:00Z" w16du:dateUtc="2025-01-22T12:00:00Z">
              <w:tcPr>
                <w:tcW w:w="1419" w:type="dxa"/>
                <w:tcBorders>
                  <w:top w:val="single" w:sz="4" w:space="0" w:color="auto"/>
                  <w:left w:val="single" w:sz="4" w:space="0" w:color="auto"/>
                  <w:bottom w:val="single" w:sz="4" w:space="0" w:color="auto"/>
                  <w:right w:val="single" w:sz="4" w:space="0" w:color="auto"/>
                </w:tcBorders>
              </w:tcPr>
            </w:tcPrChange>
          </w:tcPr>
          <w:p w14:paraId="41E49F81"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Change w:id="358" w:author="MCC160" w:date="2025-01-22T13:00:00Z" w16du:dateUtc="2025-01-22T12:00:00Z">
              <w:tcPr>
                <w:tcW w:w="1135" w:type="dxa"/>
                <w:tcBorders>
                  <w:top w:val="single" w:sz="4" w:space="0" w:color="auto"/>
                  <w:left w:val="single" w:sz="4" w:space="0" w:color="auto"/>
                  <w:bottom w:val="single" w:sz="4" w:space="0" w:color="auto"/>
                  <w:right w:val="single" w:sz="4" w:space="0" w:color="auto"/>
                </w:tcBorders>
              </w:tcPr>
            </w:tcPrChange>
          </w:tcPr>
          <w:p w14:paraId="7AC80136" w14:textId="77777777" w:rsidR="006E7BF9" w:rsidRPr="00592E3B" w:rsidRDefault="006E7BF9" w:rsidP="00CE3E80">
            <w:pPr>
              <w:pStyle w:val="TAL"/>
            </w:pPr>
            <w:r w:rsidRPr="00592E3B">
              <w:t>BROADCAST-CALL</w:t>
            </w:r>
          </w:p>
        </w:tc>
      </w:tr>
      <w:tr w:rsidR="006E7BF9" w:rsidRPr="00592E3B" w14:paraId="4800A329" w14:textId="77777777" w:rsidTr="00CE3E80">
        <w:trPr>
          <w:cantSplit/>
          <w:jc w:val="center"/>
        </w:trPr>
        <w:tc>
          <w:tcPr>
            <w:tcW w:w="2837" w:type="dxa"/>
            <w:tcBorders>
              <w:top w:val="nil"/>
              <w:left w:val="single" w:sz="4" w:space="0" w:color="auto"/>
              <w:bottom w:val="nil"/>
              <w:right w:val="single" w:sz="4" w:space="0" w:color="auto"/>
            </w:tcBorders>
          </w:tcPr>
          <w:p w14:paraId="5E7ED6A5" w14:textId="77777777" w:rsidR="006E7BF9" w:rsidRPr="00592E3B" w:rsidRDefault="006E7BF9" w:rsidP="00CE3E80">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42FD4DF6" w14:textId="77777777" w:rsidR="006E7BF9" w:rsidRPr="00592E3B" w:rsidRDefault="006E7BF9" w:rsidP="00CE3E80">
            <w:pPr>
              <w:pStyle w:val="TAL"/>
              <w:keepNext w:val="0"/>
              <w:keepLines w:val="0"/>
              <w:widowControl w:val="0"/>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0AA49DED" w14:textId="77777777" w:rsidR="006E7BF9" w:rsidRPr="00592E3B" w:rsidRDefault="006E7BF9" w:rsidP="00CE3E80">
            <w:pPr>
              <w:pStyle w:val="TAL"/>
              <w:keepNext w:val="0"/>
              <w:keepLines w:val="0"/>
              <w:widowControl w:val="0"/>
            </w:pPr>
            <w:r w:rsidRPr="00592E3B">
              <w:t>Emergency call</w:t>
            </w:r>
          </w:p>
        </w:tc>
        <w:tc>
          <w:tcPr>
            <w:tcW w:w="1419" w:type="dxa"/>
            <w:tcBorders>
              <w:top w:val="single" w:sz="4" w:space="0" w:color="auto"/>
              <w:left w:val="single" w:sz="4" w:space="0" w:color="auto"/>
              <w:bottom w:val="single" w:sz="4" w:space="0" w:color="auto"/>
              <w:right w:val="single" w:sz="4" w:space="0" w:color="auto"/>
            </w:tcBorders>
          </w:tcPr>
          <w:p w14:paraId="684B527B"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2CA81A2B" w14:textId="77777777" w:rsidR="006E7BF9" w:rsidRPr="00592E3B" w:rsidRDefault="006E7BF9" w:rsidP="00CE3E80">
            <w:pPr>
              <w:pStyle w:val="TAL"/>
              <w:keepNext w:val="0"/>
              <w:keepLines w:val="0"/>
              <w:widowControl w:val="0"/>
            </w:pPr>
            <w:r w:rsidRPr="00592E3B">
              <w:t>EMERGENCY-CALL</w:t>
            </w:r>
          </w:p>
        </w:tc>
      </w:tr>
      <w:tr w:rsidR="006E7BF9" w:rsidRPr="00592E3B" w14:paraId="02AFF28F"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5B8036EE" w14:textId="77777777" w:rsidR="006E7BF9" w:rsidRPr="00592E3B" w:rsidRDefault="006E7BF9" w:rsidP="00CE3E80">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60C83CE6" w14:textId="77777777" w:rsidR="006E7BF9" w:rsidRPr="00592E3B" w:rsidRDefault="006E7BF9" w:rsidP="00CE3E80">
            <w:pPr>
              <w:pStyle w:val="TAL"/>
              <w:keepNext w:val="0"/>
              <w:keepLines w:val="0"/>
              <w:widowControl w:val="0"/>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7CD527BB" w14:textId="77777777" w:rsidR="006E7BF9" w:rsidRPr="00592E3B" w:rsidRDefault="006E7BF9" w:rsidP="00CE3E80">
            <w:pPr>
              <w:pStyle w:val="TAL"/>
              <w:keepNext w:val="0"/>
              <w:keepLines w:val="0"/>
              <w:widowControl w:val="0"/>
            </w:pPr>
            <w:r w:rsidRPr="00592E3B">
              <w:t>Imminent peril call</w:t>
            </w:r>
          </w:p>
        </w:tc>
        <w:tc>
          <w:tcPr>
            <w:tcW w:w="1419" w:type="dxa"/>
            <w:tcBorders>
              <w:top w:val="single" w:sz="4" w:space="0" w:color="auto"/>
              <w:left w:val="single" w:sz="4" w:space="0" w:color="auto"/>
              <w:bottom w:val="single" w:sz="4" w:space="0" w:color="auto"/>
              <w:right w:val="single" w:sz="4" w:space="0" w:color="auto"/>
            </w:tcBorders>
          </w:tcPr>
          <w:p w14:paraId="18622B85" w14:textId="77777777" w:rsidR="006E7BF9" w:rsidRPr="00592E3B" w:rsidRDefault="006E7BF9" w:rsidP="00CE3E8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092C4717" w14:textId="77777777" w:rsidR="006E7BF9" w:rsidRPr="00592E3B" w:rsidRDefault="006E7BF9" w:rsidP="00CE3E80">
            <w:pPr>
              <w:pStyle w:val="TAL"/>
              <w:keepNext w:val="0"/>
              <w:keepLines w:val="0"/>
              <w:widowControl w:val="0"/>
            </w:pPr>
            <w:r w:rsidRPr="00592E3B">
              <w:t>IMMPERIL-CALL</w:t>
            </w:r>
          </w:p>
        </w:tc>
      </w:tr>
    </w:tbl>
    <w:p w14:paraId="32F90A14" w14:textId="77777777" w:rsidR="006E7BF9" w:rsidRPr="00592E3B" w:rsidRDefault="006E7BF9" w:rsidP="006E7BF9"/>
    <w:p w14:paraId="1704689A" w14:textId="77777777" w:rsidR="006E7BF9" w:rsidRPr="00592E3B" w:rsidRDefault="006E7BF9" w:rsidP="006E7BF9">
      <w:pPr>
        <w:pStyle w:val="Heading5"/>
      </w:pPr>
      <w:bookmarkStart w:id="359" w:name="_Toc27678230"/>
      <w:bookmarkStart w:id="360" w:name="_Toc36037252"/>
      <w:bookmarkStart w:id="361" w:name="_Toc44398329"/>
      <w:bookmarkStart w:id="362" w:name="_Toc52382528"/>
      <w:bookmarkStart w:id="363" w:name="_Toc60687439"/>
      <w:bookmarkStart w:id="364" w:name="_Toc68726604"/>
      <w:bookmarkStart w:id="365" w:name="_Toc75786530"/>
      <w:bookmarkStart w:id="366" w:name="_Toc100443439"/>
      <w:bookmarkStart w:id="367" w:name="_Toc178183859"/>
      <w:bookmarkStart w:id="368" w:name="_Toc180142677"/>
      <w:r w:rsidRPr="00592E3B">
        <w:lastRenderedPageBreak/>
        <w:t>5.5.11.2.9</w:t>
      </w:r>
      <w:r w:rsidRPr="00592E3B">
        <w:tab/>
        <w:t>Media Reception Notification</w:t>
      </w:r>
      <w:bookmarkEnd w:id="359"/>
      <w:bookmarkEnd w:id="360"/>
      <w:bookmarkEnd w:id="361"/>
      <w:bookmarkEnd w:id="362"/>
      <w:bookmarkEnd w:id="363"/>
      <w:bookmarkEnd w:id="364"/>
      <w:bookmarkEnd w:id="365"/>
      <w:bookmarkEnd w:id="366"/>
      <w:bookmarkEnd w:id="367"/>
      <w:bookmarkEnd w:id="368"/>
    </w:p>
    <w:p w14:paraId="1F2DA36E" w14:textId="77777777" w:rsidR="006E7BF9" w:rsidRPr="00592E3B" w:rsidRDefault="006E7BF9" w:rsidP="006E7BF9">
      <w:pPr>
        <w:pStyle w:val="TH"/>
      </w:pPr>
      <w:r w:rsidRPr="00592E3B">
        <w:t>Table 5.5.11.2.9-1: Media Reception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7BF9" w:rsidRPr="00592E3B" w14:paraId="1481557B" w14:textId="77777777" w:rsidTr="00CE3E80">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4E37161" w14:textId="77777777" w:rsidR="006E7BF9" w:rsidRPr="00592E3B" w:rsidRDefault="006E7BF9" w:rsidP="00CE3E80">
            <w:pPr>
              <w:pStyle w:val="TAL"/>
              <w:keepNext w:val="0"/>
            </w:pPr>
            <w:r w:rsidRPr="00592E3B">
              <w:t>Derivation Path: TS 24.581 [88] Table 9.2.16-1</w:t>
            </w:r>
          </w:p>
        </w:tc>
      </w:tr>
      <w:tr w:rsidR="006E7BF9" w:rsidRPr="00592E3B" w14:paraId="5424C35E" w14:textId="77777777" w:rsidTr="00CE3E80">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40B90ED9" w14:textId="77777777" w:rsidR="006E7BF9" w:rsidRPr="00592E3B" w:rsidRDefault="006E7BF9" w:rsidP="00CE3E80">
            <w:pPr>
              <w:pStyle w:val="TAH"/>
              <w:keepNext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7B7965" w14:textId="77777777" w:rsidR="006E7BF9" w:rsidRPr="00592E3B" w:rsidRDefault="006E7BF9" w:rsidP="00CE3E80">
            <w:pPr>
              <w:pStyle w:val="TAH"/>
              <w:keepNext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9ECD403" w14:textId="77777777" w:rsidR="006E7BF9" w:rsidRPr="00592E3B" w:rsidRDefault="006E7BF9" w:rsidP="00CE3E80">
            <w:pPr>
              <w:pStyle w:val="TAH"/>
              <w:keepNext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D8E3309" w14:textId="77777777" w:rsidR="006E7BF9" w:rsidRPr="00592E3B" w:rsidRDefault="006E7BF9" w:rsidP="00CE3E80">
            <w:pPr>
              <w:pStyle w:val="TAH"/>
              <w:keepNext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3489FBC" w14:textId="77777777" w:rsidR="006E7BF9" w:rsidRPr="00592E3B" w:rsidRDefault="006E7BF9" w:rsidP="00CE3E80">
            <w:pPr>
              <w:pStyle w:val="TAH"/>
              <w:keepNext w:val="0"/>
              <w:rPr>
                <w:bCs/>
              </w:rPr>
            </w:pPr>
            <w:r w:rsidRPr="00592E3B">
              <w:rPr>
                <w:bCs/>
              </w:rPr>
              <w:t>Condition</w:t>
            </w:r>
          </w:p>
        </w:tc>
      </w:tr>
      <w:tr w:rsidR="006E7BF9" w:rsidRPr="00592E3B" w14:paraId="24C850C6"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67BF59" w14:textId="77777777" w:rsidR="006E7BF9" w:rsidRPr="00592E3B" w:rsidRDefault="006E7BF9" w:rsidP="00CE3E80">
            <w:pPr>
              <w:pStyle w:val="TAL"/>
              <w:rPr>
                <w:b/>
                <w:bCs/>
              </w:rPr>
            </w:pPr>
            <w:r w:rsidRPr="00592E3B">
              <w:rPr>
                <w:b/>
                <w:bCs/>
              </w:rPr>
              <w:t>RTCP</w:t>
            </w:r>
          </w:p>
        </w:tc>
        <w:tc>
          <w:tcPr>
            <w:tcW w:w="2127" w:type="dxa"/>
            <w:tcBorders>
              <w:top w:val="single" w:sz="4" w:space="0" w:color="auto"/>
              <w:left w:val="single" w:sz="4" w:space="0" w:color="auto"/>
              <w:bottom w:val="single" w:sz="4" w:space="0" w:color="auto"/>
              <w:right w:val="single" w:sz="4" w:space="0" w:color="auto"/>
            </w:tcBorders>
          </w:tcPr>
          <w:p w14:paraId="242476C6"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25ED61AC"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1EC8D1DD"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1927BE9D" w14:textId="77777777" w:rsidR="006E7BF9" w:rsidRPr="00592E3B" w:rsidRDefault="006E7BF9" w:rsidP="00CE3E80">
            <w:pPr>
              <w:pStyle w:val="TAL"/>
              <w:rPr>
                <w:rFonts w:cs="Arial"/>
                <w:b/>
                <w:szCs w:val="18"/>
              </w:rPr>
            </w:pPr>
          </w:p>
        </w:tc>
      </w:tr>
      <w:tr w:rsidR="006E7BF9" w:rsidRPr="00592E3B" w14:paraId="3471A6A2"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33CF7733" w14:textId="77777777" w:rsidR="006E7BF9" w:rsidRPr="00592E3B" w:rsidRDefault="006E7BF9" w:rsidP="00CE3E80">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391CAD01" w14:textId="77777777" w:rsidR="006E7BF9" w:rsidRPr="00592E3B" w:rsidRDefault="006E7BF9" w:rsidP="00CE3E80">
            <w:pPr>
              <w:pStyle w:val="TAL"/>
            </w:pPr>
            <w:r w:rsidRPr="00592E3B">
              <w:t>“01000”</w:t>
            </w:r>
          </w:p>
        </w:tc>
        <w:tc>
          <w:tcPr>
            <w:tcW w:w="2127" w:type="dxa"/>
            <w:tcBorders>
              <w:top w:val="single" w:sz="4" w:space="0" w:color="auto"/>
              <w:left w:val="single" w:sz="4" w:space="0" w:color="auto"/>
              <w:bottom w:val="single" w:sz="4" w:space="0" w:color="auto"/>
              <w:right w:val="single" w:sz="4" w:space="0" w:color="auto"/>
            </w:tcBorders>
            <w:hideMark/>
          </w:tcPr>
          <w:p w14:paraId="1C25D229" w14:textId="77777777" w:rsidR="006E7BF9" w:rsidRPr="00592E3B" w:rsidRDefault="006E7BF9" w:rsidP="00CE3E80">
            <w:pPr>
              <w:pStyle w:val="TAL"/>
            </w:pPr>
            <w:r w:rsidRPr="00592E3B">
              <w:t>Media Reception Notification</w:t>
            </w:r>
          </w:p>
        </w:tc>
        <w:tc>
          <w:tcPr>
            <w:tcW w:w="1419" w:type="dxa"/>
            <w:tcBorders>
              <w:top w:val="single" w:sz="4" w:space="0" w:color="auto"/>
              <w:left w:val="single" w:sz="4" w:space="0" w:color="auto"/>
              <w:bottom w:val="single" w:sz="4" w:space="0" w:color="auto"/>
              <w:right w:val="single" w:sz="4" w:space="0" w:color="auto"/>
            </w:tcBorders>
            <w:hideMark/>
          </w:tcPr>
          <w:p w14:paraId="71FC3DB7" w14:textId="77777777" w:rsidR="006E7BF9" w:rsidRPr="00592E3B" w:rsidRDefault="006E7BF9" w:rsidP="00CE3E80">
            <w:pPr>
              <w:pStyle w:val="TAL"/>
            </w:pPr>
            <w:r w:rsidRPr="00592E3B">
              <w:t>TS 24.581 [88] clause 9.2.16 and 9.2.2.1-2</w:t>
            </w:r>
          </w:p>
        </w:tc>
        <w:tc>
          <w:tcPr>
            <w:tcW w:w="1135" w:type="dxa"/>
            <w:tcBorders>
              <w:top w:val="single" w:sz="4" w:space="0" w:color="auto"/>
              <w:left w:val="single" w:sz="4" w:space="0" w:color="auto"/>
              <w:bottom w:val="single" w:sz="4" w:space="0" w:color="auto"/>
              <w:right w:val="single" w:sz="4" w:space="0" w:color="auto"/>
            </w:tcBorders>
          </w:tcPr>
          <w:p w14:paraId="74D898FA" w14:textId="77777777" w:rsidR="006E7BF9" w:rsidRPr="00592E3B" w:rsidRDefault="006E7BF9" w:rsidP="00CE3E80">
            <w:pPr>
              <w:pStyle w:val="TAL"/>
              <w:rPr>
                <w:rFonts w:cs="Arial"/>
                <w:b/>
                <w:szCs w:val="18"/>
              </w:rPr>
            </w:pPr>
          </w:p>
        </w:tc>
      </w:tr>
      <w:tr w:rsidR="006E7BF9" w:rsidRPr="00592E3B" w14:paraId="4E923170"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0712596A"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FCF2B3" w14:textId="77777777" w:rsidR="006E7BF9" w:rsidRPr="00592E3B" w:rsidRDefault="006E7BF9" w:rsidP="00CE3E80">
            <w:pPr>
              <w:pStyle w:val="TAL"/>
            </w:pPr>
            <w:r w:rsidRPr="00592E3B">
              <w:rPr>
                <w:szCs w:val="18"/>
              </w:rPr>
              <w:t>“11000”</w:t>
            </w:r>
          </w:p>
        </w:tc>
        <w:tc>
          <w:tcPr>
            <w:tcW w:w="2127" w:type="dxa"/>
            <w:tcBorders>
              <w:top w:val="single" w:sz="4" w:space="0" w:color="auto"/>
              <w:left w:val="single" w:sz="4" w:space="0" w:color="auto"/>
              <w:bottom w:val="single" w:sz="4" w:space="0" w:color="auto"/>
              <w:right w:val="single" w:sz="4" w:space="0" w:color="auto"/>
            </w:tcBorders>
          </w:tcPr>
          <w:p w14:paraId="33F7A9E6"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3F3DB379"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D1AF768" w14:textId="77777777" w:rsidR="006E7BF9" w:rsidRPr="00592E3B" w:rsidRDefault="006E7BF9" w:rsidP="00CE3E80">
            <w:pPr>
              <w:pStyle w:val="TAL"/>
              <w:rPr>
                <w:rFonts w:cs="Arial"/>
                <w:b/>
                <w:szCs w:val="18"/>
              </w:rPr>
            </w:pPr>
            <w:r w:rsidRPr="00592E3B">
              <w:t>ACK</w:t>
            </w:r>
          </w:p>
        </w:tc>
      </w:tr>
      <w:tr w:rsidR="006E7BF9" w:rsidRPr="00592E3B" w14:paraId="33B5AFE8"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597F7BAA" w14:textId="77777777" w:rsidR="006E7BF9" w:rsidRPr="00592E3B" w:rsidRDefault="006E7BF9" w:rsidP="00CE3E80">
            <w:pPr>
              <w:pStyle w:val="TAL"/>
            </w:pPr>
            <w:r w:rsidRPr="00592E3B">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0AB80AC5" w14:textId="77777777" w:rsidR="006E7BF9" w:rsidRPr="00592E3B" w:rsidRDefault="006E7BF9" w:rsidP="00CE3E80">
            <w:pPr>
              <w:pStyle w:val="TAL"/>
              <w:rPr>
                <w:rFonts w:cs="Arial"/>
                <w:szCs w:val="18"/>
              </w:rPr>
            </w:pPr>
            <w:r w:rsidRPr="00322072">
              <w:rPr>
                <w:rFonts w:cs="Arial"/>
                <w:szCs w:val="18"/>
              </w:rPr>
              <w:t>RTCP SSRC of the SS</w:t>
            </w:r>
          </w:p>
        </w:tc>
        <w:tc>
          <w:tcPr>
            <w:tcW w:w="2127" w:type="dxa"/>
            <w:tcBorders>
              <w:top w:val="single" w:sz="4" w:space="0" w:color="auto"/>
              <w:left w:val="single" w:sz="4" w:space="0" w:color="auto"/>
              <w:bottom w:val="single" w:sz="4" w:space="0" w:color="auto"/>
              <w:right w:val="single" w:sz="4" w:space="0" w:color="auto"/>
            </w:tcBorders>
            <w:hideMark/>
          </w:tcPr>
          <w:p w14:paraId="5181CB28" w14:textId="77777777" w:rsidR="006E7BF9" w:rsidRPr="00592E3B" w:rsidRDefault="006E7BF9" w:rsidP="00CE3E80">
            <w:pPr>
              <w:pStyle w:val="TAL"/>
              <w:rPr>
                <w:rFonts w:cs="Arial"/>
                <w:szCs w:val="18"/>
              </w:rPr>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7B5BA215" w14:textId="77777777" w:rsidR="006E7BF9" w:rsidRPr="00592E3B" w:rsidRDefault="006E7BF9" w:rsidP="00CE3E80">
            <w:pPr>
              <w:pStyle w:val="TAL"/>
              <w:rPr>
                <w:rFonts w:cs="Arial"/>
                <w:szCs w:val="18"/>
              </w:rPr>
            </w:pPr>
            <w:r w:rsidRPr="00592E3B">
              <w:t>IETF </w:t>
            </w:r>
            <w:r w:rsidRPr="00592E3B">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0565F6B2" w14:textId="77777777" w:rsidR="006E7BF9" w:rsidRPr="00592E3B" w:rsidRDefault="006E7BF9" w:rsidP="00CE3E80">
            <w:pPr>
              <w:pStyle w:val="TAL"/>
              <w:rPr>
                <w:b/>
              </w:rPr>
            </w:pPr>
          </w:p>
        </w:tc>
      </w:tr>
      <w:tr w:rsidR="006E7BF9" w:rsidRPr="00592E3B" w14:paraId="025D3C6B"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5C2A1552"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tcPr>
          <w:p w14:paraId="5580D3EA" w14:textId="77777777" w:rsidR="006E7BF9" w:rsidRPr="00592E3B" w:rsidRDefault="006E7BF9" w:rsidP="00CE3E80">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4A4E8BC7" w14:textId="77777777" w:rsidR="006E7BF9" w:rsidRPr="00592E3B" w:rsidRDefault="006E7BF9" w:rsidP="00CE3E80">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2552DFB"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58D1C41C" w14:textId="77777777" w:rsidR="006E7BF9" w:rsidRPr="00592E3B" w:rsidRDefault="006E7BF9" w:rsidP="00CE3E80">
            <w:pPr>
              <w:pStyle w:val="TAL"/>
              <w:rPr>
                <w:b/>
              </w:rPr>
            </w:pPr>
            <w:r w:rsidRPr="00592E3B">
              <w:rPr>
                <w:rFonts w:eastAsia="MS Mincho"/>
              </w:rPr>
              <w:t>OFF-NETWORK</w:t>
            </w:r>
          </w:p>
        </w:tc>
      </w:tr>
      <w:tr w:rsidR="006E7BF9" w:rsidRPr="00592E3B" w14:paraId="311FDF60"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E38AF8" w14:textId="77777777" w:rsidR="006E7BF9" w:rsidRPr="00592E3B" w:rsidRDefault="006E7BF9" w:rsidP="00CE3E80">
            <w:pPr>
              <w:pStyle w:val="TAL"/>
            </w:pPr>
            <w:r w:rsidRPr="00592E3B">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2D572B7B" w14:textId="77777777" w:rsidR="006E7BF9" w:rsidRPr="00592E3B" w:rsidRDefault="006E7BF9" w:rsidP="00CE3E80">
            <w:pPr>
              <w:pStyle w:val="TAL"/>
              <w:rPr>
                <w:rFonts w:cs="Arial"/>
                <w:szCs w:val="18"/>
              </w:rPr>
            </w:pPr>
            <w:r w:rsidRPr="00592E3B">
              <w:rPr>
                <w:rFonts w:cs="Arial"/>
                <w:szCs w:val="18"/>
              </w:rPr>
              <w:t>MCV1</w:t>
            </w:r>
          </w:p>
        </w:tc>
        <w:tc>
          <w:tcPr>
            <w:tcW w:w="2127" w:type="dxa"/>
            <w:tcBorders>
              <w:top w:val="single" w:sz="4" w:space="0" w:color="auto"/>
              <w:left w:val="single" w:sz="4" w:space="0" w:color="auto"/>
              <w:bottom w:val="single" w:sz="4" w:space="0" w:color="auto"/>
              <w:right w:val="single" w:sz="4" w:space="0" w:color="auto"/>
            </w:tcBorders>
          </w:tcPr>
          <w:p w14:paraId="042BE0EF" w14:textId="77777777" w:rsidR="006E7BF9" w:rsidRPr="00592E3B" w:rsidRDefault="006E7BF9" w:rsidP="00CE3E80">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2260DCBC" w14:textId="77777777" w:rsidR="006E7BF9" w:rsidRPr="00592E3B" w:rsidRDefault="006E7BF9" w:rsidP="00CE3E80">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7900DCB4" w14:textId="77777777" w:rsidR="006E7BF9" w:rsidRPr="00592E3B" w:rsidRDefault="006E7BF9" w:rsidP="00CE3E80">
            <w:pPr>
              <w:pStyle w:val="TAL"/>
              <w:rPr>
                <w:b/>
              </w:rPr>
            </w:pPr>
          </w:p>
        </w:tc>
      </w:tr>
      <w:tr w:rsidR="006E7BF9" w:rsidRPr="00592E3B" w14:paraId="5100282A"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C934A0" w14:textId="77777777" w:rsidR="006E7BF9" w:rsidRPr="00592E3B" w:rsidRDefault="006E7BF9" w:rsidP="00CE3E80">
            <w:pPr>
              <w:pStyle w:val="TAL"/>
              <w:rPr>
                <w:b/>
                <w:bCs/>
              </w:rPr>
            </w:pPr>
            <w:r w:rsidRPr="00592E3B">
              <w:rPr>
                <w:b/>
                <w:bCs/>
              </w:rPr>
              <w:t>User ID</w:t>
            </w:r>
          </w:p>
        </w:tc>
        <w:tc>
          <w:tcPr>
            <w:tcW w:w="2127" w:type="dxa"/>
            <w:tcBorders>
              <w:top w:val="single" w:sz="4" w:space="0" w:color="auto"/>
              <w:left w:val="single" w:sz="4" w:space="0" w:color="auto"/>
              <w:bottom w:val="single" w:sz="4" w:space="0" w:color="auto"/>
              <w:right w:val="single" w:sz="4" w:space="0" w:color="auto"/>
            </w:tcBorders>
          </w:tcPr>
          <w:p w14:paraId="77F4B44A" w14:textId="77777777" w:rsidR="006E7BF9" w:rsidRPr="00592E3B" w:rsidRDefault="006E7BF9" w:rsidP="00CE3E8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1B576BE" w14:textId="77777777" w:rsidR="006E7BF9" w:rsidRPr="00592E3B" w:rsidRDefault="006E7BF9" w:rsidP="00CE3E80">
            <w:pPr>
              <w:pStyle w:val="TAL"/>
            </w:pPr>
            <w:r w:rsidRPr="00592E3B">
              <w:rPr>
                <w:rFonts w:cs="Arial"/>
                <w:szCs w:val="18"/>
              </w:rPr>
              <w:t>The User ID field is used to carry the identity of the user who is receiving the media</w:t>
            </w:r>
          </w:p>
        </w:tc>
        <w:tc>
          <w:tcPr>
            <w:tcW w:w="1419" w:type="dxa"/>
            <w:tcBorders>
              <w:top w:val="single" w:sz="4" w:space="0" w:color="auto"/>
              <w:left w:val="single" w:sz="4" w:space="0" w:color="auto"/>
              <w:bottom w:val="single" w:sz="4" w:space="0" w:color="auto"/>
              <w:right w:val="single" w:sz="4" w:space="0" w:color="auto"/>
            </w:tcBorders>
            <w:hideMark/>
          </w:tcPr>
          <w:p w14:paraId="2999143E" w14:textId="77777777" w:rsidR="006E7BF9" w:rsidRPr="00592E3B" w:rsidRDefault="006E7BF9" w:rsidP="00CE3E80">
            <w:pPr>
              <w:pStyle w:val="TAL"/>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tcPr>
          <w:p w14:paraId="70AA515C" w14:textId="77777777" w:rsidR="006E7BF9" w:rsidRPr="00592E3B" w:rsidRDefault="006E7BF9" w:rsidP="00CE3E80">
            <w:pPr>
              <w:pStyle w:val="TAL"/>
            </w:pPr>
          </w:p>
        </w:tc>
      </w:tr>
      <w:tr w:rsidR="006E7BF9" w:rsidRPr="00592E3B" w14:paraId="688205E0"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11A2E9" w14:textId="77777777" w:rsidR="006E7BF9" w:rsidRPr="00592E3B" w:rsidRDefault="006E7BF9" w:rsidP="00CE3E80">
            <w:pPr>
              <w:pStyle w:val="TAL"/>
            </w:pPr>
            <w:r w:rsidRPr="00592E3B">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55A37B57" w14:textId="77777777" w:rsidR="006E7BF9" w:rsidRPr="00592E3B" w:rsidRDefault="006E7BF9" w:rsidP="00CE3E80">
            <w:pPr>
              <w:pStyle w:val="TAL"/>
            </w:pPr>
            <w:proofErr w:type="spellStart"/>
            <w:r w:rsidRPr="00592E3B">
              <w:t>px_MCVideo_ID_User_B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7BBFA95F"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02D18984"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3B9544ED" w14:textId="77777777" w:rsidR="006E7BF9" w:rsidRPr="00592E3B" w:rsidRDefault="006E7BF9" w:rsidP="00CE3E80">
            <w:pPr>
              <w:pStyle w:val="TAL"/>
            </w:pPr>
          </w:p>
        </w:tc>
      </w:tr>
      <w:tr w:rsidR="006E7BF9" w:rsidRPr="00592E3B" w14:paraId="0B5F2C19"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tcPr>
          <w:p w14:paraId="5F2841AF" w14:textId="77777777" w:rsidR="006E7BF9" w:rsidRPr="00592E3B" w:rsidRDefault="006E7BF9" w:rsidP="00CE3E80">
            <w:pPr>
              <w:pStyle w:val="TAL"/>
            </w:pPr>
            <w:r w:rsidRPr="009A363E">
              <w:rPr>
                <w:rFonts w:eastAsia="MS Mincho"/>
                <w:b/>
                <w:bCs/>
              </w:rPr>
              <w:t>Audio SSRC of the Transmitting User</w:t>
            </w:r>
          </w:p>
        </w:tc>
        <w:tc>
          <w:tcPr>
            <w:tcW w:w="2127" w:type="dxa"/>
            <w:tcBorders>
              <w:top w:val="single" w:sz="4" w:space="0" w:color="auto"/>
              <w:left w:val="single" w:sz="4" w:space="0" w:color="auto"/>
              <w:bottom w:val="single" w:sz="4" w:space="0" w:color="auto"/>
              <w:right w:val="single" w:sz="4" w:space="0" w:color="auto"/>
            </w:tcBorders>
          </w:tcPr>
          <w:p w14:paraId="266CB237" w14:textId="77777777" w:rsidR="006E7BF9" w:rsidRPr="00592E3B" w:rsidRDefault="006E7BF9" w:rsidP="00CE3E80">
            <w:pPr>
              <w:pStyle w:val="TAL"/>
            </w:pPr>
            <w:r w:rsidRPr="00592E3B">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tcPr>
          <w:p w14:paraId="32FDA114" w14:textId="77777777" w:rsidR="006E7BF9" w:rsidRPr="00592E3B" w:rsidRDefault="006E7BF9" w:rsidP="00CE3E80">
            <w:pPr>
              <w:pStyle w:val="TAL"/>
            </w:pPr>
            <w:r w:rsidRPr="009A363E">
              <w:rPr>
                <w:rFonts w:eastAsia="MS PGothic"/>
              </w:rPr>
              <w:t>Rel-18 and later</w:t>
            </w:r>
          </w:p>
        </w:tc>
        <w:tc>
          <w:tcPr>
            <w:tcW w:w="1419" w:type="dxa"/>
            <w:tcBorders>
              <w:top w:val="single" w:sz="4" w:space="0" w:color="auto"/>
              <w:left w:val="single" w:sz="4" w:space="0" w:color="auto"/>
              <w:bottom w:val="single" w:sz="4" w:space="0" w:color="auto"/>
              <w:right w:val="single" w:sz="4" w:space="0" w:color="auto"/>
            </w:tcBorders>
          </w:tcPr>
          <w:p w14:paraId="47193F7A" w14:textId="77777777" w:rsidR="006E7BF9" w:rsidRPr="00592E3B" w:rsidRDefault="006E7BF9" w:rsidP="00CE3E80">
            <w:pPr>
              <w:pStyle w:val="TAL"/>
            </w:pPr>
            <w:r w:rsidRPr="00790F68">
              <w:rPr>
                <w:rFonts w:eastAsia="MS PGothic"/>
              </w:rPr>
              <w:t>TS 24.581 [88] clause 9.2.3.</w:t>
            </w:r>
            <w:r>
              <w:rPr>
                <w:rFonts w:eastAsia="MS PGothic"/>
              </w:rPr>
              <w:t>16</w:t>
            </w:r>
          </w:p>
        </w:tc>
        <w:tc>
          <w:tcPr>
            <w:tcW w:w="1135" w:type="dxa"/>
            <w:tcBorders>
              <w:top w:val="single" w:sz="4" w:space="0" w:color="auto"/>
              <w:left w:val="single" w:sz="4" w:space="0" w:color="auto"/>
              <w:bottom w:val="single" w:sz="4" w:space="0" w:color="auto"/>
              <w:right w:val="single" w:sz="4" w:space="0" w:color="auto"/>
            </w:tcBorders>
          </w:tcPr>
          <w:p w14:paraId="2EA5028A" w14:textId="77777777" w:rsidR="006E7BF9" w:rsidRPr="00592E3B" w:rsidRDefault="006E7BF9" w:rsidP="00CE3E80">
            <w:pPr>
              <w:pStyle w:val="TAL"/>
            </w:pPr>
          </w:p>
        </w:tc>
      </w:tr>
      <w:tr w:rsidR="006E7BF9" w:rsidRPr="00592E3B" w14:paraId="7C6C9C75" w14:textId="77777777" w:rsidTr="00CE3E80">
        <w:trPr>
          <w:cantSplit/>
          <w:jc w:val="center"/>
        </w:trPr>
        <w:tc>
          <w:tcPr>
            <w:tcW w:w="2837" w:type="dxa"/>
            <w:tcBorders>
              <w:top w:val="single" w:sz="4" w:space="0" w:color="auto"/>
              <w:left w:val="single" w:sz="4" w:space="0" w:color="auto"/>
              <w:bottom w:val="single" w:sz="4" w:space="0" w:color="auto"/>
              <w:right w:val="single" w:sz="4" w:space="0" w:color="auto"/>
            </w:tcBorders>
          </w:tcPr>
          <w:p w14:paraId="5D2B64E4" w14:textId="77777777" w:rsidR="006E7BF9" w:rsidRPr="00592E3B" w:rsidRDefault="006E7BF9" w:rsidP="00CE3E80">
            <w:pPr>
              <w:pStyle w:val="TAL"/>
            </w:pPr>
            <w:r>
              <w:rPr>
                <w:rFonts w:eastAsia="MS Mincho"/>
                <w:b/>
                <w:bCs/>
              </w:rPr>
              <w:t>Vide</w:t>
            </w:r>
            <w:r w:rsidRPr="009A363E">
              <w:rPr>
                <w:rFonts w:eastAsia="MS Mincho"/>
                <w:b/>
                <w:bCs/>
              </w:rPr>
              <w:t>o SSRC of the Transmitting User</w:t>
            </w:r>
          </w:p>
        </w:tc>
        <w:tc>
          <w:tcPr>
            <w:tcW w:w="2127" w:type="dxa"/>
            <w:tcBorders>
              <w:top w:val="single" w:sz="4" w:space="0" w:color="auto"/>
              <w:left w:val="single" w:sz="4" w:space="0" w:color="auto"/>
              <w:bottom w:val="single" w:sz="4" w:space="0" w:color="auto"/>
              <w:right w:val="single" w:sz="4" w:space="0" w:color="auto"/>
            </w:tcBorders>
          </w:tcPr>
          <w:p w14:paraId="64CA664D" w14:textId="77777777" w:rsidR="006E7BF9" w:rsidRPr="00592E3B" w:rsidRDefault="006E7BF9" w:rsidP="00CE3E80">
            <w:pPr>
              <w:pStyle w:val="TAL"/>
            </w:pPr>
            <w:r w:rsidRPr="00592E3B">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tcPr>
          <w:p w14:paraId="43C39241" w14:textId="77777777" w:rsidR="006E7BF9" w:rsidRPr="00592E3B" w:rsidRDefault="006E7BF9" w:rsidP="00CE3E80">
            <w:pPr>
              <w:pStyle w:val="TAL"/>
            </w:pPr>
            <w:r w:rsidRPr="009A363E">
              <w:rPr>
                <w:rFonts w:eastAsia="MS PGothic"/>
              </w:rPr>
              <w:t>Rel-18 and later</w:t>
            </w:r>
          </w:p>
        </w:tc>
        <w:tc>
          <w:tcPr>
            <w:tcW w:w="1419" w:type="dxa"/>
            <w:tcBorders>
              <w:top w:val="single" w:sz="4" w:space="0" w:color="auto"/>
              <w:left w:val="single" w:sz="4" w:space="0" w:color="auto"/>
              <w:bottom w:val="single" w:sz="4" w:space="0" w:color="auto"/>
              <w:right w:val="single" w:sz="4" w:space="0" w:color="auto"/>
            </w:tcBorders>
          </w:tcPr>
          <w:p w14:paraId="40CEB23D" w14:textId="77777777" w:rsidR="006E7BF9" w:rsidRPr="00592E3B" w:rsidRDefault="006E7BF9" w:rsidP="00CE3E80">
            <w:pPr>
              <w:pStyle w:val="TAL"/>
            </w:pPr>
            <w:r w:rsidRPr="00790F68">
              <w:rPr>
                <w:rFonts w:eastAsia="MS PGothic"/>
              </w:rPr>
              <w:t>TS 24.581 [88] clause 9.2.3.</w:t>
            </w:r>
            <w:r>
              <w:rPr>
                <w:rFonts w:eastAsia="MS PGothic"/>
              </w:rPr>
              <w:t>2</w:t>
            </w:r>
            <w:r w:rsidRPr="00790F68">
              <w:rPr>
                <w:rFonts w:eastAsia="MS PGothic"/>
              </w:rPr>
              <w:t>3</w:t>
            </w:r>
          </w:p>
        </w:tc>
        <w:tc>
          <w:tcPr>
            <w:tcW w:w="1135" w:type="dxa"/>
            <w:tcBorders>
              <w:top w:val="single" w:sz="4" w:space="0" w:color="auto"/>
              <w:left w:val="single" w:sz="4" w:space="0" w:color="auto"/>
              <w:bottom w:val="single" w:sz="4" w:space="0" w:color="auto"/>
              <w:right w:val="single" w:sz="4" w:space="0" w:color="auto"/>
            </w:tcBorders>
          </w:tcPr>
          <w:p w14:paraId="549893D8" w14:textId="77777777" w:rsidR="006E7BF9" w:rsidRPr="00592E3B" w:rsidRDefault="006E7BF9" w:rsidP="00CE3E80">
            <w:pPr>
              <w:pStyle w:val="TAL"/>
            </w:pPr>
          </w:p>
        </w:tc>
      </w:tr>
      <w:tr w:rsidR="006E7BF9" w:rsidRPr="00592E3B" w14:paraId="0A21914C" w14:textId="77777777" w:rsidTr="00CE3E80">
        <w:trPr>
          <w:cantSplit/>
          <w:jc w:val="center"/>
        </w:trPr>
        <w:tc>
          <w:tcPr>
            <w:tcW w:w="2837" w:type="dxa"/>
            <w:tcBorders>
              <w:top w:val="single" w:sz="4" w:space="0" w:color="auto"/>
              <w:left w:val="single" w:sz="4" w:space="0" w:color="auto"/>
              <w:bottom w:val="nil"/>
              <w:right w:val="single" w:sz="4" w:space="0" w:color="auto"/>
            </w:tcBorders>
            <w:hideMark/>
          </w:tcPr>
          <w:p w14:paraId="6DBB3048" w14:textId="77777777" w:rsidR="006E7BF9" w:rsidRPr="00592E3B" w:rsidRDefault="006E7BF9" w:rsidP="00CE3E80">
            <w:pPr>
              <w:pStyle w:val="TAL"/>
              <w:rPr>
                <w:b/>
                <w:bCs/>
              </w:rPr>
            </w:pPr>
            <w:r w:rsidRPr="00592E3B">
              <w:rPr>
                <w:b/>
                <w:bCs/>
              </w:rPr>
              <w:t>Functional Alias</w:t>
            </w:r>
          </w:p>
        </w:tc>
        <w:tc>
          <w:tcPr>
            <w:tcW w:w="2127" w:type="dxa"/>
            <w:tcBorders>
              <w:top w:val="single" w:sz="4" w:space="0" w:color="auto"/>
              <w:left w:val="single" w:sz="4" w:space="0" w:color="auto"/>
              <w:bottom w:val="single" w:sz="4" w:space="0" w:color="auto"/>
              <w:right w:val="single" w:sz="4" w:space="0" w:color="auto"/>
            </w:tcBorders>
            <w:hideMark/>
          </w:tcPr>
          <w:p w14:paraId="41383D0E" w14:textId="77777777" w:rsidR="006E7BF9" w:rsidRPr="00592E3B" w:rsidRDefault="006E7BF9" w:rsidP="00CE3E80">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58B2884" w14:textId="77777777" w:rsidR="006E7BF9" w:rsidRPr="00592E3B" w:rsidRDefault="006E7BF9" w:rsidP="00CE3E80">
            <w:pPr>
              <w:pStyle w:val="TAL"/>
            </w:pPr>
          </w:p>
        </w:tc>
        <w:tc>
          <w:tcPr>
            <w:tcW w:w="1419" w:type="dxa"/>
            <w:tcBorders>
              <w:top w:val="single" w:sz="4" w:space="0" w:color="auto"/>
              <w:left w:val="single" w:sz="4" w:space="0" w:color="auto"/>
              <w:bottom w:val="single" w:sz="4" w:space="0" w:color="auto"/>
              <w:right w:val="single" w:sz="4" w:space="0" w:color="auto"/>
            </w:tcBorders>
          </w:tcPr>
          <w:p w14:paraId="669E0F0A" w14:textId="77777777" w:rsidR="006E7BF9" w:rsidRPr="00592E3B" w:rsidRDefault="006E7BF9" w:rsidP="00CE3E80">
            <w:pPr>
              <w:pStyle w:val="TAL"/>
            </w:pPr>
          </w:p>
        </w:tc>
        <w:tc>
          <w:tcPr>
            <w:tcW w:w="1135" w:type="dxa"/>
            <w:tcBorders>
              <w:top w:val="single" w:sz="4" w:space="0" w:color="auto"/>
              <w:left w:val="single" w:sz="4" w:space="0" w:color="auto"/>
              <w:bottom w:val="single" w:sz="4" w:space="0" w:color="auto"/>
              <w:right w:val="single" w:sz="4" w:space="0" w:color="auto"/>
            </w:tcBorders>
          </w:tcPr>
          <w:p w14:paraId="58B3F096" w14:textId="77777777" w:rsidR="006E7BF9" w:rsidRPr="00592E3B" w:rsidRDefault="006E7BF9" w:rsidP="00CE3E80">
            <w:pPr>
              <w:pStyle w:val="TAL"/>
            </w:pPr>
          </w:p>
        </w:tc>
      </w:tr>
      <w:tr w:rsidR="006E7BF9" w:rsidRPr="00592E3B" w14:paraId="7C1354A8" w14:textId="77777777" w:rsidTr="00CE3E80">
        <w:trPr>
          <w:cantSplit/>
          <w:jc w:val="center"/>
        </w:trPr>
        <w:tc>
          <w:tcPr>
            <w:tcW w:w="2837" w:type="dxa"/>
            <w:tcBorders>
              <w:top w:val="nil"/>
              <w:left w:val="single" w:sz="4" w:space="0" w:color="auto"/>
              <w:bottom w:val="single" w:sz="4" w:space="0" w:color="auto"/>
              <w:right w:val="single" w:sz="4" w:space="0" w:color="auto"/>
            </w:tcBorders>
          </w:tcPr>
          <w:p w14:paraId="44CFCC2D" w14:textId="77777777" w:rsidR="006E7BF9" w:rsidRPr="00592E3B" w:rsidRDefault="006E7BF9" w:rsidP="00CE3E80">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72D8C3B2" w14:textId="77777777" w:rsidR="006E7BF9" w:rsidRPr="00592E3B" w:rsidRDefault="006E7BF9" w:rsidP="00CE3E80">
            <w:pPr>
              <w:pStyle w:val="TAL"/>
            </w:pPr>
            <w:proofErr w:type="spellStart"/>
            <w:r w:rsidRPr="00592E3B">
              <w:t>px_MCVideo_ID_FA_B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0D86C58" w14:textId="77777777" w:rsidR="006E7BF9" w:rsidRPr="00592E3B" w:rsidRDefault="006E7BF9" w:rsidP="00CE3E80">
            <w:pPr>
              <w:pStyle w:val="TAL"/>
            </w:pPr>
            <w:r w:rsidRPr="00592E3B">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09C11602" w14:textId="77777777" w:rsidR="006E7BF9" w:rsidRPr="00592E3B" w:rsidRDefault="006E7BF9" w:rsidP="00CE3E80">
            <w:pPr>
              <w:pStyle w:val="TAL"/>
            </w:pPr>
            <w:r w:rsidRPr="00592E3B">
              <w:t>TS 24.581 [88] clause 9.2.3.21</w:t>
            </w:r>
          </w:p>
        </w:tc>
        <w:tc>
          <w:tcPr>
            <w:tcW w:w="1135" w:type="dxa"/>
            <w:tcBorders>
              <w:top w:val="single" w:sz="4" w:space="0" w:color="auto"/>
              <w:left w:val="single" w:sz="4" w:space="0" w:color="auto"/>
              <w:bottom w:val="single" w:sz="4" w:space="0" w:color="auto"/>
              <w:right w:val="single" w:sz="4" w:space="0" w:color="auto"/>
            </w:tcBorders>
            <w:hideMark/>
          </w:tcPr>
          <w:p w14:paraId="4F75FA62" w14:textId="77777777" w:rsidR="006E7BF9" w:rsidRPr="00592E3B" w:rsidRDefault="006E7BF9" w:rsidP="00CE3E80">
            <w:pPr>
              <w:pStyle w:val="TAL"/>
            </w:pPr>
            <w:r w:rsidRPr="00592E3B">
              <w:rPr>
                <w:rFonts w:eastAsia="MS Mincho"/>
              </w:rPr>
              <w:t>FA</w:t>
            </w:r>
          </w:p>
        </w:tc>
      </w:tr>
    </w:tbl>
    <w:p w14:paraId="0CA3AB78" w14:textId="77777777" w:rsidR="006E7BF9" w:rsidRPr="00592E3B" w:rsidRDefault="006E7BF9" w:rsidP="006E7BF9"/>
    <w:p w14:paraId="7DF5C693" w14:textId="77777777" w:rsidR="006E7BF9" w:rsidRPr="00592E3B" w:rsidRDefault="006E7BF9" w:rsidP="006E7BF9">
      <w:pPr>
        <w:pStyle w:val="Heading5"/>
      </w:pPr>
      <w:bookmarkStart w:id="369" w:name="_Toc27678231"/>
      <w:bookmarkStart w:id="370" w:name="_Toc36037253"/>
      <w:bookmarkStart w:id="371" w:name="_Toc44398330"/>
      <w:bookmarkStart w:id="372" w:name="_Toc52382529"/>
      <w:bookmarkStart w:id="373" w:name="_Toc60687440"/>
      <w:bookmarkStart w:id="374" w:name="_Toc68726605"/>
      <w:bookmarkStart w:id="375" w:name="_Toc75786531"/>
      <w:bookmarkStart w:id="376" w:name="_Toc100443440"/>
      <w:bookmarkStart w:id="377" w:name="_Toc178183860"/>
      <w:bookmarkStart w:id="378" w:name="_Toc180142678"/>
      <w:r w:rsidRPr="00592E3B">
        <w:t>5.5.11.2.10</w:t>
      </w:r>
      <w:r w:rsidRPr="00592E3B">
        <w:tab/>
      </w:r>
      <w:bookmarkEnd w:id="369"/>
      <w:bookmarkEnd w:id="370"/>
      <w:bookmarkEnd w:id="371"/>
      <w:bookmarkEnd w:id="372"/>
      <w:bookmarkEnd w:id="373"/>
      <w:bookmarkEnd w:id="374"/>
      <w:bookmarkEnd w:id="375"/>
      <w:r w:rsidRPr="00592E3B">
        <w:t>Void</w:t>
      </w:r>
      <w:bookmarkEnd w:id="376"/>
      <w:bookmarkEnd w:id="377"/>
      <w:bookmarkEnd w:id="378"/>
    </w:p>
    <w:p w14:paraId="58CFE724" w14:textId="77777777" w:rsidR="006E7BF9" w:rsidRPr="00592E3B" w:rsidRDefault="006E7BF9" w:rsidP="006E7BF9"/>
    <w:p w14:paraId="3AE34617" w14:textId="77777777" w:rsidR="006E7BF9" w:rsidRPr="00592E3B" w:rsidRDefault="006E7BF9" w:rsidP="006E7BF9">
      <w:pPr>
        <w:pStyle w:val="Heading5"/>
      </w:pPr>
      <w:bookmarkStart w:id="379" w:name="_Toc27678232"/>
      <w:bookmarkStart w:id="380" w:name="_Toc36037254"/>
      <w:bookmarkStart w:id="381" w:name="_Toc44398331"/>
      <w:bookmarkStart w:id="382" w:name="_Toc52382530"/>
      <w:bookmarkStart w:id="383" w:name="_Toc60687441"/>
      <w:bookmarkStart w:id="384" w:name="_Toc68726606"/>
      <w:bookmarkStart w:id="385" w:name="_Toc75786532"/>
      <w:bookmarkStart w:id="386" w:name="_Toc100443441"/>
      <w:bookmarkStart w:id="387" w:name="_Toc178183861"/>
      <w:bookmarkStart w:id="388" w:name="_Toc180142679"/>
      <w:r w:rsidRPr="00592E3B">
        <w:t>5.5.11.2.11</w:t>
      </w:r>
      <w:r w:rsidRPr="00592E3B">
        <w:tab/>
        <w:t>Transmission Cancel Request Notify</w:t>
      </w:r>
      <w:bookmarkEnd w:id="379"/>
      <w:bookmarkEnd w:id="380"/>
      <w:bookmarkEnd w:id="381"/>
      <w:bookmarkEnd w:id="382"/>
      <w:bookmarkEnd w:id="383"/>
      <w:bookmarkEnd w:id="384"/>
      <w:bookmarkEnd w:id="385"/>
      <w:bookmarkEnd w:id="386"/>
      <w:bookmarkEnd w:id="387"/>
      <w:bookmarkEnd w:id="388"/>
    </w:p>
    <w:p w14:paraId="3C04BD6B" w14:textId="77777777" w:rsidR="006E7BF9" w:rsidRPr="00592E3B" w:rsidRDefault="006E7BF9" w:rsidP="006E7BF9">
      <w:pPr>
        <w:pStyle w:val="TH"/>
      </w:pPr>
      <w:r w:rsidRPr="00592E3B">
        <w:t>Table 5.5.11.2.11-1: Transmission Cancel Request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6E7BF9" w:rsidRPr="00592E3B" w14:paraId="5E23716E" w14:textId="77777777" w:rsidTr="00CE3E80">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CE37C47" w14:textId="77777777" w:rsidR="006E7BF9" w:rsidRPr="00592E3B" w:rsidRDefault="006E7BF9" w:rsidP="00CE3E80">
            <w:pPr>
              <w:pStyle w:val="TAL"/>
              <w:keepLines w:val="0"/>
              <w:widowControl w:val="0"/>
            </w:pPr>
            <w:r w:rsidRPr="00592E3B">
              <w:t>Derivation Path: TS 24.581 [88] Table 9.2.19-1</w:t>
            </w:r>
          </w:p>
        </w:tc>
      </w:tr>
      <w:tr w:rsidR="006E7BF9" w:rsidRPr="00592E3B" w14:paraId="0B1AA72E" w14:textId="77777777" w:rsidTr="00CE3E80">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0C3674D" w14:textId="77777777" w:rsidR="006E7BF9" w:rsidRPr="00592E3B" w:rsidRDefault="006E7BF9" w:rsidP="00CE3E80">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335E9C63" w14:textId="77777777" w:rsidR="006E7BF9" w:rsidRPr="00592E3B" w:rsidRDefault="006E7BF9" w:rsidP="00CE3E80">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4FA24A45" w14:textId="77777777" w:rsidR="006E7BF9" w:rsidRPr="00592E3B" w:rsidRDefault="006E7BF9" w:rsidP="00CE3E80">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20081DC6" w14:textId="77777777" w:rsidR="006E7BF9" w:rsidRPr="00592E3B" w:rsidRDefault="006E7BF9" w:rsidP="00CE3E80">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726AED33" w14:textId="77777777" w:rsidR="006E7BF9" w:rsidRPr="00592E3B" w:rsidRDefault="006E7BF9" w:rsidP="00CE3E80">
            <w:pPr>
              <w:pStyle w:val="TAH"/>
              <w:keepLines w:val="0"/>
              <w:widowControl w:val="0"/>
            </w:pPr>
            <w:r w:rsidRPr="00592E3B">
              <w:t>Condition</w:t>
            </w:r>
          </w:p>
        </w:tc>
      </w:tr>
      <w:tr w:rsidR="006E7BF9" w:rsidRPr="00592E3B" w14:paraId="6B2516D4"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88C47AF" w14:textId="77777777" w:rsidR="006E7BF9" w:rsidRPr="00592E3B" w:rsidRDefault="006E7BF9" w:rsidP="00CE3E80">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58A6D259" w14:textId="77777777" w:rsidR="006E7BF9" w:rsidRPr="00592E3B" w:rsidRDefault="006E7BF9" w:rsidP="00CE3E80">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12E08F01" w14:textId="77777777" w:rsidR="006E7BF9" w:rsidRPr="00592E3B" w:rsidRDefault="006E7BF9" w:rsidP="00CE3E80">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BDAD7B4" w14:textId="77777777" w:rsidR="006E7BF9" w:rsidRPr="00592E3B" w:rsidRDefault="006E7BF9" w:rsidP="00CE3E80">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591F307" w14:textId="77777777" w:rsidR="006E7BF9" w:rsidRPr="00592E3B" w:rsidRDefault="006E7BF9" w:rsidP="00CE3E80">
            <w:pPr>
              <w:pStyle w:val="TAL"/>
            </w:pPr>
          </w:p>
        </w:tc>
      </w:tr>
      <w:tr w:rsidR="006E7BF9" w:rsidRPr="00592E3B" w14:paraId="5278FFB1"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08E9A134" w14:textId="77777777" w:rsidR="006E7BF9" w:rsidRPr="00592E3B" w:rsidRDefault="006E7BF9" w:rsidP="00CE3E80">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5DA07CF" w14:textId="77777777" w:rsidR="006E7BF9" w:rsidRPr="00592E3B" w:rsidRDefault="006E7BF9" w:rsidP="00CE3E80">
            <w:pPr>
              <w:pStyle w:val="TAL"/>
              <w:keepLines w:val="0"/>
              <w:widowControl w:val="0"/>
            </w:pPr>
            <w:r w:rsidRPr="00592E3B">
              <w:t>“01010”</w:t>
            </w:r>
          </w:p>
        </w:tc>
        <w:tc>
          <w:tcPr>
            <w:tcW w:w="2160" w:type="dxa"/>
            <w:tcBorders>
              <w:top w:val="single" w:sz="4" w:space="0" w:color="auto"/>
              <w:left w:val="single" w:sz="4" w:space="0" w:color="auto"/>
              <w:bottom w:val="single" w:sz="4" w:space="0" w:color="auto"/>
              <w:right w:val="single" w:sz="4" w:space="0" w:color="auto"/>
            </w:tcBorders>
            <w:hideMark/>
          </w:tcPr>
          <w:p w14:paraId="186A415B" w14:textId="77777777" w:rsidR="006E7BF9" w:rsidRPr="00592E3B" w:rsidRDefault="006E7BF9" w:rsidP="00CE3E80">
            <w:pPr>
              <w:pStyle w:val="TAL"/>
              <w:keepLines w:val="0"/>
              <w:widowControl w:val="0"/>
            </w:pPr>
            <w:r w:rsidRPr="00592E3B">
              <w:t>Transmission Cancel Request Notify</w:t>
            </w:r>
          </w:p>
        </w:tc>
        <w:tc>
          <w:tcPr>
            <w:tcW w:w="1350" w:type="dxa"/>
            <w:tcBorders>
              <w:top w:val="single" w:sz="4" w:space="0" w:color="auto"/>
              <w:left w:val="single" w:sz="4" w:space="0" w:color="auto"/>
              <w:bottom w:val="single" w:sz="4" w:space="0" w:color="auto"/>
              <w:right w:val="single" w:sz="4" w:space="0" w:color="auto"/>
            </w:tcBorders>
            <w:hideMark/>
          </w:tcPr>
          <w:p w14:paraId="3F59F987" w14:textId="77777777" w:rsidR="006E7BF9" w:rsidRPr="00592E3B" w:rsidRDefault="006E7BF9" w:rsidP="00CE3E80">
            <w:pPr>
              <w:pStyle w:val="TAL"/>
              <w:keepLines w:val="0"/>
              <w:widowControl w:val="0"/>
            </w:pPr>
            <w:r w:rsidRPr="00592E3B">
              <w:t xml:space="preserve">TS 24.581 [88] clause 9.2.19 and 9.2.2.1-2 </w:t>
            </w:r>
          </w:p>
        </w:tc>
        <w:tc>
          <w:tcPr>
            <w:tcW w:w="1170" w:type="dxa"/>
            <w:tcBorders>
              <w:top w:val="single" w:sz="4" w:space="0" w:color="auto"/>
              <w:left w:val="single" w:sz="4" w:space="0" w:color="auto"/>
              <w:bottom w:val="single" w:sz="4" w:space="0" w:color="auto"/>
              <w:right w:val="single" w:sz="4" w:space="0" w:color="auto"/>
            </w:tcBorders>
          </w:tcPr>
          <w:p w14:paraId="79C69618" w14:textId="77777777" w:rsidR="006E7BF9" w:rsidRPr="00592E3B" w:rsidRDefault="006E7BF9" w:rsidP="00CE3E80">
            <w:pPr>
              <w:pStyle w:val="TAL"/>
            </w:pPr>
          </w:p>
        </w:tc>
      </w:tr>
      <w:tr w:rsidR="006E7BF9" w:rsidRPr="00592E3B" w14:paraId="522D580F"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06F61593"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29A66DF0" w14:textId="77777777" w:rsidR="006E7BF9" w:rsidRPr="00592E3B" w:rsidRDefault="006E7BF9" w:rsidP="00CE3E80">
            <w:pPr>
              <w:pStyle w:val="TAL"/>
              <w:keepLines w:val="0"/>
              <w:widowControl w:val="0"/>
            </w:pPr>
            <w:r w:rsidRPr="00592E3B">
              <w:rPr>
                <w:szCs w:val="18"/>
              </w:rPr>
              <w:t>“11010”</w:t>
            </w:r>
          </w:p>
        </w:tc>
        <w:tc>
          <w:tcPr>
            <w:tcW w:w="2160" w:type="dxa"/>
            <w:tcBorders>
              <w:top w:val="single" w:sz="4" w:space="0" w:color="auto"/>
              <w:left w:val="single" w:sz="4" w:space="0" w:color="auto"/>
              <w:bottom w:val="single" w:sz="4" w:space="0" w:color="auto"/>
              <w:right w:val="single" w:sz="4" w:space="0" w:color="auto"/>
            </w:tcBorders>
          </w:tcPr>
          <w:p w14:paraId="70D4593D" w14:textId="77777777" w:rsidR="006E7BF9" w:rsidRPr="00592E3B" w:rsidRDefault="006E7BF9" w:rsidP="00CE3E80">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D707D30" w14:textId="77777777" w:rsidR="006E7BF9" w:rsidRPr="00592E3B" w:rsidRDefault="006E7BF9" w:rsidP="00CE3E80">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7F7F5002" w14:textId="77777777" w:rsidR="006E7BF9" w:rsidRPr="00592E3B" w:rsidRDefault="006E7BF9" w:rsidP="00CE3E80">
            <w:pPr>
              <w:pStyle w:val="TAL"/>
            </w:pPr>
            <w:r w:rsidRPr="00592E3B">
              <w:t>ACK</w:t>
            </w:r>
          </w:p>
        </w:tc>
      </w:tr>
      <w:tr w:rsidR="006E7BF9" w:rsidRPr="00592E3B" w14:paraId="4DF03743"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309810B1" w14:textId="77777777" w:rsidR="006E7BF9" w:rsidRPr="00592E3B" w:rsidRDefault="006E7BF9" w:rsidP="00CE3E80">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54C51697" w14:textId="77777777" w:rsidR="006E7BF9" w:rsidRPr="00592E3B" w:rsidRDefault="006E7BF9" w:rsidP="00CE3E80">
            <w:pPr>
              <w:pStyle w:val="TAL"/>
              <w:keepNext w:val="0"/>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tcPr>
          <w:p w14:paraId="280072DA" w14:textId="77777777" w:rsidR="006E7BF9" w:rsidRPr="00592E3B" w:rsidRDefault="006E7BF9" w:rsidP="00CE3E80">
            <w:pPr>
              <w:pStyle w:val="TAL"/>
              <w:keepNext w:val="0"/>
              <w:keepLines w:val="0"/>
              <w:widowControl w:val="0"/>
              <w:rPr>
                <w:rFonts w:eastAsia="MS PGothic"/>
              </w:rPr>
            </w:pPr>
            <w:r w:rsidRPr="00592E3B">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3442E06D" w14:textId="77777777" w:rsidR="006E7BF9" w:rsidRPr="00592E3B" w:rsidRDefault="006E7BF9" w:rsidP="00CE3E80">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04A8772A" w14:textId="77777777" w:rsidR="006E7BF9" w:rsidRPr="00592E3B" w:rsidRDefault="006E7BF9" w:rsidP="00CE3E80">
            <w:pPr>
              <w:pStyle w:val="TAL"/>
              <w:keepNext w:val="0"/>
              <w:keepLines w:val="0"/>
              <w:widowControl w:val="0"/>
              <w:rPr>
                <w:rFonts w:eastAsia="MS Mincho"/>
              </w:rPr>
            </w:pPr>
          </w:p>
        </w:tc>
      </w:tr>
      <w:tr w:rsidR="006E7BF9" w:rsidRPr="00592E3B" w14:paraId="6830BD82"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1384D73D" w14:textId="77777777" w:rsidR="006E7BF9" w:rsidRPr="00592E3B" w:rsidRDefault="006E7BF9" w:rsidP="00CE3E80">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6A420717" w14:textId="77777777" w:rsidR="006E7BF9" w:rsidRPr="00592E3B" w:rsidRDefault="006E7BF9" w:rsidP="00CE3E80">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0216E596" w14:textId="77777777" w:rsidR="006E7BF9" w:rsidRPr="00592E3B" w:rsidRDefault="006E7BF9" w:rsidP="00CE3E80">
            <w:pPr>
              <w:pStyle w:val="TAL"/>
              <w:keepNext w:val="0"/>
              <w:keepLines w:val="0"/>
              <w:widowControl w:val="0"/>
              <w:rPr>
                <w:rFonts w:eastAsia="MS PGothic"/>
              </w:rPr>
            </w:pPr>
            <w:r w:rsidRPr="00592E3B">
              <w:rPr>
                <w:rFonts w:eastAsia="MS PGothic"/>
              </w:rPr>
              <w:t xml:space="preserve">The SSRC of the transmission arbitrator </w:t>
            </w:r>
          </w:p>
        </w:tc>
        <w:tc>
          <w:tcPr>
            <w:tcW w:w="1350" w:type="dxa"/>
            <w:tcBorders>
              <w:top w:val="single" w:sz="4" w:space="0" w:color="auto"/>
              <w:left w:val="single" w:sz="4" w:space="0" w:color="auto"/>
              <w:bottom w:val="single" w:sz="4" w:space="0" w:color="auto"/>
              <w:right w:val="single" w:sz="4" w:space="0" w:color="auto"/>
            </w:tcBorders>
          </w:tcPr>
          <w:p w14:paraId="43725201" w14:textId="77777777" w:rsidR="006E7BF9" w:rsidRPr="00592E3B" w:rsidRDefault="006E7BF9" w:rsidP="00CE3E80">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13C0D825" w14:textId="77777777" w:rsidR="006E7BF9" w:rsidRPr="00592E3B" w:rsidRDefault="006E7BF9" w:rsidP="00CE3E80">
            <w:pPr>
              <w:pStyle w:val="TAL"/>
              <w:keepNext w:val="0"/>
              <w:keepLines w:val="0"/>
              <w:widowControl w:val="0"/>
              <w:rPr>
                <w:rFonts w:eastAsia="MS Mincho"/>
              </w:rPr>
            </w:pPr>
            <w:r w:rsidRPr="00592E3B">
              <w:rPr>
                <w:rFonts w:eastAsia="MS Mincho"/>
              </w:rPr>
              <w:t>OFF-NETWORK</w:t>
            </w:r>
          </w:p>
        </w:tc>
      </w:tr>
      <w:tr w:rsidR="006E7BF9" w:rsidRPr="00592E3B" w14:paraId="086CE2F1"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0E31BAA" w14:textId="77777777" w:rsidR="006E7BF9" w:rsidRPr="00592E3B" w:rsidRDefault="006E7BF9" w:rsidP="00CE3E80">
            <w:pPr>
              <w:pStyle w:val="TAL"/>
              <w:keepNext w:val="0"/>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3A910C4" w14:textId="77777777" w:rsidR="006E7BF9" w:rsidRPr="00592E3B" w:rsidRDefault="006E7BF9" w:rsidP="00CE3E80">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57F4F808" w14:textId="77777777" w:rsidR="006E7BF9" w:rsidRPr="00592E3B" w:rsidRDefault="006E7BF9" w:rsidP="00CE3E80">
            <w:pPr>
              <w:pStyle w:val="TAL"/>
              <w:keepNext w:val="0"/>
              <w:keepLines w:val="0"/>
              <w:widowControl w:val="0"/>
              <w:rPr>
                <w:rFonts w:eastAsia="MS PGothic"/>
              </w:rPr>
            </w:pPr>
            <w:r w:rsidRPr="00592E3B">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6BDC3A06" w14:textId="77777777" w:rsidR="006E7BF9" w:rsidRPr="00592E3B" w:rsidRDefault="006E7BF9" w:rsidP="00CE3E80">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7AAAE054" w14:textId="77777777" w:rsidR="006E7BF9" w:rsidRPr="00592E3B" w:rsidRDefault="006E7BF9" w:rsidP="00CE3E80">
            <w:pPr>
              <w:pStyle w:val="TAL"/>
              <w:keepNext w:val="0"/>
              <w:keepLines w:val="0"/>
              <w:widowControl w:val="0"/>
              <w:rPr>
                <w:rFonts w:eastAsia="MS Mincho"/>
              </w:rPr>
            </w:pPr>
          </w:p>
        </w:tc>
      </w:tr>
    </w:tbl>
    <w:p w14:paraId="544AE4BB" w14:textId="77777777" w:rsidR="006E7BF9" w:rsidRPr="00592E3B" w:rsidRDefault="006E7BF9" w:rsidP="006E7BF9"/>
    <w:p w14:paraId="5835C814" w14:textId="77777777" w:rsidR="006E7BF9" w:rsidRPr="00592E3B" w:rsidRDefault="006E7BF9" w:rsidP="006E7BF9">
      <w:pPr>
        <w:pStyle w:val="Heading5"/>
      </w:pPr>
      <w:bookmarkStart w:id="389" w:name="_Toc27678233"/>
      <w:bookmarkStart w:id="390" w:name="_Toc36037255"/>
      <w:bookmarkStart w:id="391" w:name="_Toc44398332"/>
      <w:bookmarkStart w:id="392" w:name="_Toc52382531"/>
      <w:bookmarkStart w:id="393" w:name="_Toc60687442"/>
      <w:bookmarkStart w:id="394" w:name="_Toc68726607"/>
      <w:bookmarkStart w:id="395" w:name="_Toc75786533"/>
      <w:bookmarkStart w:id="396" w:name="_Toc100443442"/>
      <w:bookmarkStart w:id="397" w:name="_Toc178183862"/>
      <w:bookmarkStart w:id="398" w:name="_Toc180142680"/>
      <w:r w:rsidRPr="00592E3B">
        <w:lastRenderedPageBreak/>
        <w:t>5.5.11.2.12</w:t>
      </w:r>
      <w:r w:rsidRPr="00592E3B">
        <w:tab/>
        <w:t>Remote Transmission Response</w:t>
      </w:r>
      <w:bookmarkEnd w:id="389"/>
      <w:bookmarkEnd w:id="390"/>
      <w:bookmarkEnd w:id="391"/>
      <w:bookmarkEnd w:id="392"/>
      <w:bookmarkEnd w:id="393"/>
      <w:bookmarkEnd w:id="394"/>
      <w:bookmarkEnd w:id="395"/>
      <w:bookmarkEnd w:id="396"/>
      <w:bookmarkEnd w:id="397"/>
      <w:bookmarkEnd w:id="398"/>
    </w:p>
    <w:p w14:paraId="2249818E" w14:textId="77777777" w:rsidR="006E7BF9" w:rsidRPr="00592E3B" w:rsidRDefault="006E7BF9" w:rsidP="006E7BF9">
      <w:pPr>
        <w:pStyle w:val="TH"/>
      </w:pPr>
      <w:r w:rsidRPr="00592E3B">
        <w:t>Table 5.5.11.2.12-1: Remote Transmission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6E7BF9" w:rsidRPr="00592E3B" w14:paraId="75A7556A" w14:textId="77777777" w:rsidTr="00CE3E80">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8FBF9B4" w14:textId="77777777" w:rsidR="006E7BF9" w:rsidRPr="00592E3B" w:rsidRDefault="006E7BF9" w:rsidP="00CE3E80">
            <w:pPr>
              <w:pStyle w:val="TAL"/>
              <w:keepLines w:val="0"/>
              <w:widowControl w:val="0"/>
            </w:pPr>
            <w:r w:rsidRPr="00592E3B">
              <w:t>Derivation Path: TS 24.581 [88] Table 9.2.23-1</w:t>
            </w:r>
          </w:p>
        </w:tc>
      </w:tr>
      <w:tr w:rsidR="006E7BF9" w:rsidRPr="00592E3B" w14:paraId="0BCB3B78" w14:textId="77777777" w:rsidTr="00CE3E80">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2F84BA6C" w14:textId="77777777" w:rsidR="006E7BF9" w:rsidRPr="00592E3B" w:rsidRDefault="006E7BF9" w:rsidP="00CE3E80">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1F07EE7" w14:textId="77777777" w:rsidR="006E7BF9" w:rsidRPr="00592E3B" w:rsidRDefault="006E7BF9" w:rsidP="00CE3E80">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52412A33" w14:textId="77777777" w:rsidR="006E7BF9" w:rsidRPr="00592E3B" w:rsidRDefault="006E7BF9" w:rsidP="00CE3E80">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28FCCEE7" w14:textId="77777777" w:rsidR="006E7BF9" w:rsidRPr="00592E3B" w:rsidRDefault="006E7BF9" w:rsidP="00CE3E80">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059A4EBC" w14:textId="77777777" w:rsidR="006E7BF9" w:rsidRPr="00592E3B" w:rsidRDefault="006E7BF9" w:rsidP="00CE3E80">
            <w:pPr>
              <w:pStyle w:val="TAH"/>
              <w:keepLines w:val="0"/>
              <w:widowControl w:val="0"/>
            </w:pPr>
            <w:r w:rsidRPr="00592E3B">
              <w:t>Condition</w:t>
            </w:r>
          </w:p>
        </w:tc>
      </w:tr>
      <w:tr w:rsidR="006E7BF9" w:rsidRPr="00592E3B" w14:paraId="30633452"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0EB534C7" w14:textId="77777777" w:rsidR="006E7BF9" w:rsidRPr="00592E3B" w:rsidRDefault="006E7BF9" w:rsidP="00CE3E80">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58B66306" w14:textId="77777777" w:rsidR="006E7BF9" w:rsidRPr="00592E3B" w:rsidRDefault="006E7BF9" w:rsidP="00CE3E80">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801C7E0" w14:textId="77777777" w:rsidR="006E7BF9" w:rsidRPr="00592E3B" w:rsidRDefault="006E7BF9" w:rsidP="00CE3E80">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75DCF64" w14:textId="77777777" w:rsidR="006E7BF9" w:rsidRPr="00592E3B" w:rsidRDefault="006E7BF9" w:rsidP="00CE3E80">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4EA0233" w14:textId="77777777" w:rsidR="006E7BF9" w:rsidRPr="00592E3B" w:rsidRDefault="006E7BF9" w:rsidP="00CE3E80">
            <w:pPr>
              <w:pStyle w:val="TAL"/>
            </w:pPr>
          </w:p>
        </w:tc>
      </w:tr>
      <w:tr w:rsidR="006E7BF9" w:rsidRPr="00592E3B" w14:paraId="3DC840F5"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68DB06CD" w14:textId="77777777" w:rsidR="006E7BF9" w:rsidRPr="00592E3B" w:rsidRDefault="006E7BF9" w:rsidP="00CE3E80">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35A0DE95" w14:textId="77777777" w:rsidR="006E7BF9" w:rsidRPr="00592E3B" w:rsidRDefault="006E7BF9" w:rsidP="00CE3E80">
            <w:pPr>
              <w:pStyle w:val="TAL"/>
              <w:keepLines w:val="0"/>
              <w:widowControl w:val="0"/>
            </w:pPr>
            <w:r w:rsidRPr="00592E3B">
              <w:t>“01011”</w:t>
            </w:r>
          </w:p>
        </w:tc>
        <w:tc>
          <w:tcPr>
            <w:tcW w:w="2160" w:type="dxa"/>
            <w:tcBorders>
              <w:top w:val="single" w:sz="4" w:space="0" w:color="auto"/>
              <w:left w:val="single" w:sz="4" w:space="0" w:color="auto"/>
              <w:bottom w:val="single" w:sz="4" w:space="0" w:color="auto"/>
              <w:right w:val="single" w:sz="4" w:space="0" w:color="auto"/>
            </w:tcBorders>
            <w:hideMark/>
          </w:tcPr>
          <w:p w14:paraId="7787DA7C" w14:textId="77777777" w:rsidR="006E7BF9" w:rsidRPr="00592E3B" w:rsidRDefault="006E7BF9" w:rsidP="00CE3E80">
            <w:pPr>
              <w:pStyle w:val="TAL"/>
              <w:keepLines w:val="0"/>
              <w:widowControl w:val="0"/>
            </w:pPr>
            <w:r w:rsidRPr="00592E3B">
              <w:t>Remote Transmission Response</w:t>
            </w:r>
          </w:p>
        </w:tc>
        <w:tc>
          <w:tcPr>
            <w:tcW w:w="1350" w:type="dxa"/>
            <w:tcBorders>
              <w:top w:val="single" w:sz="4" w:space="0" w:color="auto"/>
              <w:left w:val="single" w:sz="4" w:space="0" w:color="auto"/>
              <w:bottom w:val="single" w:sz="4" w:space="0" w:color="auto"/>
              <w:right w:val="single" w:sz="4" w:space="0" w:color="auto"/>
            </w:tcBorders>
            <w:hideMark/>
          </w:tcPr>
          <w:p w14:paraId="31D5B784" w14:textId="77777777" w:rsidR="006E7BF9" w:rsidRPr="00592E3B" w:rsidRDefault="006E7BF9" w:rsidP="00CE3E80">
            <w:pPr>
              <w:pStyle w:val="TAL"/>
              <w:keepLines w:val="0"/>
              <w:widowControl w:val="0"/>
            </w:pPr>
            <w:r w:rsidRPr="00592E3B">
              <w:t xml:space="preserve">TS 24.581 [88] clause 9.2.23 and 9.2.2.1-2 </w:t>
            </w:r>
          </w:p>
        </w:tc>
        <w:tc>
          <w:tcPr>
            <w:tcW w:w="1170" w:type="dxa"/>
            <w:tcBorders>
              <w:top w:val="single" w:sz="4" w:space="0" w:color="auto"/>
              <w:left w:val="single" w:sz="4" w:space="0" w:color="auto"/>
              <w:bottom w:val="single" w:sz="4" w:space="0" w:color="auto"/>
              <w:right w:val="single" w:sz="4" w:space="0" w:color="auto"/>
            </w:tcBorders>
          </w:tcPr>
          <w:p w14:paraId="6EEE0F27" w14:textId="77777777" w:rsidR="006E7BF9" w:rsidRPr="00592E3B" w:rsidRDefault="006E7BF9" w:rsidP="00CE3E80">
            <w:pPr>
              <w:pStyle w:val="TAL"/>
            </w:pPr>
          </w:p>
        </w:tc>
      </w:tr>
      <w:tr w:rsidR="006E7BF9" w:rsidRPr="00592E3B" w14:paraId="67FCA8F1"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4670BF29"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6E625EA9" w14:textId="77777777" w:rsidR="006E7BF9" w:rsidRPr="00592E3B" w:rsidRDefault="006E7BF9" w:rsidP="00CE3E80">
            <w:pPr>
              <w:pStyle w:val="TAL"/>
              <w:keepLines w:val="0"/>
              <w:widowControl w:val="0"/>
            </w:pPr>
            <w:r w:rsidRPr="00592E3B">
              <w:t>“11011”</w:t>
            </w:r>
          </w:p>
        </w:tc>
        <w:tc>
          <w:tcPr>
            <w:tcW w:w="2160" w:type="dxa"/>
            <w:tcBorders>
              <w:top w:val="single" w:sz="4" w:space="0" w:color="auto"/>
              <w:left w:val="single" w:sz="4" w:space="0" w:color="auto"/>
              <w:bottom w:val="single" w:sz="4" w:space="0" w:color="auto"/>
              <w:right w:val="single" w:sz="4" w:space="0" w:color="auto"/>
            </w:tcBorders>
          </w:tcPr>
          <w:p w14:paraId="4ED66045" w14:textId="77777777" w:rsidR="006E7BF9" w:rsidRPr="00592E3B" w:rsidRDefault="006E7BF9" w:rsidP="00CE3E80">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138200B" w14:textId="77777777" w:rsidR="006E7BF9" w:rsidRPr="00592E3B" w:rsidRDefault="006E7BF9" w:rsidP="00CE3E80">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1320BD5" w14:textId="77777777" w:rsidR="006E7BF9" w:rsidRPr="00592E3B" w:rsidRDefault="006E7BF9" w:rsidP="00CE3E80">
            <w:pPr>
              <w:pStyle w:val="TAL"/>
            </w:pPr>
            <w:r w:rsidRPr="00592E3B">
              <w:t>ACK</w:t>
            </w:r>
          </w:p>
        </w:tc>
      </w:tr>
      <w:tr w:rsidR="006E7BF9" w:rsidRPr="00592E3B" w14:paraId="428684FE"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62EA1917" w14:textId="77777777" w:rsidR="006E7BF9" w:rsidRPr="00592E3B" w:rsidRDefault="006E7BF9" w:rsidP="00CE3E80">
            <w:pPr>
              <w:pStyle w:val="TAL"/>
              <w:keepNext w:val="0"/>
              <w:keepLines w:val="0"/>
              <w:widowControl w:val="0"/>
            </w:pPr>
            <w:r w:rsidRPr="00592E3B">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9D164A4" w14:textId="77777777" w:rsidR="006E7BF9" w:rsidRPr="00592E3B" w:rsidRDefault="006E7BF9" w:rsidP="00CE3E80">
            <w:pPr>
              <w:pStyle w:val="TAL"/>
              <w:keepNext w:val="0"/>
              <w:keepLines w:val="0"/>
              <w:widowControl w:val="0"/>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010EC6E4" w14:textId="77777777" w:rsidR="006E7BF9" w:rsidRPr="00592E3B" w:rsidRDefault="006E7BF9" w:rsidP="00CE3E80">
            <w:pPr>
              <w:pStyle w:val="TAL"/>
            </w:pPr>
            <w:r w:rsidRPr="00592E3B">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2EF0CE1A" w14:textId="77777777" w:rsidR="006E7BF9" w:rsidRPr="00592E3B" w:rsidRDefault="006E7BF9" w:rsidP="00CE3E80">
            <w:pPr>
              <w:pStyle w:val="TAL"/>
              <w:keepNext w:val="0"/>
              <w:keepLines w:val="0"/>
              <w:widowControl w:val="0"/>
            </w:pPr>
            <w:r w:rsidRPr="00592E3B">
              <w:t>IETF RFC 3550 [76].</w:t>
            </w:r>
          </w:p>
        </w:tc>
        <w:tc>
          <w:tcPr>
            <w:tcW w:w="1170" w:type="dxa"/>
            <w:tcBorders>
              <w:top w:val="single" w:sz="4" w:space="0" w:color="auto"/>
              <w:left w:val="single" w:sz="4" w:space="0" w:color="auto"/>
              <w:bottom w:val="single" w:sz="4" w:space="0" w:color="auto"/>
              <w:right w:val="single" w:sz="4" w:space="0" w:color="auto"/>
            </w:tcBorders>
          </w:tcPr>
          <w:p w14:paraId="671F9AE7" w14:textId="77777777" w:rsidR="006E7BF9" w:rsidRPr="00592E3B" w:rsidRDefault="006E7BF9" w:rsidP="00CE3E80">
            <w:pPr>
              <w:pStyle w:val="TAL"/>
              <w:keepNext w:val="0"/>
              <w:keepLines w:val="0"/>
              <w:widowControl w:val="0"/>
            </w:pPr>
          </w:p>
        </w:tc>
      </w:tr>
      <w:tr w:rsidR="006E7BF9" w:rsidRPr="00592E3B" w14:paraId="52D4F5CA"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3DA8EA2D" w14:textId="77777777" w:rsidR="006E7BF9" w:rsidRPr="00592E3B" w:rsidRDefault="006E7BF9" w:rsidP="00CE3E80">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142C9B63" w14:textId="77777777" w:rsidR="006E7BF9" w:rsidRPr="00592E3B" w:rsidRDefault="006E7BF9" w:rsidP="00CE3E80">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0E51F30B"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78E5AACF"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DD6C1C9" w14:textId="77777777" w:rsidR="006E7BF9" w:rsidRPr="00592E3B" w:rsidRDefault="006E7BF9" w:rsidP="00CE3E80">
            <w:pPr>
              <w:pStyle w:val="TAL"/>
              <w:keepNext w:val="0"/>
              <w:keepLines w:val="0"/>
              <w:widowControl w:val="0"/>
            </w:pPr>
            <w:r w:rsidRPr="00592E3B">
              <w:rPr>
                <w:rFonts w:eastAsia="MS Mincho"/>
              </w:rPr>
              <w:t>OFF-NETWORK</w:t>
            </w:r>
          </w:p>
        </w:tc>
      </w:tr>
      <w:tr w:rsidR="006E7BF9" w:rsidRPr="00592E3B" w14:paraId="48FFA89F"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EE621F2" w14:textId="77777777" w:rsidR="006E7BF9" w:rsidRPr="00592E3B" w:rsidRDefault="006E7BF9" w:rsidP="00CE3E80">
            <w:pPr>
              <w:pStyle w:val="TAL"/>
              <w:keepNext w:val="0"/>
              <w:keepLines w:val="0"/>
              <w:widowControl w:val="0"/>
            </w:pPr>
            <w:r w:rsidRPr="00592E3B">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6DB11967" w14:textId="77777777" w:rsidR="006E7BF9" w:rsidRPr="00592E3B" w:rsidRDefault="006E7BF9" w:rsidP="00CE3E80">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3E28721D"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30AE9961"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53EE5B9" w14:textId="77777777" w:rsidR="006E7BF9" w:rsidRPr="00592E3B" w:rsidRDefault="006E7BF9" w:rsidP="00CE3E80">
            <w:pPr>
              <w:pStyle w:val="TAL"/>
              <w:keepNext w:val="0"/>
              <w:keepLines w:val="0"/>
              <w:widowControl w:val="0"/>
            </w:pPr>
          </w:p>
        </w:tc>
      </w:tr>
    </w:tbl>
    <w:p w14:paraId="12F4C15E" w14:textId="77777777" w:rsidR="006E7BF9" w:rsidRPr="00592E3B" w:rsidRDefault="006E7BF9" w:rsidP="006E7BF9">
      <w:pPr>
        <w:rPr>
          <w:rFonts w:ascii="Arial" w:hAnsi="Arial"/>
          <w:sz w:val="18"/>
        </w:rPr>
      </w:pPr>
    </w:p>
    <w:p w14:paraId="52AAF250" w14:textId="77777777" w:rsidR="006E7BF9" w:rsidRPr="00592E3B" w:rsidRDefault="006E7BF9" w:rsidP="006E7BF9">
      <w:pPr>
        <w:pStyle w:val="Heading5"/>
        <w:rPr>
          <w:szCs w:val="22"/>
        </w:rPr>
      </w:pPr>
      <w:bookmarkStart w:id="399" w:name="_Toc27678234"/>
      <w:bookmarkStart w:id="400" w:name="_Toc36037256"/>
      <w:bookmarkStart w:id="401" w:name="_Toc44398333"/>
      <w:bookmarkStart w:id="402" w:name="_Toc52382532"/>
      <w:bookmarkStart w:id="403" w:name="_Toc60687443"/>
      <w:bookmarkStart w:id="404" w:name="_Toc68726608"/>
      <w:bookmarkStart w:id="405" w:name="_Toc75786534"/>
      <w:bookmarkStart w:id="406" w:name="_Toc100443443"/>
      <w:bookmarkStart w:id="407" w:name="_Toc178183863"/>
      <w:bookmarkStart w:id="408" w:name="_Toc180142681"/>
      <w:r w:rsidRPr="00592E3B">
        <w:rPr>
          <w:szCs w:val="22"/>
        </w:rPr>
        <w:t>5.5.11.2.13</w:t>
      </w:r>
      <w:r w:rsidRPr="00592E3B">
        <w:rPr>
          <w:szCs w:val="22"/>
        </w:rPr>
        <w:tab/>
        <w:t>Remote Transmission Cancel Response</w:t>
      </w:r>
      <w:bookmarkEnd w:id="399"/>
      <w:bookmarkEnd w:id="400"/>
      <w:bookmarkEnd w:id="401"/>
      <w:bookmarkEnd w:id="402"/>
      <w:bookmarkEnd w:id="403"/>
      <w:bookmarkEnd w:id="404"/>
      <w:bookmarkEnd w:id="405"/>
      <w:bookmarkEnd w:id="406"/>
      <w:bookmarkEnd w:id="407"/>
      <w:bookmarkEnd w:id="408"/>
    </w:p>
    <w:p w14:paraId="031EC5A0" w14:textId="77777777" w:rsidR="006E7BF9" w:rsidRPr="00592E3B" w:rsidRDefault="006E7BF9" w:rsidP="006E7BF9">
      <w:pPr>
        <w:pStyle w:val="TH"/>
      </w:pPr>
      <w:r w:rsidRPr="00592E3B">
        <w:t>Table 5.5.11.2.13-1: Remote Transmission Cancel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6E7BF9" w:rsidRPr="00592E3B" w14:paraId="10119C5D" w14:textId="77777777" w:rsidTr="00CE3E80">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E904771" w14:textId="77777777" w:rsidR="006E7BF9" w:rsidRPr="00592E3B" w:rsidRDefault="006E7BF9" w:rsidP="00CE3E80">
            <w:pPr>
              <w:pStyle w:val="TAL"/>
              <w:keepLines w:val="0"/>
              <w:widowControl w:val="0"/>
            </w:pPr>
            <w:r w:rsidRPr="00592E3B">
              <w:t>Derivation Path: TS 24.581 [88] Table 9.2.25-1</w:t>
            </w:r>
          </w:p>
        </w:tc>
      </w:tr>
      <w:tr w:rsidR="006E7BF9" w:rsidRPr="00592E3B" w14:paraId="31F2C73F" w14:textId="77777777" w:rsidTr="00CE3E80">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EA84BE4" w14:textId="77777777" w:rsidR="006E7BF9" w:rsidRPr="00592E3B" w:rsidRDefault="006E7BF9" w:rsidP="00CE3E80">
            <w:pPr>
              <w:pStyle w:val="TAH"/>
              <w:keepLines w:val="0"/>
              <w:widowControl w:val="0"/>
              <w:rPr>
                <w:b w:val="0"/>
              </w:rPr>
            </w:pPr>
            <w:r w:rsidRPr="00592E3B">
              <w:rPr>
                <w:b w:val="0"/>
              </w:rP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97434D4" w14:textId="77777777" w:rsidR="006E7BF9" w:rsidRPr="00592E3B" w:rsidRDefault="006E7BF9" w:rsidP="00CE3E80">
            <w:pPr>
              <w:pStyle w:val="TAH"/>
              <w:keepLines w:val="0"/>
              <w:widowControl w:val="0"/>
              <w:rPr>
                <w:b w:val="0"/>
              </w:rPr>
            </w:pPr>
            <w:r w:rsidRPr="00592E3B">
              <w:rPr>
                <w:b w:val="0"/>
              </w:rPr>
              <w:t>Value/remark</w:t>
            </w:r>
          </w:p>
        </w:tc>
        <w:tc>
          <w:tcPr>
            <w:tcW w:w="2160" w:type="dxa"/>
            <w:tcBorders>
              <w:top w:val="single" w:sz="4" w:space="0" w:color="auto"/>
              <w:left w:val="single" w:sz="4" w:space="0" w:color="auto"/>
              <w:bottom w:val="single" w:sz="4" w:space="0" w:color="auto"/>
              <w:right w:val="single" w:sz="4" w:space="0" w:color="auto"/>
            </w:tcBorders>
            <w:hideMark/>
          </w:tcPr>
          <w:p w14:paraId="2A1BA267" w14:textId="77777777" w:rsidR="006E7BF9" w:rsidRPr="00592E3B" w:rsidRDefault="006E7BF9" w:rsidP="00CE3E80">
            <w:pPr>
              <w:pStyle w:val="TAH"/>
              <w:keepLines w:val="0"/>
              <w:widowControl w:val="0"/>
              <w:rPr>
                <w:b w:val="0"/>
              </w:rPr>
            </w:pPr>
            <w:r w:rsidRPr="00592E3B">
              <w:rPr>
                <w:b w:val="0"/>
              </w:rPr>
              <w:t>Comment</w:t>
            </w:r>
          </w:p>
        </w:tc>
        <w:tc>
          <w:tcPr>
            <w:tcW w:w="1350" w:type="dxa"/>
            <w:tcBorders>
              <w:top w:val="single" w:sz="4" w:space="0" w:color="auto"/>
              <w:left w:val="single" w:sz="4" w:space="0" w:color="auto"/>
              <w:bottom w:val="single" w:sz="4" w:space="0" w:color="auto"/>
              <w:right w:val="single" w:sz="4" w:space="0" w:color="auto"/>
            </w:tcBorders>
            <w:hideMark/>
          </w:tcPr>
          <w:p w14:paraId="013206CA" w14:textId="77777777" w:rsidR="006E7BF9" w:rsidRPr="00592E3B" w:rsidRDefault="006E7BF9" w:rsidP="00CE3E80">
            <w:pPr>
              <w:pStyle w:val="TAH"/>
              <w:keepLines w:val="0"/>
              <w:widowControl w:val="0"/>
              <w:rPr>
                <w:b w:val="0"/>
              </w:rPr>
            </w:pPr>
            <w:r w:rsidRPr="00592E3B">
              <w:rPr>
                <w:b w:val="0"/>
              </w:rPr>
              <w:t>Reference</w:t>
            </w:r>
          </w:p>
        </w:tc>
        <w:tc>
          <w:tcPr>
            <w:tcW w:w="1170" w:type="dxa"/>
            <w:tcBorders>
              <w:top w:val="single" w:sz="4" w:space="0" w:color="auto"/>
              <w:left w:val="single" w:sz="4" w:space="0" w:color="auto"/>
              <w:bottom w:val="single" w:sz="4" w:space="0" w:color="auto"/>
              <w:right w:val="single" w:sz="4" w:space="0" w:color="auto"/>
            </w:tcBorders>
            <w:hideMark/>
          </w:tcPr>
          <w:p w14:paraId="773B1DCA" w14:textId="77777777" w:rsidR="006E7BF9" w:rsidRPr="00592E3B" w:rsidRDefault="006E7BF9" w:rsidP="00CE3E80">
            <w:pPr>
              <w:pStyle w:val="TAH"/>
              <w:keepLines w:val="0"/>
              <w:widowControl w:val="0"/>
              <w:rPr>
                <w:b w:val="0"/>
              </w:rPr>
            </w:pPr>
            <w:r w:rsidRPr="00592E3B">
              <w:rPr>
                <w:b w:val="0"/>
              </w:rPr>
              <w:t>Condition</w:t>
            </w:r>
          </w:p>
        </w:tc>
      </w:tr>
      <w:tr w:rsidR="006E7BF9" w:rsidRPr="00592E3B" w14:paraId="684A0841"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9D27A74" w14:textId="77777777" w:rsidR="006E7BF9" w:rsidRPr="00592E3B" w:rsidRDefault="006E7BF9" w:rsidP="00CE3E80">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2AB08152" w14:textId="77777777" w:rsidR="006E7BF9" w:rsidRPr="00592E3B" w:rsidRDefault="006E7BF9" w:rsidP="00CE3E80">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505DDDB6" w14:textId="77777777" w:rsidR="006E7BF9" w:rsidRPr="00592E3B" w:rsidRDefault="006E7BF9" w:rsidP="00CE3E80">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C0F6E6D" w14:textId="77777777" w:rsidR="006E7BF9" w:rsidRPr="00592E3B" w:rsidRDefault="006E7BF9" w:rsidP="00CE3E80">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70C273C" w14:textId="77777777" w:rsidR="006E7BF9" w:rsidRPr="00592E3B" w:rsidRDefault="006E7BF9" w:rsidP="00CE3E80">
            <w:pPr>
              <w:pStyle w:val="TAL"/>
            </w:pPr>
          </w:p>
        </w:tc>
      </w:tr>
      <w:tr w:rsidR="006E7BF9" w:rsidRPr="00592E3B" w14:paraId="4EFAC590"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7B2B8F2F" w14:textId="77777777" w:rsidR="006E7BF9" w:rsidRPr="00592E3B" w:rsidRDefault="006E7BF9" w:rsidP="00CE3E80">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120FBA7" w14:textId="77777777" w:rsidR="006E7BF9" w:rsidRPr="00592E3B" w:rsidRDefault="006E7BF9" w:rsidP="00CE3E80">
            <w:pPr>
              <w:pStyle w:val="TAL"/>
              <w:keepLines w:val="0"/>
              <w:widowControl w:val="0"/>
            </w:pPr>
            <w:r w:rsidRPr="00592E3B">
              <w:t>“01100”</w:t>
            </w:r>
          </w:p>
        </w:tc>
        <w:tc>
          <w:tcPr>
            <w:tcW w:w="2160" w:type="dxa"/>
            <w:tcBorders>
              <w:top w:val="single" w:sz="4" w:space="0" w:color="auto"/>
              <w:left w:val="single" w:sz="4" w:space="0" w:color="auto"/>
              <w:bottom w:val="single" w:sz="4" w:space="0" w:color="auto"/>
              <w:right w:val="single" w:sz="4" w:space="0" w:color="auto"/>
            </w:tcBorders>
            <w:hideMark/>
          </w:tcPr>
          <w:p w14:paraId="79631FFD" w14:textId="77777777" w:rsidR="006E7BF9" w:rsidRPr="00592E3B" w:rsidRDefault="006E7BF9" w:rsidP="00CE3E80">
            <w:pPr>
              <w:pStyle w:val="TAL"/>
              <w:keepLines w:val="0"/>
              <w:widowControl w:val="0"/>
            </w:pPr>
            <w:r w:rsidRPr="00592E3B">
              <w:t>Remote Transmission Cancel Response</w:t>
            </w:r>
          </w:p>
        </w:tc>
        <w:tc>
          <w:tcPr>
            <w:tcW w:w="1350" w:type="dxa"/>
            <w:tcBorders>
              <w:top w:val="single" w:sz="4" w:space="0" w:color="auto"/>
              <w:left w:val="single" w:sz="4" w:space="0" w:color="auto"/>
              <w:bottom w:val="single" w:sz="4" w:space="0" w:color="auto"/>
              <w:right w:val="single" w:sz="4" w:space="0" w:color="auto"/>
            </w:tcBorders>
            <w:hideMark/>
          </w:tcPr>
          <w:p w14:paraId="6ACF2372" w14:textId="77777777" w:rsidR="006E7BF9" w:rsidRPr="00592E3B" w:rsidRDefault="006E7BF9" w:rsidP="00CE3E80">
            <w:pPr>
              <w:pStyle w:val="TAL"/>
              <w:keepLines w:val="0"/>
              <w:widowControl w:val="0"/>
            </w:pPr>
            <w:r w:rsidRPr="00592E3B">
              <w:t>TS 24.581 [88] clause 9.2.25 and 9.2.2.1-2</w:t>
            </w:r>
          </w:p>
        </w:tc>
        <w:tc>
          <w:tcPr>
            <w:tcW w:w="1170" w:type="dxa"/>
            <w:tcBorders>
              <w:top w:val="single" w:sz="4" w:space="0" w:color="auto"/>
              <w:left w:val="single" w:sz="4" w:space="0" w:color="auto"/>
              <w:bottom w:val="single" w:sz="4" w:space="0" w:color="auto"/>
              <w:right w:val="single" w:sz="4" w:space="0" w:color="auto"/>
            </w:tcBorders>
          </w:tcPr>
          <w:p w14:paraId="278FB40B" w14:textId="77777777" w:rsidR="006E7BF9" w:rsidRPr="00592E3B" w:rsidRDefault="006E7BF9" w:rsidP="00CE3E80">
            <w:pPr>
              <w:pStyle w:val="TAL"/>
            </w:pPr>
          </w:p>
        </w:tc>
      </w:tr>
      <w:tr w:rsidR="006E7BF9" w:rsidRPr="00592E3B" w14:paraId="64DFF766"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057A0EAA"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36915212" w14:textId="77777777" w:rsidR="006E7BF9" w:rsidRPr="00592E3B" w:rsidRDefault="006E7BF9" w:rsidP="00CE3E80">
            <w:pPr>
              <w:pStyle w:val="TAL"/>
              <w:keepLines w:val="0"/>
              <w:widowControl w:val="0"/>
            </w:pPr>
            <w:r w:rsidRPr="00592E3B">
              <w:t>“11100”</w:t>
            </w:r>
          </w:p>
        </w:tc>
        <w:tc>
          <w:tcPr>
            <w:tcW w:w="2160" w:type="dxa"/>
            <w:tcBorders>
              <w:top w:val="single" w:sz="4" w:space="0" w:color="auto"/>
              <w:left w:val="single" w:sz="4" w:space="0" w:color="auto"/>
              <w:bottom w:val="single" w:sz="4" w:space="0" w:color="auto"/>
              <w:right w:val="single" w:sz="4" w:space="0" w:color="auto"/>
            </w:tcBorders>
          </w:tcPr>
          <w:p w14:paraId="00064CDE" w14:textId="77777777" w:rsidR="006E7BF9" w:rsidRPr="00592E3B" w:rsidRDefault="006E7BF9" w:rsidP="00CE3E80">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CBF8957" w14:textId="77777777" w:rsidR="006E7BF9" w:rsidRPr="00592E3B" w:rsidRDefault="006E7BF9" w:rsidP="00CE3E80">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B0473EC" w14:textId="77777777" w:rsidR="006E7BF9" w:rsidRPr="00592E3B" w:rsidRDefault="006E7BF9" w:rsidP="00CE3E80">
            <w:pPr>
              <w:pStyle w:val="TAL"/>
            </w:pPr>
            <w:r w:rsidRPr="00592E3B">
              <w:t>ACK</w:t>
            </w:r>
          </w:p>
        </w:tc>
      </w:tr>
      <w:tr w:rsidR="006E7BF9" w:rsidRPr="00592E3B" w14:paraId="7E134EF9"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7F22E36F" w14:textId="77777777" w:rsidR="006E7BF9" w:rsidRPr="00592E3B" w:rsidRDefault="006E7BF9" w:rsidP="00CE3E80">
            <w:pPr>
              <w:pStyle w:val="TAL"/>
              <w:keepNext w:val="0"/>
              <w:keepLines w:val="0"/>
              <w:widowControl w:val="0"/>
            </w:pPr>
            <w:r w:rsidRPr="00592E3B">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787C224A" w14:textId="77777777" w:rsidR="006E7BF9" w:rsidRPr="00592E3B" w:rsidRDefault="006E7BF9" w:rsidP="00CE3E80">
            <w:pPr>
              <w:pStyle w:val="TAL"/>
              <w:keepNext w:val="0"/>
              <w:keepLines w:val="0"/>
              <w:widowControl w:val="0"/>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tcPr>
          <w:p w14:paraId="4D3C7295"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2304A828" w14:textId="77777777" w:rsidR="006E7BF9" w:rsidRPr="00592E3B" w:rsidRDefault="006E7BF9" w:rsidP="00CE3E80">
            <w:pPr>
              <w:pStyle w:val="TAL"/>
              <w:keepNext w:val="0"/>
              <w:keepLines w:val="0"/>
              <w:widowControl w:val="0"/>
            </w:pPr>
            <w:r w:rsidRPr="00592E3B">
              <w:t>IETF RFC 3550 [76].</w:t>
            </w:r>
          </w:p>
        </w:tc>
        <w:tc>
          <w:tcPr>
            <w:tcW w:w="1170" w:type="dxa"/>
            <w:tcBorders>
              <w:top w:val="single" w:sz="4" w:space="0" w:color="auto"/>
              <w:left w:val="single" w:sz="4" w:space="0" w:color="auto"/>
              <w:bottom w:val="single" w:sz="4" w:space="0" w:color="auto"/>
              <w:right w:val="single" w:sz="4" w:space="0" w:color="auto"/>
            </w:tcBorders>
          </w:tcPr>
          <w:p w14:paraId="04B3BAD6" w14:textId="77777777" w:rsidR="006E7BF9" w:rsidRPr="00592E3B" w:rsidRDefault="006E7BF9" w:rsidP="00CE3E80">
            <w:pPr>
              <w:pStyle w:val="TAL"/>
              <w:keepNext w:val="0"/>
              <w:keepLines w:val="0"/>
              <w:widowControl w:val="0"/>
            </w:pPr>
          </w:p>
        </w:tc>
      </w:tr>
      <w:tr w:rsidR="006E7BF9" w:rsidRPr="00592E3B" w14:paraId="3FC18730"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5C99F3E" w14:textId="77777777" w:rsidR="006E7BF9" w:rsidRPr="00592E3B" w:rsidRDefault="006E7BF9" w:rsidP="00CE3E80">
            <w:pPr>
              <w:pStyle w:val="TAL"/>
              <w:keepNext w:val="0"/>
              <w:keepLines w:val="0"/>
              <w:widowControl w:val="0"/>
            </w:pPr>
            <w:r w:rsidRPr="00592E3B">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62EEDFDE" w14:textId="77777777" w:rsidR="006E7BF9" w:rsidRPr="00592E3B" w:rsidRDefault="006E7BF9" w:rsidP="00CE3E80">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010F3965"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401980D4"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D701424" w14:textId="77777777" w:rsidR="006E7BF9" w:rsidRPr="00592E3B" w:rsidRDefault="006E7BF9" w:rsidP="00CE3E80">
            <w:pPr>
              <w:pStyle w:val="TAL"/>
              <w:keepNext w:val="0"/>
              <w:keepLines w:val="0"/>
              <w:widowControl w:val="0"/>
            </w:pPr>
          </w:p>
        </w:tc>
      </w:tr>
    </w:tbl>
    <w:p w14:paraId="7E6C1BAB" w14:textId="77777777" w:rsidR="006E7BF9" w:rsidRPr="00592E3B" w:rsidRDefault="006E7BF9" w:rsidP="006E7BF9"/>
    <w:p w14:paraId="146E6A28" w14:textId="77777777" w:rsidR="006E7BF9" w:rsidRPr="00592E3B" w:rsidRDefault="006E7BF9" w:rsidP="006E7BF9">
      <w:pPr>
        <w:pStyle w:val="Heading5"/>
      </w:pPr>
      <w:bookmarkStart w:id="409" w:name="_Toc27678235"/>
      <w:bookmarkStart w:id="410" w:name="_Toc36037257"/>
      <w:bookmarkStart w:id="411" w:name="_Toc44398334"/>
      <w:bookmarkStart w:id="412" w:name="_Toc52382533"/>
      <w:bookmarkStart w:id="413" w:name="_Toc60687444"/>
      <w:bookmarkStart w:id="414" w:name="_Toc68726609"/>
      <w:bookmarkStart w:id="415" w:name="_Toc75786535"/>
      <w:bookmarkStart w:id="416" w:name="_Toc100443444"/>
      <w:bookmarkStart w:id="417" w:name="_Toc178183864"/>
      <w:bookmarkStart w:id="418" w:name="_Toc180142682"/>
      <w:r w:rsidRPr="00592E3B">
        <w:t>5.5.11.2.14</w:t>
      </w:r>
      <w:r w:rsidRPr="00592E3B">
        <w:tab/>
        <w:t>Media Reception Override Notification</w:t>
      </w:r>
      <w:bookmarkEnd w:id="409"/>
      <w:bookmarkEnd w:id="410"/>
      <w:bookmarkEnd w:id="411"/>
      <w:bookmarkEnd w:id="412"/>
      <w:bookmarkEnd w:id="413"/>
      <w:bookmarkEnd w:id="414"/>
      <w:bookmarkEnd w:id="415"/>
      <w:bookmarkEnd w:id="416"/>
      <w:bookmarkEnd w:id="417"/>
      <w:bookmarkEnd w:id="418"/>
    </w:p>
    <w:p w14:paraId="6AEB3DE5" w14:textId="77777777" w:rsidR="006E7BF9" w:rsidRPr="00592E3B" w:rsidRDefault="006E7BF9" w:rsidP="006E7BF9">
      <w:pPr>
        <w:pStyle w:val="TH"/>
      </w:pPr>
      <w:r w:rsidRPr="00592E3B">
        <w:t>Table 5.5.11.2.14-1: Media Reception Override Notification</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6E7BF9" w:rsidRPr="00592E3B" w14:paraId="21B2762A" w14:textId="77777777" w:rsidTr="00CE3E80">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5DB27153" w14:textId="77777777" w:rsidR="006E7BF9" w:rsidRPr="00592E3B" w:rsidRDefault="006E7BF9" w:rsidP="00CE3E80">
            <w:pPr>
              <w:pStyle w:val="TAL"/>
              <w:keepLines w:val="0"/>
              <w:widowControl w:val="0"/>
            </w:pPr>
            <w:r w:rsidRPr="00592E3B">
              <w:t>Derivation Path: TS 24.581 [88] Table 9.2.28-1</w:t>
            </w:r>
          </w:p>
        </w:tc>
      </w:tr>
      <w:tr w:rsidR="006E7BF9" w:rsidRPr="00592E3B" w14:paraId="789A274D" w14:textId="77777777" w:rsidTr="00CE3E80">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566BEA25" w14:textId="77777777" w:rsidR="006E7BF9" w:rsidRPr="00592E3B" w:rsidRDefault="006E7BF9" w:rsidP="00CE3E80">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50272D3" w14:textId="77777777" w:rsidR="006E7BF9" w:rsidRPr="00592E3B" w:rsidRDefault="006E7BF9" w:rsidP="00CE3E80">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49FBB2E9" w14:textId="77777777" w:rsidR="006E7BF9" w:rsidRPr="00592E3B" w:rsidRDefault="006E7BF9" w:rsidP="00CE3E80">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580B7F91" w14:textId="77777777" w:rsidR="006E7BF9" w:rsidRPr="00592E3B" w:rsidRDefault="006E7BF9" w:rsidP="00CE3E80">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4C29BF3B" w14:textId="77777777" w:rsidR="006E7BF9" w:rsidRPr="00592E3B" w:rsidRDefault="006E7BF9" w:rsidP="00CE3E80">
            <w:pPr>
              <w:pStyle w:val="TAH"/>
              <w:keepLines w:val="0"/>
              <w:widowControl w:val="0"/>
            </w:pPr>
            <w:r w:rsidRPr="00592E3B">
              <w:t>Condition</w:t>
            </w:r>
          </w:p>
        </w:tc>
      </w:tr>
      <w:tr w:rsidR="006E7BF9" w:rsidRPr="00592E3B" w14:paraId="124C8A51"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CE2B241" w14:textId="77777777" w:rsidR="006E7BF9" w:rsidRPr="00592E3B" w:rsidRDefault="006E7BF9" w:rsidP="00CE3E80">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2FDD3611" w14:textId="77777777" w:rsidR="006E7BF9" w:rsidRPr="00592E3B" w:rsidRDefault="006E7BF9" w:rsidP="00CE3E80">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546FE478" w14:textId="77777777" w:rsidR="006E7BF9" w:rsidRPr="00592E3B" w:rsidRDefault="006E7BF9" w:rsidP="00CE3E80">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39CB592" w14:textId="77777777" w:rsidR="006E7BF9" w:rsidRPr="00592E3B" w:rsidRDefault="006E7BF9" w:rsidP="00CE3E80">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DEE840C" w14:textId="77777777" w:rsidR="006E7BF9" w:rsidRPr="00592E3B" w:rsidRDefault="006E7BF9" w:rsidP="00CE3E80">
            <w:pPr>
              <w:pStyle w:val="TAL"/>
            </w:pPr>
          </w:p>
        </w:tc>
      </w:tr>
      <w:tr w:rsidR="006E7BF9" w:rsidRPr="00592E3B" w14:paraId="05E7667C"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1D63039E" w14:textId="77777777" w:rsidR="006E7BF9" w:rsidRPr="00592E3B" w:rsidRDefault="006E7BF9" w:rsidP="00CE3E80">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7A8E9518" w14:textId="77777777" w:rsidR="006E7BF9" w:rsidRPr="00592E3B" w:rsidRDefault="006E7BF9" w:rsidP="00CE3E80">
            <w:pPr>
              <w:pStyle w:val="TAL"/>
              <w:keepLines w:val="0"/>
              <w:widowControl w:val="0"/>
            </w:pPr>
            <w:r w:rsidRPr="00592E3B">
              <w:t>“01101”</w:t>
            </w:r>
          </w:p>
        </w:tc>
        <w:tc>
          <w:tcPr>
            <w:tcW w:w="2160" w:type="dxa"/>
            <w:tcBorders>
              <w:top w:val="single" w:sz="4" w:space="0" w:color="auto"/>
              <w:left w:val="single" w:sz="4" w:space="0" w:color="auto"/>
              <w:bottom w:val="single" w:sz="4" w:space="0" w:color="auto"/>
              <w:right w:val="single" w:sz="4" w:space="0" w:color="auto"/>
            </w:tcBorders>
            <w:hideMark/>
          </w:tcPr>
          <w:p w14:paraId="4AFAAB9C" w14:textId="77777777" w:rsidR="006E7BF9" w:rsidRPr="00592E3B" w:rsidRDefault="006E7BF9" w:rsidP="00CE3E80">
            <w:pPr>
              <w:pStyle w:val="TAL"/>
              <w:keepLines w:val="0"/>
              <w:widowControl w:val="0"/>
            </w:pPr>
            <w:r w:rsidRPr="00592E3B">
              <w:t>Media Reception Override Notification</w:t>
            </w:r>
          </w:p>
        </w:tc>
        <w:tc>
          <w:tcPr>
            <w:tcW w:w="1350" w:type="dxa"/>
            <w:tcBorders>
              <w:top w:val="single" w:sz="4" w:space="0" w:color="auto"/>
              <w:left w:val="single" w:sz="4" w:space="0" w:color="auto"/>
              <w:bottom w:val="single" w:sz="4" w:space="0" w:color="auto"/>
              <w:right w:val="single" w:sz="4" w:space="0" w:color="auto"/>
            </w:tcBorders>
            <w:hideMark/>
          </w:tcPr>
          <w:p w14:paraId="0D965D1C" w14:textId="77777777" w:rsidR="006E7BF9" w:rsidRPr="00592E3B" w:rsidRDefault="006E7BF9" w:rsidP="00CE3E80">
            <w:pPr>
              <w:pStyle w:val="TAL"/>
              <w:keepLines w:val="0"/>
              <w:widowControl w:val="0"/>
            </w:pPr>
            <w:r w:rsidRPr="00592E3B">
              <w:t xml:space="preserve">TS 24.581 [88] clause 9.2.28 and 9.2.2.1-2 </w:t>
            </w:r>
          </w:p>
        </w:tc>
        <w:tc>
          <w:tcPr>
            <w:tcW w:w="1170" w:type="dxa"/>
            <w:tcBorders>
              <w:top w:val="single" w:sz="4" w:space="0" w:color="auto"/>
              <w:left w:val="single" w:sz="4" w:space="0" w:color="auto"/>
              <w:bottom w:val="single" w:sz="4" w:space="0" w:color="auto"/>
              <w:right w:val="single" w:sz="4" w:space="0" w:color="auto"/>
            </w:tcBorders>
          </w:tcPr>
          <w:p w14:paraId="5C7EC20D" w14:textId="77777777" w:rsidR="006E7BF9" w:rsidRPr="00592E3B" w:rsidRDefault="006E7BF9" w:rsidP="00CE3E80">
            <w:pPr>
              <w:pStyle w:val="TAL"/>
            </w:pPr>
          </w:p>
        </w:tc>
      </w:tr>
      <w:tr w:rsidR="006E7BF9" w:rsidRPr="00592E3B" w14:paraId="6215AE1B"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19535CE5"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2E1F795C" w14:textId="77777777" w:rsidR="006E7BF9" w:rsidRPr="00592E3B" w:rsidRDefault="006E7BF9" w:rsidP="00CE3E80">
            <w:pPr>
              <w:pStyle w:val="TAL"/>
              <w:keepLines w:val="0"/>
              <w:widowControl w:val="0"/>
            </w:pPr>
            <w:r w:rsidRPr="00592E3B">
              <w:rPr>
                <w:szCs w:val="18"/>
              </w:rPr>
              <w:t>“11101”</w:t>
            </w:r>
          </w:p>
        </w:tc>
        <w:tc>
          <w:tcPr>
            <w:tcW w:w="2160" w:type="dxa"/>
            <w:tcBorders>
              <w:top w:val="single" w:sz="4" w:space="0" w:color="auto"/>
              <w:left w:val="single" w:sz="4" w:space="0" w:color="auto"/>
              <w:bottom w:val="single" w:sz="4" w:space="0" w:color="auto"/>
              <w:right w:val="single" w:sz="4" w:space="0" w:color="auto"/>
            </w:tcBorders>
          </w:tcPr>
          <w:p w14:paraId="087F92CB" w14:textId="77777777" w:rsidR="006E7BF9" w:rsidRPr="00592E3B" w:rsidRDefault="006E7BF9" w:rsidP="00CE3E80">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12F3D74" w14:textId="77777777" w:rsidR="006E7BF9" w:rsidRPr="00592E3B" w:rsidRDefault="006E7BF9" w:rsidP="00CE3E80">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C555E76" w14:textId="77777777" w:rsidR="006E7BF9" w:rsidRPr="00592E3B" w:rsidRDefault="006E7BF9" w:rsidP="00CE3E80">
            <w:pPr>
              <w:pStyle w:val="TAL"/>
              <w:rPr>
                <w:rFonts w:cs="Arial"/>
                <w:b/>
                <w:szCs w:val="18"/>
              </w:rPr>
            </w:pPr>
            <w:r w:rsidRPr="00592E3B">
              <w:t>ACK</w:t>
            </w:r>
          </w:p>
        </w:tc>
      </w:tr>
      <w:tr w:rsidR="006E7BF9" w:rsidRPr="00592E3B" w14:paraId="089376E4"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74C52875" w14:textId="77777777" w:rsidR="006E7BF9" w:rsidRPr="00592E3B" w:rsidRDefault="006E7BF9" w:rsidP="00CE3E80">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AAE0ADD" w14:textId="77777777" w:rsidR="006E7BF9" w:rsidRPr="00592E3B" w:rsidRDefault="006E7BF9" w:rsidP="00CE3E80">
            <w:pPr>
              <w:pStyle w:val="TAL"/>
              <w:keepNext w:val="0"/>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tcPr>
          <w:p w14:paraId="11E38B97" w14:textId="77777777" w:rsidR="006E7BF9" w:rsidRPr="00322072" w:rsidRDefault="006E7BF9" w:rsidP="00CE3E80">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616EE862" w14:textId="77777777" w:rsidR="006E7BF9" w:rsidRPr="00592E3B" w:rsidRDefault="006E7BF9" w:rsidP="00CE3E80">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6D5F135" w14:textId="77777777" w:rsidR="006E7BF9" w:rsidRPr="00592E3B" w:rsidRDefault="006E7BF9" w:rsidP="00CE3E80">
            <w:pPr>
              <w:pStyle w:val="TAL"/>
              <w:keepNext w:val="0"/>
              <w:keepLines w:val="0"/>
              <w:widowControl w:val="0"/>
              <w:rPr>
                <w:rFonts w:eastAsia="MS Mincho"/>
              </w:rPr>
            </w:pPr>
          </w:p>
        </w:tc>
      </w:tr>
      <w:tr w:rsidR="006E7BF9" w:rsidRPr="00592E3B" w14:paraId="495F3EE3"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1C44CD64" w14:textId="77777777" w:rsidR="006E7BF9" w:rsidRPr="00592E3B" w:rsidRDefault="006E7BF9" w:rsidP="00CE3E80">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16883086" w14:textId="77777777" w:rsidR="006E7BF9" w:rsidRPr="00592E3B" w:rsidRDefault="006E7BF9" w:rsidP="00CE3E80">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01BA4B31"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62E3475A" w14:textId="77777777" w:rsidR="006E7BF9" w:rsidRPr="00592E3B" w:rsidRDefault="006E7BF9" w:rsidP="00CE3E80">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4353C83" w14:textId="77777777" w:rsidR="006E7BF9" w:rsidRPr="00592E3B" w:rsidRDefault="006E7BF9" w:rsidP="00CE3E80">
            <w:pPr>
              <w:pStyle w:val="TAL"/>
              <w:keepNext w:val="0"/>
              <w:keepLines w:val="0"/>
              <w:widowControl w:val="0"/>
              <w:rPr>
                <w:rFonts w:eastAsia="MS Mincho"/>
              </w:rPr>
            </w:pPr>
            <w:r w:rsidRPr="00592E3B">
              <w:rPr>
                <w:rFonts w:eastAsia="MS Mincho"/>
              </w:rPr>
              <w:t>OFF-NETWORK</w:t>
            </w:r>
          </w:p>
        </w:tc>
      </w:tr>
      <w:tr w:rsidR="006E7BF9" w:rsidRPr="00592E3B" w14:paraId="3512D061"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5FC6760" w14:textId="77777777" w:rsidR="006E7BF9" w:rsidRPr="00592E3B" w:rsidRDefault="006E7BF9" w:rsidP="00CE3E80">
            <w:pPr>
              <w:pStyle w:val="TAL"/>
              <w:keepNext w:val="0"/>
              <w:keepLines w:val="0"/>
              <w:widowControl w:val="0"/>
              <w:rPr>
                <w:rFonts w:eastAsia="MS Mincho"/>
                <w:bCs/>
              </w:rPr>
            </w:pPr>
            <w:r w:rsidRPr="00592E3B">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F16B0B5" w14:textId="77777777" w:rsidR="006E7BF9" w:rsidRPr="00592E3B" w:rsidRDefault="006E7BF9" w:rsidP="00CE3E80">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4485D9A2"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5DFAF96F" w14:textId="77777777" w:rsidR="006E7BF9" w:rsidRPr="00592E3B" w:rsidRDefault="006E7BF9" w:rsidP="00CE3E80">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0401283" w14:textId="77777777" w:rsidR="006E7BF9" w:rsidRPr="00592E3B" w:rsidRDefault="006E7BF9" w:rsidP="00CE3E80">
            <w:pPr>
              <w:pStyle w:val="TAL"/>
              <w:keepNext w:val="0"/>
              <w:keepLines w:val="0"/>
              <w:widowControl w:val="0"/>
              <w:rPr>
                <w:rFonts w:eastAsia="MS Mincho"/>
              </w:rPr>
            </w:pPr>
          </w:p>
        </w:tc>
      </w:tr>
      <w:tr w:rsidR="006E7BF9" w:rsidRPr="00592E3B" w14:paraId="5C7C097A"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DD0FA33" w14:textId="77777777" w:rsidR="006E7BF9" w:rsidRPr="00592E3B" w:rsidRDefault="006E7BF9" w:rsidP="00CE3E80">
            <w:pPr>
              <w:pStyle w:val="TAL"/>
              <w:keepNext w:val="0"/>
              <w:keepLines w:val="0"/>
              <w:widowControl w:val="0"/>
              <w:rPr>
                <w:b/>
              </w:rPr>
            </w:pPr>
            <w:r w:rsidRPr="00592E3B">
              <w:rPr>
                <w:b/>
              </w:rPr>
              <w:t>User ID</w:t>
            </w:r>
          </w:p>
        </w:tc>
        <w:tc>
          <w:tcPr>
            <w:tcW w:w="2160" w:type="dxa"/>
            <w:tcBorders>
              <w:top w:val="single" w:sz="4" w:space="0" w:color="auto"/>
              <w:left w:val="single" w:sz="4" w:space="0" w:color="auto"/>
              <w:bottom w:val="single" w:sz="4" w:space="0" w:color="auto"/>
              <w:right w:val="single" w:sz="4" w:space="0" w:color="auto"/>
            </w:tcBorders>
          </w:tcPr>
          <w:p w14:paraId="451B3A0A"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408E5E5C" w14:textId="77777777" w:rsidR="006E7BF9" w:rsidRPr="00592E3B" w:rsidRDefault="006E7BF9" w:rsidP="00CE3E80">
            <w:pPr>
              <w:pStyle w:val="TAL"/>
            </w:pPr>
            <w:r w:rsidRPr="00592E3B">
              <w:t>Carries the identity of the user who is requesting the reception of the media.</w:t>
            </w:r>
          </w:p>
        </w:tc>
        <w:tc>
          <w:tcPr>
            <w:tcW w:w="1350" w:type="dxa"/>
            <w:tcBorders>
              <w:top w:val="single" w:sz="4" w:space="0" w:color="auto"/>
              <w:left w:val="single" w:sz="4" w:space="0" w:color="auto"/>
              <w:bottom w:val="single" w:sz="4" w:space="0" w:color="auto"/>
              <w:right w:val="single" w:sz="4" w:space="0" w:color="auto"/>
            </w:tcBorders>
            <w:hideMark/>
          </w:tcPr>
          <w:p w14:paraId="30C6C943" w14:textId="77777777" w:rsidR="006E7BF9" w:rsidRPr="00592E3B" w:rsidRDefault="006E7BF9" w:rsidP="00CE3E80">
            <w:pPr>
              <w:pStyle w:val="TAL"/>
              <w:keepNext w:val="0"/>
              <w:keepLines w:val="0"/>
              <w:widowControl w:val="0"/>
            </w:pPr>
            <w:r w:rsidRPr="00592E3B">
              <w:t>TS 24.581 [88] clause 9.2.3.8</w:t>
            </w:r>
          </w:p>
        </w:tc>
        <w:tc>
          <w:tcPr>
            <w:tcW w:w="1170" w:type="dxa"/>
            <w:tcBorders>
              <w:top w:val="single" w:sz="4" w:space="0" w:color="auto"/>
              <w:left w:val="single" w:sz="4" w:space="0" w:color="auto"/>
              <w:bottom w:val="single" w:sz="4" w:space="0" w:color="auto"/>
              <w:right w:val="single" w:sz="4" w:space="0" w:color="auto"/>
            </w:tcBorders>
          </w:tcPr>
          <w:p w14:paraId="5523E103" w14:textId="77777777" w:rsidR="006E7BF9" w:rsidRPr="00592E3B" w:rsidRDefault="006E7BF9" w:rsidP="00CE3E80">
            <w:pPr>
              <w:pStyle w:val="TAL"/>
              <w:keepNext w:val="0"/>
              <w:keepLines w:val="0"/>
              <w:widowControl w:val="0"/>
            </w:pPr>
          </w:p>
        </w:tc>
      </w:tr>
      <w:tr w:rsidR="006E7BF9" w:rsidRPr="00592E3B" w14:paraId="46B7B358"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D8481E9" w14:textId="77777777" w:rsidR="006E7BF9" w:rsidRPr="00592E3B" w:rsidRDefault="006E7BF9" w:rsidP="00CE3E80">
            <w:pPr>
              <w:pStyle w:val="TAL"/>
              <w:keepNext w:val="0"/>
              <w:keepLines w:val="0"/>
              <w:widowControl w:val="0"/>
              <w:rPr>
                <w:rFonts w:cs="Arial"/>
                <w:b/>
                <w:szCs w:val="18"/>
              </w:rPr>
            </w:pPr>
            <w:r w:rsidRPr="00592E3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7F789365" w14:textId="77777777" w:rsidR="006E7BF9" w:rsidRPr="00592E3B" w:rsidRDefault="006E7BF9" w:rsidP="00CE3E80">
            <w:pPr>
              <w:pStyle w:val="TAL"/>
            </w:pPr>
            <w:proofErr w:type="spellStart"/>
            <w:r w:rsidRPr="00592E3B">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4FBB7C08"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66921FF0" w14:textId="77777777" w:rsidR="006E7BF9" w:rsidRPr="00592E3B" w:rsidRDefault="006E7BF9" w:rsidP="00CE3E80">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0EE01CA6" w14:textId="77777777" w:rsidR="006E7BF9" w:rsidRPr="00592E3B" w:rsidRDefault="006E7BF9" w:rsidP="00CE3E80">
            <w:pPr>
              <w:pStyle w:val="TAL"/>
              <w:keepNext w:val="0"/>
              <w:keepLines w:val="0"/>
              <w:widowControl w:val="0"/>
              <w:rPr>
                <w:rFonts w:cs="Arial"/>
                <w:szCs w:val="18"/>
              </w:rPr>
            </w:pPr>
          </w:p>
        </w:tc>
      </w:tr>
      <w:tr w:rsidR="006E7BF9" w:rsidRPr="00592E3B" w14:paraId="3A3FFDE8"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06802CD" w14:textId="77777777" w:rsidR="006E7BF9" w:rsidRPr="00592E3B" w:rsidRDefault="006E7BF9" w:rsidP="00CE3E80">
            <w:pPr>
              <w:pStyle w:val="TAL"/>
              <w:keepNext w:val="0"/>
              <w:keepLines w:val="0"/>
              <w:widowControl w:val="0"/>
              <w:rPr>
                <w:rFonts w:cs="Arial"/>
                <w:szCs w:val="18"/>
              </w:rPr>
            </w:pPr>
            <w:r w:rsidRPr="00592E3B">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01401F0F" w14:textId="77777777" w:rsidR="006E7BF9" w:rsidRPr="00592E3B" w:rsidRDefault="006E7BF9" w:rsidP="00CE3E80">
            <w:pPr>
              <w:pStyle w:val="TAL"/>
              <w:rPr>
                <w:rFonts w:cs="Arial"/>
                <w:szCs w:val="18"/>
              </w:rPr>
            </w:pPr>
            <w:r w:rsidRPr="00794758">
              <w:rPr>
                <w:rFonts w:ascii="Times New Roman" w:hAnsi="Times New Roman"/>
                <w:sz w:val="20"/>
              </w:rPr>
              <w:t xml:space="preserve">Same value as </w:t>
            </w:r>
            <w:r>
              <w:rPr>
                <w:rFonts w:ascii="Times New Roman" w:hAnsi="Times New Roman"/>
                <w:sz w:val="20"/>
              </w:rPr>
              <w:t xml:space="preserve">sent to the client in </w:t>
            </w:r>
            <w:r w:rsidRPr="00794758">
              <w:rPr>
                <w:rFonts w:ascii="Times New Roman" w:hAnsi="Times New Roman"/>
                <w:sz w:val="20"/>
              </w:rPr>
              <w:t>the Receive Media Re</w:t>
            </w:r>
            <w:r>
              <w:rPr>
                <w:rFonts w:ascii="Times New Roman" w:hAnsi="Times New Roman"/>
                <w:sz w:val="20"/>
              </w:rPr>
              <w:t>sponse (Media SSRC of client B)</w:t>
            </w:r>
          </w:p>
        </w:tc>
        <w:tc>
          <w:tcPr>
            <w:tcW w:w="2160" w:type="dxa"/>
            <w:tcBorders>
              <w:top w:val="single" w:sz="4" w:space="0" w:color="auto"/>
              <w:left w:val="single" w:sz="4" w:space="0" w:color="auto"/>
              <w:bottom w:val="single" w:sz="4" w:space="0" w:color="auto"/>
              <w:right w:val="single" w:sz="4" w:space="0" w:color="auto"/>
            </w:tcBorders>
            <w:hideMark/>
          </w:tcPr>
          <w:p w14:paraId="13F438DA" w14:textId="77777777" w:rsidR="006E7BF9" w:rsidRPr="00592E3B" w:rsidRDefault="006E7BF9" w:rsidP="00CE3E80">
            <w:pPr>
              <w:pStyle w:val="TAL"/>
            </w:pPr>
            <w:r w:rsidRPr="00592E3B">
              <w:t>The SSRC of transmitter field carries the SSRC of the user transmitting the media</w:t>
            </w:r>
          </w:p>
          <w:p w14:paraId="1B35B1BB" w14:textId="77777777" w:rsidR="006E7BF9" w:rsidRPr="00592E3B" w:rsidRDefault="006E7BF9" w:rsidP="00CE3E80">
            <w:pPr>
              <w:pStyle w:val="TAL"/>
              <w:rPr>
                <w:rFonts w:cs="Arial"/>
                <w:szCs w:val="18"/>
              </w:rPr>
            </w:pPr>
            <w:r w:rsidRPr="00592E3B">
              <w:t>Notation in accordance with clause 5.5.11.0.</w:t>
            </w:r>
          </w:p>
        </w:tc>
        <w:tc>
          <w:tcPr>
            <w:tcW w:w="1350" w:type="dxa"/>
            <w:tcBorders>
              <w:top w:val="single" w:sz="4" w:space="0" w:color="auto"/>
              <w:left w:val="single" w:sz="4" w:space="0" w:color="auto"/>
              <w:bottom w:val="single" w:sz="4" w:space="0" w:color="auto"/>
              <w:right w:val="single" w:sz="4" w:space="0" w:color="auto"/>
            </w:tcBorders>
            <w:hideMark/>
          </w:tcPr>
          <w:p w14:paraId="75F00A31" w14:textId="77777777" w:rsidR="006E7BF9" w:rsidRPr="00592E3B" w:rsidRDefault="006E7BF9" w:rsidP="00CE3E80">
            <w:pPr>
              <w:pStyle w:val="TAL"/>
              <w:keepNext w:val="0"/>
              <w:keepLines w:val="0"/>
              <w:widowControl w:val="0"/>
              <w:rPr>
                <w:rFonts w:cs="Arial"/>
                <w:szCs w:val="18"/>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14C3E54A" w14:textId="77777777" w:rsidR="006E7BF9" w:rsidRPr="00592E3B" w:rsidRDefault="006E7BF9" w:rsidP="00CE3E80">
            <w:pPr>
              <w:pStyle w:val="TAL"/>
              <w:keepNext w:val="0"/>
              <w:keepLines w:val="0"/>
              <w:widowControl w:val="0"/>
              <w:rPr>
                <w:rFonts w:cs="Arial"/>
                <w:szCs w:val="18"/>
              </w:rPr>
            </w:pPr>
          </w:p>
        </w:tc>
      </w:tr>
      <w:tr w:rsidR="006E7BF9" w:rsidRPr="00592E3B" w14:paraId="17DAD97C"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3FC85B2" w14:textId="77777777" w:rsidR="006E7BF9" w:rsidRPr="00592E3B" w:rsidRDefault="006E7BF9" w:rsidP="00CE3E80">
            <w:pPr>
              <w:pStyle w:val="TAL"/>
              <w:keepNext w:val="0"/>
              <w:keepLines w:val="0"/>
              <w:widowControl w:val="0"/>
              <w:rPr>
                <w:b/>
              </w:rPr>
            </w:pPr>
            <w:r w:rsidRPr="00592E3B">
              <w:rPr>
                <w:b/>
              </w:rPr>
              <w:lastRenderedPageBreak/>
              <w:t>Overriding ID</w:t>
            </w:r>
          </w:p>
        </w:tc>
        <w:tc>
          <w:tcPr>
            <w:tcW w:w="2160" w:type="dxa"/>
            <w:tcBorders>
              <w:top w:val="single" w:sz="4" w:space="0" w:color="auto"/>
              <w:left w:val="single" w:sz="4" w:space="0" w:color="auto"/>
              <w:bottom w:val="single" w:sz="4" w:space="0" w:color="auto"/>
              <w:right w:val="single" w:sz="4" w:space="0" w:color="auto"/>
            </w:tcBorders>
          </w:tcPr>
          <w:p w14:paraId="49A1E464"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62C3AB4A" w14:textId="77777777" w:rsidR="006E7BF9" w:rsidRPr="00592E3B" w:rsidRDefault="006E7BF9" w:rsidP="00CE3E80">
            <w:pPr>
              <w:pStyle w:val="TAL"/>
            </w:pPr>
            <w:r w:rsidRPr="00592E3B">
              <w:t>Carries the identity of the user of the overriding media.</w:t>
            </w:r>
          </w:p>
        </w:tc>
        <w:tc>
          <w:tcPr>
            <w:tcW w:w="1350" w:type="dxa"/>
            <w:tcBorders>
              <w:top w:val="single" w:sz="4" w:space="0" w:color="auto"/>
              <w:left w:val="single" w:sz="4" w:space="0" w:color="auto"/>
              <w:bottom w:val="single" w:sz="4" w:space="0" w:color="auto"/>
              <w:right w:val="single" w:sz="4" w:space="0" w:color="auto"/>
            </w:tcBorders>
            <w:hideMark/>
          </w:tcPr>
          <w:p w14:paraId="078F235B" w14:textId="77777777" w:rsidR="006E7BF9" w:rsidRPr="00592E3B" w:rsidRDefault="006E7BF9" w:rsidP="00CE3E80">
            <w:pPr>
              <w:pStyle w:val="TAL"/>
              <w:keepNext w:val="0"/>
              <w:keepLines w:val="0"/>
              <w:widowControl w:val="0"/>
            </w:pPr>
            <w:r w:rsidRPr="00592E3B">
              <w:t>TS 24.581 [88] clause 9.2.3.8</w:t>
            </w:r>
          </w:p>
        </w:tc>
        <w:tc>
          <w:tcPr>
            <w:tcW w:w="1170" w:type="dxa"/>
            <w:tcBorders>
              <w:top w:val="single" w:sz="4" w:space="0" w:color="auto"/>
              <w:left w:val="single" w:sz="4" w:space="0" w:color="auto"/>
              <w:bottom w:val="single" w:sz="4" w:space="0" w:color="auto"/>
              <w:right w:val="single" w:sz="4" w:space="0" w:color="auto"/>
            </w:tcBorders>
          </w:tcPr>
          <w:p w14:paraId="194C1C00" w14:textId="77777777" w:rsidR="006E7BF9" w:rsidRPr="00592E3B" w:rsidRDefault="006E7BF9" w:rsidP="00CE3E80">
            <w:pPr>
              <w:pStyle w:val="TAL"/>
              <w:keepNext w:val="0"/>
              <w:keepLines w:val="0"/>
              <w:widowControl w:val="0"/>
            </w:pPr>
          </w:p>
        </w:tc>
      </w:tr>
      <w:tr w:rsidR="006E7BF9" w:rsidRPr="00592E3B" w14:paraId="31ABEECE"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1D62757" w14:textId="77777777" w:rsidR="006E7BF9" w:rsidRPr="00592E3B" w:rsidRDefault="006E7BF9" w:rsidP="00CE3E80">
            <w:pPr>
              <w:pStyle w:val="TAL"/>
              <w:keepNext w:val="0"/>
              <w:keepLines w:val="0"/>
              <w:widowControl w:val="0"/>
              <w:rPr>
                <w:b/>
              </w:rPr>
            </w:pPr>
            <w:r w:rsidRPr="00592E3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4FAFFE69" w14:textId="77777777" w:rsidR="006E7BF9" w:rsidRPr="00592E3B" w:rsidRDefault="006E7BF9" w:rsidP="00CE3E80">
            <w:pPr>
              <w:pStyle w:val="TAL"/>
            </w:pPr>
            <w:proofErr w:type="spellStart"/>
            <w:r w:rsidRPr="00592E3B">
              <w:t>px_MCVideo_ID_User_</w:t>
            </w:r>
            <w:r>
              <w:t>C</w:t>
            </w:r>
            <w:proofErr w:type="spellEnd"/>
          </w:p>
        </w:tc>
        <w:tc>
          <w:tcPr>
            <w:tcW w:w="2160" w:type="dxa"/>
            <w:tcBorders>
              <w:top w:val="single" w:sz="4" w:space="0" w:color="auto"/>
              <w:left w:val="single" w:sz="4" w:space="0" w:color="auto"/>
              <w:bottom w:val="single" w:sz="4" w:space="0" w:color="auto"/>
              <w:right w:val="single" w:sz="4" w:space="0" w:color="auto"/>
            </w:tcBorders>
          </w:tcPr>
          <w:p w14:paraId="2DBFD8C3"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33EB89C8"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E11886F" w14:textId="77777777" w:rsidR="006E7BF9" w:rsidRPr="00592E3B" w:rsidRDefault="006E7BF9" w:rsidP="00CE3E80">
            <w:pPr>
              <w:pStyle w:val="TAL"/>
              <w:keepNext w:val="0"/>
              <w:keepLines w:val="0"/>
              <w:widowControl w:val="0"/>
            </w:pPr>
          </w:p>
        </w:tc>
      </w:tr>
      <w:tr w:rsidR="006E7BF9" w:rsidRPr="00592E3B" w14:paraId="2CFFB314"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BF51EA4" w14:textId="77777777" w:rsidR="006E7BF9" w:rsidRPr="00592E3B" w:rsidRDefault="006E7BF9" w:rsidP="00CE3E80">
            <w:pPr>
              <w:pStyle w:val="TAL"/>
              <w:keepNext w:val="0"/>
              <w:keepLines w:val="0"/>
              <w:widowControl w:val="0"/>
              <w:rPr>
                <w:b/>
              </w:rPr>
            </w:pPr>
            <w:r w:rsidRPr="00592E3B">
              <w:rPr>
                <w:b/>
              </w:rPr>
              <w:t>Overridden ID</w:t>
            </w:r>
          </w:p>
        </w:tc>
        <w:tc>
          <w:tcPr>
            <w:tcW w:w="2160" w:type="dxa"/>
            <w:tcBorders>
              <w:top w:val="single" w:sz="4" w:space="0" w:color="auto"/>
              <w:left w:val="single" w:sz="4" w:space="0" w:color="auto"/>
              <w:bottom w:val="single" w:sz="4" w:space="0" w:color="auto"/>
              <w:right w:val="single" w:sz="4" w:space="0" w:color="auto"/>
            </w:tcBorders>
          </w:tcPr>
          <w:p w14:paraId="75A55031"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6202671A" w14:textId="77777777" w:rsidR="006E7BF9" w:rsidRPr="00592E3B" w:rsidRDefault="006E7BF9" w:rsidP="00CE3E80">
            <w:pPr>
              <w:pStyle w:val="TAL"/>
            </w:pPr>
            <w:r w:rsidRPr="00592E3B">
              <w:t>Carries the identity of the user of the overridden media.</w:t>
            </w:r>
          </w:p>
        </w:tc>
        <w:tc>
          <w:tcPr>
            <w:tcW w:w="1350" w:type="dxa"/>
            <w:tcBorders>
              <w:top w:val="single" w:sz="4" w:space="0" w:color="auto"/>
              <w:left w:val="single" w:sz="4" w:space="0" w:color="auto"/>
              <w:bottom w:val="single" w:sz="4" w:space="0" w:color="auto"/>
              <w:right w:val="single" w:sz="4" w:space="0" w:color="auto"/>
            </w:tcBorders>
            <w:hideMark/>
          </w:tcPr>
          <w:p w14:paraId="113A41AA" w14:textId="77777777" w:rsidR="006E7BF9" w:rsidRPr="00592E3B" w:rsidRDefault="006E7BF9" w:rsidP="00CE3E80">
            <w:pPr>
              <w:pStyle w:val="TAL"/>
              <w:keepNext w:val="0"/>
              <w:keepLines w:val="0"/>
              <w:widowControl w:val="0"/>
            </w:pPr>
            <w:r w:rsidRPr="00592E3B">
              <w:t>TS 24.581 [88] clause 9.2.3.8</w:t>
            </w:r>
          </w:p>
        </w:tc>
        <w:tc>
          <w:tcPr>
            <w:tcW w:w="1170" w:type="dxa"/>
            <w:tcBorders>
              <w:top w:val="single" w:sz="4" w:space="0" w:color="auto"/>
              <w:left w:val="single" w:sz="4" w:space="0" w:color="auto"/>
              <w:bottom w:val="single" w:sz="4" w:space="0" w:color="auto"/>
              <w:right w:val="single" w:sz="4" w:space="0" w:color="auto"/>
            </w:tcBorders>
          </w:tcPr>
          <w:p w14:paraId="02F5DBD9" w14:textId="77777777" w:rsidR="006E7BF9" w:rsidRPr="00592E3B" w:rsidRDefault="006E7BF9" w:rsidP="00CE3E80">
            <w:pPr>
              <w:pStyle w:val="TAL"/>
              <w:keepNext w:val="0"/>
              <w:keepLines w:val="0"/>
              <w:widowControl w:val="0"/>
            </w:pPr>
          </w:p>
        </w:tc>
      </w:tr>
      <w:tr w:rsidR="006E7BF9" w:rsidRPr="00592E3B" w14:paraId="740EB56D"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885D64A" w14:textId="77777777" w:rsidR="006E7BF9" w:rsidRPr="00592E3B" w:rsidRDefault="006E7BF9" w:rsidP="00CE3E80">
            <w:pPr>
              <w:pStyle w:val="TAL"/>
              <w:keepNext w:val="0"/>
              <w:keepLines w:val="0"/>
              <w:widowControl w:val="0"/>
              <w:rPr>
                <w:b/>
              </w:rPr>
            </w:pPr>
            <w:r w:rsidRPr="00592E3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717AC56C" w14:textId="77777777" w:rsidR="006E7BF9" w:rsidRPr="00592E3B" w:rsidRDefault="006E7BF9" w:rsidP="00CE3E80">
            <w:pPr>
              <w:pStyle w:val="TAL"/>
            </w:pPr>
            <w:proofErr w:type="spellStart"/>
            <w:r w:rsidRPr="00592E3B">
              <w:t>px_MCVideo_ID_User_</w:t>
            </w:r>
            <w:r>
              <w:t>B</w:t>
            </w:r>
            <w:proofErr w:type="spellEnd"/>
          </w:p>
        </w:tc>
        <w:tc>
          <w:tcPr>
            <w:tcW w:w="2160" w:type="dxa"/>
            <w:tcBorders>
              <w:top w:val="single" w:sz="4" w:space="0" w:color="auto"/>
              <w:left w:val="single" w:sz="4" w:space="0" w:color="auto"/>
              <w:bottom w:val="single" w:sz="4" w:space="0" w:color="auto"/>
              <w:right w:val="single" w:sz="4" w:space="0" w:color="auto"/>
            </w:tcBorders>
          </w:tcPr>
          <w:p w14:paraId="0DF4B9B2"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0084A614"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7BE3FA85" w14:textId="77777777" w:rsidR="006E7BF9" w:rsidRPr="00592E3B" w:rsidRDefault="006E7BF9" w:rsidP="00CE3E80">
            <w:pPr>
              <w:pStyle w:val="TAL"/>
              <w:keepNext w:val="0"/>
              <w:keepLines w:val="0"/>
              <w:widowControl w:val="0"/>
            </w:pPr>
          </w:p>
        </w:tc>
      </w:tr>
    </w:tbl>
    <w:p w14:paraId="73531EBD" w14:textId="77777777" w:rsidR="006E7BF9" w:rsidRPr="00592E3B" w:rsidRDefault="006E7BF9" w:rsidP="006E7BF9"/>
    <w:p w14:paraId="56CF3A83" w14:textId="77777777" w:rsidR="006E7BF9" w:rsidRPr="00592E3B" w:rsidRDefault="006E7BF9" w:rsidP="006E7BF9">
      <w:pPr>
        <w:pStyle w:val="Heading5"/>
      </w:pPr>
      <w:bookmarkStart w:id="419" w:name="_Toc27678236"/>
      <w:bookmarkStart w:id="420" w:name="_Toc36037258"/>
      <w:bookmarkStart w:id="421" w:name="_Toc44398335"/>
      <w:bookmarkStart w:id="422" w:name="_Toc52382534"/>
      <w:bookmarkStart w:id="423" w:name="_Toc60687445"/>
      <w:bookmarkStart w:id="424" w:name="_Toc68726610"/>
      <w:bookmarkStart w:id="425" w:name="_Toc75786536"/>
      <w:bookmarkStart w:id="426" w:name="_Toc100443445"/>
      <w:bookmarkStart w:id="427" w:name="_Toc178183865"/>
      <w:bookmarkStart w:id="428" w:name="_Toc180142683"/>
      <w:r w:rsidRPr="00592E3B">
        <w:t>5.5.11.2.15</w:t>
      </w:r>
      <w:r w:rsidRPr="00592E3B">
        <w:tab/>
        <w:t>Transmission End Notify</w:t>
      </w:r>
      <w:bookmarkEnd w:id="419"/>
      <w:bookmarkEnd w:id="420"/>
      <w:bookmarkEnd w:id="421"/>
      <w:bookmarkEnd w:id="422"/>
      <w:bookmarkEnd w:id="423"/>
      <w:bookmarkEnd w:id="424"/>
      <w:bookmarkEnd w:id="425"/>
      <w:bookmarkEnd w:id="426"/>
      <w:bookmarkEnd w:id="427"/>
      <w:bookmarkEnd w:id="428"/>
    </w:p>
    <w:p w14:paraId="6704852F" w14:textId="77777777" w:rsidR="006E7BF9" w:rsidRPr="00592E3B" w:rsidRDefault="006E7BF9" w:rsidP="006E7BF9">
      <w:pPr>
        <w:pStyle w:val="TH"/>
      </w:pPr>
      <w:r w:rsidRPr="00592E3B">
        <w:t>Table 5.5.11.2.15-1: Transmission End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6E7BF9" w:rsidRPr="00592E3B" w14:paraId="5DA24E44" w14:textId="77777777" w:rsidTr="00CE3E80">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337654DC" w14:textId="77777777" w:rsidR="006E7BF9" w:rsidRPr="00592E3B" w:rsidRDefault="006E7BF9" w:rsidP="00CE3E80">
            <w:pPr>
              <w:pStyle w:val="TAL"/>
              <w:keepLines w:val="0"/>
              <w:widowControl w:val="0"/>
            </w:pPr>
            <w:r w:rsidRPr="00592E3B">
              <w:t>Derivation Path: TS 24.581 [88] Table 9.2.29-1</w:t>
            </w:r>
          </w:p>
        </w:tc>
      </w:tr>
      <w:tr w:rsidR="006E7BF9" w:rsidRPr="00592E3B" w14:paraId="148FC8D9" w14:textId="77777777" w:rsidTr="00CE3E80">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36A17872" w14:textId="77777777" w:rsidR="006E7BF9" w:rsidRPr="00592E3B" w:rsidRDefault="006E7BF9" w:rsidP="00CE3E80">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B967CE9" w14:textId="77777777" w:rsidR="006E7BF9" w:rsidRPr="00592E3B" w:rsidRDefault="006E7BF9" w:rsidP="00CE3E80">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0742EC23" w14:textId="77777777" w:rsidR="006E7BF9" w:rsidRPr="00592E3B" w:rsidRDefault="006E7BF9" w:rsidP="00CE3E80">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2D69A700" w14:textId="77777777" w:rsidR="006E7BF9" w:rsidRPr="00592E3B" w:rsidRDefault="006E7BF9" w:rsidP="00CE3E80">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49386BE3" w14:textId="77777777" w:rsidR="006E7BF9" w:rsidRPr="00592E3B" w:rsidRDefault="006E7BF9" w:rsidP="00CE3E80">
            <w:pPr>
              <w:pStyle w:val="TAH"/>
              <w:keepLines w:val="0"/>
              <w:widowControl w:val="0"/>
            </w:pPr>
            <w:r w:rsidRPr="00592E3B">
              <w:t>Condition</w:t>
            </w:r>
          </w:p>
        </w:tc>
      </w:tr>
      <w:tr w:rsidR="006E7BF9" w:rsidRPr="00592E3B" w14:paraId="06F9CCDB"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B18D717" w14:textId="77777777" w:rsidR="006E7BF9" w:rsidRPr="00592E3B" w:rsidRDefault="006E7BF9" w:rsidP="00CE3E80">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33007847" w14:textId="77777777" w:rsidR="006E7BF9" w:rsidRPr="00592E3B" w:rsidRDefault="006E7BF9" w:rsidP="00CE3E80">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4131D6D" w14:textId="77777777" w:rsidR="006E7BF9" w:rsidRPr="00592E3B" w:rsidRDefault="006E7BF9" w:rsidP="00CE3E80">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C5CAC12" w14:textId="77777777" w:rsidR="006E7BF9" w:rsidRPr="00592E3B" w:rsidRDefault="006E7BF9" w:rsidP="00CE3E80">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A4227B2" w14:textId="77777777" w:rsidR="006E7BF9" w:rsidRPr="00592E3B" w:rsidRDefault="006E7BF9" w:rsidP="00CE3E80">
            <w:pPr>
              <w:pStyle w:val="TAL"/>
            </w:pPr>
          </w:p>
        </w:tc>
      </w:tr>
      <w:tr w:rsidR="006E7BF9" w:rsidRPr="00592E3B" w14:paraId="3B092638"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3834A455" w14:textId="77777777" w:rsidR="006E7BF9" w:rsidRPr="00592E3B" w:rsidRDefault="006E7BF9" w:rsidP="00CE3E80">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6912240" w14:textId="77777777" w:rsidR="006E7BF9" w:rsidRPr="00592E3B" w:rsidRDefault="006E7BF9" w:rsidP="00CE3E80">
            <w:pPr>
              <w:pStyle w:val="TAL"/>
              <w:keepLines w:val="0"/>
              <w:widowControl w:val="0"/>
            </w:pPr>
            <w:r w:rsidRPr="00592E3B">
              <w:t>“01110”</w:t>
            </w:r>
          </w:p>
        </w:tc>
        <w:tc>
          <w:tcPr>
            <w:tcW w:w="2160" w:type="dxa"/>
            <w:tcBorders>
              <w:top w:val="single" w:sz="4" w:space="0" w:color="auto"/>
              <w:left w:val="single" w:sz="4" w:space="0" w:color="auto"/>
              <w:bottom w:val="single" w:sz="4" w:space="0" w:color="auto"/>
              <w:right w:val="single" w:sz="4" w:space="0" w:color="auto"/>
            </w:tcBorders>
            <w:hideMark/>
          </w:tcPr>
          <w:p w14:paraId="18DBD522" w14:textId="77777777" w:rsidR="006E7BF9" w:rsidRPr="00592E3B" w:rsidRDefault="006E7BF9" w:rsidP="00CE3E80">
            <w:pPr>
              <w:pStyle w:val="TAL"/>
              <w:keepLines w:val="0"/>
              <w:widowControl w:val="0"/>
            </w:pPr>
            <w:r w:rsidRPr="00592E3B">
              <w:t>Transmission End Notify</w:t>
            </w:r>
          </w:p>
        </w:tc>
        <w:tc>
          <w:tcPr>
            <w:tcW w:w="1350" w:type="dxa"/>
            <w:tcBorders>
              <w:top w:val="single" w:sz="4" w:space="0" w:color="auto"/>
              <w:left w:val="single" w:sz="4" w:space="0" w:color="auto"/>
              <w:bottom w:val="single" w:sz="4" w:space="0" w:color="auto"/>
              <w:right w:val="single" w:sz="4" w:space="0" w:color="auto"/>
            </w:tcBorders>
            <w:hideMark/>
          </w:tcPr>
          <w:p w14:paraId="448C31B3" w14:textId="77777777" w:rsidR="006E7BF9" w:rsidRPr="00592E3B" w:rsidRDefault="006E7BF9" w:rsidP="00CE3E80">
            <w:pPr>
              <w:pStyle w:val="TAL"/>
              <w:keepLines w:val="0"/>
              <w:widowControl w:val="0"/>
            </w:pPr>
            <w:r w:rsidRPr="00592E3B">
              <w:t xml:space="preserve">TS 24.581 [88] clause 9.2.29 and 9.2.2.1-2 </w:t>
            </w:r>
          </w:p>
        </w:tc>
        <w:tc>
          <w:tcPr>
            <w:tcW w:w="1170" w:type="dxa"/>
            <w:tcBorders>
              <w:top w:val="single" w:sz="4" w:space="0" w:color="auto"/>
              <w:left w:val="single" w:sz="4" w:space="0" w:color="auto"/>
              <w:bottom w:val="single" w:sz="4" w:space="0" w:color="auto"/>
              <w:right w:val="single" w:sz="4" w:space="0" w:color="auto"/>
            </w:tcBorders>
          </w:tcPr>
          <w:p w14:paraId="515B6A48" w14:textId="77777777" w:rsidR="006E7BF9" w:rsidRPr="00592E3B" w:rsidRDefault="006E7BF9" w:rsidP="00CE3E80">
            <w:pPr>
              <w:pStyle w:val="TAL"/>
            </w:pPr>
          </w:p>
        </w:tc>
      </w:tr>
      <w:tr w:rsidR="006E7BF9" w:rsidRPr="00592E3B" w14:paraId="4155EE5A"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690C18EB"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1024E2C4" w14:textId="77777777" w:rsidR="006E7BF9" w:rsidRPr="00592E3B" w:rsidRDefault="006E7BF9" w:rsidP="00CE3E80">
            <w:pPr>
              <w:pStyle w:val="TAL"/>
              <w:keepLines w:val="0"/>
              <w:widowControl w:val="0"/>
            </w:pPr>
            <w:r w:rsidRPr="00592E3B">
              <w:rPr>
                <w:szCs w:val="18"/>
              </w:rPr>
              <w:t>“11110”</w:t>
            </w:r>
          </w:p>
        </w:tc>
        <w:tc>
          <w:tcPr>
            <w:tcW w:w="2160" w:type="dxa"/>
            <w:tcBorders>
              <w:top w:val="single" w:sz="4" w:space="0" w:color="auto"/>
              <w:left w:val="single" w:sz="4" w:space="0" w:color="auto"/>
              <w:bottom w:val="single" w:sz="4" w:space="0" w:color="auto"/>
              <w:right w:val="single" w:sz="4" w:space="0" w:color="auto"/>
            </w:tcBorders>
          </w:tcPr>
          <w:p w14:paraId="721C2230" w14:textId="77777777" w:rsidR="006E7BF9" w:rsidRPr="00592E3B" w:rsidRDefault="006E7BF9" w:rsidP="00CE3E80">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C5872FD" w14:textId="77777777" w:rsidR="006E7BF9" w:rsidRPr="00592E3B" w:rsidRDefault="006E7BF9" w:rsidP="00CE3E80">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8402EF3" w14:textId="77777777" w:rsidR="006E7BF9" w:rsidRPr="00592E3B" w:rsidRDefault="006E7BF9" w:rsidP="00CE3E80">
            <w:pPr>
              <w:pStyle w:val="TAL"/>
              <w:rPr>
                <w:rFonts w:cs="Arial"/>
                <w:b/>
                <w:szCs w:val="18"/>
              </w:rPr>
            </w:pPr>
            <w:r w:rsidRPr="00592E3B">
              <w:t>ACK</w:t>
            </w:r>
          </w:p>
        </w:tc>
      </w:tr>
      <w:tr w:rsidR="006E7BF9" w:rsidRPr="00592E3B" w14:paraId="464CFCED"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18A5D6E1" w14:textId="77777777" w:rsidR="006E7BF9" w:rsidRPr="00592E3B" w:rsidRDefault="006E7BF9" w:rsidP="00CE3E80">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2D312399" w14:textId="77777777" w:rsidR="006E7BF9" w:rsidRPr="00592E3B" w:rsidRDefault="006E7BF9" w:rsidP="00CE3E80">
            <w:pPr>
              <w:pStyle w:val="TAL"/>
              <w:keepNext w:val="0"/>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512F5E5A" w14:textId="77777777" w:rsidR="006E7BF9" w:rsidRPr="00592E3B" w:rsidRDefault="006E7BF9" w:rsidP="00CE3E80">
            <w:pPr>
              <w:pStyle w:val="TAL"/>
              <w:rPr>
                <w:rFonts w:eastAsia="MS PGothic"/>
              </w:rPr>
            </w:pPr>
            <w:r w:rsidRPr="00592E3B">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21437E43" w14:textId="77777777" w:rsidR="006E7BF9" w:rsidRPr="00592E3B" w:rsidRDefault="006E7BF9" w:rsidP="00CE3E80">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354F8278" w14:textId="77777777" w:rsidR="006E7BF9" w:rsidRPr="00592E3B" w:rsidRDefault="006E7BF9" w:rsidP="00CE3E80">
            <w:pPr>
              <w:pStyle w:val="TAL"/>
              <w:keepNext w:val="0"/>
              <w:keepLines w:val="0"/>
              <w:widowControl w:val="0"/>
              <w:rPr>
                <w:rFonts w:eastAsia="MS Mincho"/>
              </w:rPr>
            </w:pPr>
          </w:p>
        </w:tc>
      </w:tr>
      <w:tr w:rsidR="006E7BF9" w:rsidRPr="00592E3B" w14:paraId="5D8953EF"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128FE6F1" w14:textId="77777777" w:rsidR="006E7BF9" w:rsidRPr="00592E3B" w:rsidRDefault="006E7BF9" w:rsidP="00CE3E80">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359B7309" w14:textId="77777777" w:rsidR="006E7BF9" w:rsidRPr="00592E3B" w:rsidRDefault="006E7BF9" w:rsidP="00CE3E80">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2798DEB0"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2EA3C52E" w14:textId="77777777" w:rsidR="006E7BF9" w:rsidRPr="00592E3B" w:rsidRDefault="006E7BF9" w:rsidP="00CE3E80">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5BD034E0" w14:textId="77777777" w:rsidR="006E7BF9" w:rsidRPr="00592E3B" w:rsidRDefault="006E7BF9" w:rsidP="00CE3E80">
            <w:pPr>
              <w:pStyle w:val="TAL"/>
              <w:keepNext w:val="0"/>
              <w:keepLines w:val="0"/>
              <w:widowControl w:val="0"/>
              <w:rPr>
                <w:rFonts w:eastAsia="MS Mincho"/>
              </w:rPr>
            </w:pPr>
            <w:r w:rsidRPr="00592E3B">
              <w:rPr>
                <w:rFonts w:eastAsia="MS Mincho"/>
              </w:rPr>
              <w:t>OFF-NETWORK</w:t>
            </w:r>
          </w:p>
        </w:tc>
      </w:tr>
      <w:tr w:rsidR="006E7BF9" w:rsidRPr="00592E3B" w14:paraId="128D283E"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865DA80" w14:textId="77777777" w:rsidR="006E7BF9" w:rsidRPr="00592E3B" w:rsidRDefault="006E7BF9" w:rsidP="00CE3E80">
            <w:pPr>
              <w:pStyle w:val="TAL"/>
              <w:keepNext w:val="0"/>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767C692B" w14:textId="77777777" w:rsidR="006E7BF9" w:rsidRPr="00592E3B" w:rsidRDefault="006E7BF9" w:rsidP="00CE3E80">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1DDB7C73"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08421BED" w14:textId="77777777" w:rsidR="006E7BF9" w:rsidRPr="00592E3B" w:rsidRDefault="006E7BF9" w:rsidP="00CE3E80">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B3605E6" w14:textId="77777777" w:rsidR="006E7BF9" w:rsidRPr="00592E3B" w:rsidRDefault="006E7BF9" w:rsidP="00CE3E80">
            <w:pPr>
              <w:pStyle w:val="TAL"/>
              <w:keepNext w:val="0"/>
              <w:keepLines w:val="0"/>
              <w:widowControl w:val="0"/>
              <w:rPr>
                <w:rFonts w:eastAsia="MS Mincho"/>
              </w:rPr>
            </w:pPr>
          </w:p>
        </w:tc>
      </w:tr>
      <w:tr w:rsidR="006E7BF9" w:rsidRPr="00592E3B" w14:paraId="4AC502CE"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C4D845A" w14:textId="77777777" w:rsidR="006E7BF9" w:rsidRPr="00592E3B" w:rsidRDefault="006E7BF9" w:rsidP="00CE3E80">
            <w:pPr>
              <w:pStyle w:val="TAL"/>
              <w:keepNext w:val="0"/>
              <w:keepLines w:val="0"/>
              <w:widowControl w:val="0"/>
              <w:rPr>
                <w:b/>
              </w:rPr>
            </w:pPr>
            <w:r w:rsidRPr="00592E3B">
              <w:rPr>
                <w:b/>
              </w:rPr>
              <w:t>User</w:t>
            </w:r>
            <w:r w:rsidRPr="00A441C4">
              <w:rPr>
                <w:b/>
              </w:rPr>
              <w:t xml:space="preserve"> Id of the Transmitting User</w:t>
            </w:r>
            <w:r w:rsidRPr="0009117D">
              <w:rPr>
                <w:b/>
              </w:rPr>
              <w:t xml:space="preserve"> (NOTE 1)</w:t>
            </w:r>
          </w:p>
        </w:tc>
        <w:tc>
          <w:tcPr>
            <w:tcW w:w="2160" w:type="dxa"/>
            <w:tcBorders>
              <w:top w:val="single" w:sz="4" w:space="0" w:color="auto"/>
              <w:left w:val="single" w:sz="4" w:space="0" w:color="auto"/>
              <w:bottom w:val="single" w:sz="4" w:space="0" w:color="auto"/>
              <w:right w:val="single" w:sz="4" w:space="0" w:color="auto"/>
            </w:tcBorders>
            <w:hideMark/>
          </w:tcPr>
          <w:p w14:paraId="54DB4284"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7A93A947" w14:textId="77777777" w:rsidR="006E7BF9" w:rsidRPr="00592E3B" w:rsidRDefault="006E7BF9" w:rsidP="00CE3E80">
            <w:pPr>
              <w:pStyle w:val="TAL"/>
            </w:pPr>
            <w:r w:rsidRPr="00592E3B">
              <w:t>Carries the identity of the user whose media transmission has been released</w:t>
            </w:r>
          </w:p>
        </w:tc>
        <w:tc>
          <w:tcPr>
            <w:tcW w:w="1350" w:type="dxa"/>
            <w:tcBorders>
              <w:top w:val="single" w:sz="4" w:space="0" w:color="auto"/>
              <w:left w:val="single" w:sz="4" w:space="0" w:color="auto"/>
              <w:bottom w:val="single" w:sz="4" w:space="0" w:color="auto"/>
              <w:right w:val="single" w:sz="4" w:space="0" w:color="auto"/>
            </w:tcBorders>
            <w:hideMark/>
          </w:tcPr>
          <w:p w14:paraId="0DD1F525" w14:textId="77777777" w:rsidR="006E7BF9" w:rsidRPr="00592E3B" w:rsidRDefault="006E7BF9" w:rsidP="00CE3E80">
            <w:pPr>
              <w:pStyle w:val="TAL"/>
              <w:keepNext w:val="0"/>
              <w:keepLines w:val="0"/>
              <w:widowControl w:val="0"/>
            </w:pPr>
            <w:r w:rsidRPr="00592E3B">
              <w:t>TS 24.581 [88] clause 9.2.3.</w:t>
            </w:r>
            <w:r w:rsidRPr="00A441C4">
              <w:t>6</w:t>
            </w:r>
          </w:p>
        </w:tc>
        <w:tc>
          <w:tcPr>
            <w:tcW w:w="1170" w:type="dxa"/>
            <w:tcBorders>
              <w:top w:val="single" w:sz="4" w:space="0" w:color="auto"/>
              <w:left w:val="single" w:sz="4" w:space="0" w:color="auto"/>
              <w:bottom w:val="single" w:sz="4" w:space="0" w:color="auto"/>
              <w:right w:val="single" w:sz="4" w:space="0" w:color="auto"/>
            </w:tcBorders>
          </w:tcPr>
          <w:p w14:paraId="4AB632BB" w14:textId="77777777" w:rsidR="006E7BF9" w:rsidRPr="00592E3B" w:rsidRDefault="006E7BF9" w:rsidP="00CE3E80">
            <w:pPr>
              <w:pStyle w:val="TAL"/>
              <w:keepNext w:val="0"/>
              <w:keepLines w:val="0"/>
              <w:widowControl w:val="0"/>
            </w:pPr>
          </w:p>
        </w:tc>
      </w:tr>
      <w:tr w:rsidR="006E7BF9" w:rsidRPr="00592E3B" w14:paraId="74C70AA6"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3096EA2" w14:textId="77777777" w:rsidR="006E7BF9" w:rsidRPr="00592E3B" w:rsidRDefault="006E7BF9" w:rsidP="00CE3E80">
            <w:pPr>
              <w:pStyle w:val="TAL"/>
              <w:keepNext w:val="0"/>
              <w:keepLines w:val="0"/>
              <w:widowControl w:val="0"/>
              <w:rPr>
                <w:b/>
              </w:rPr>
            </w:pPr>
            <w:r w:rsidRPr="00592E3B">
              <w:rPr>
                <w:rFonts w:cs="Arial"/>
                <w:szCs w:val="18"/>
              </w:rPr>
              <w:t xml:space="preserve">  User</w:t>
            </w:r>
            <w:r w:rsidRPr="00A441C4">
              <w:rPr>
                <w:rFonts w:cs="Arial"/>
                <w:szCs w:val="18"/>
              </w:rPr>
              <w:t xml:space="preserve"> Id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1BE5EF81" w14:textId="77777777" w:rsidR="006E7BF9" w:rsidRPr="00592E3B" w:rsidRDefault="006E7BF9" w:rsidP="00CE3E80">
            <w:pPr>
              <w:pStyle w:val="TAL"/>
            </w:pPr>
            <w:proofErr w:type="spellStart"/>
            <w:r w:rsidRPr="00592E3B">
              <w:t>px_MCVideo_ID_User_</w:t>
            </w:r>
            <w:r>
              <w:t>B</w:t>
            </w:r>
            <w:proofErr w:type="spellEnd"/>
          </w:p>
        </w:tc>
        <w:tc>
          <w:tcPr>
            <w:tcW w:w="2160" w:type="dxa"/>
            <w:tcBorders>
              <w:top w:val="single" w:sz="4" w:space="0" w:color="auto"/>
              <w:left w:val="single" w:sz="4" w:space="0" w:color="auto"/>
              <w:bottom w:val="single" w:sz="4" w:space="0" w:color="auto"/>
              <w:right w:val="single" w:sz="4" w:space="0" w:color="auto"/>
            </w:tcBorders>
          </w:tcPr>
          <w:p w14:paraId="5F21F99C"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3571CD09"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9D3934E" w14:textId="77777777" w:rsidR="006E7BF9" w:rsidRPr="00592E3B" w:rsidRDefault="006E7BF9" w:rsidP="00CE3E80">
            <w:pPr>
              <w:pStyle w:val="TAL"/>
              <w:keepNext w:val="0"/>
              <w:keepLines w:val="0"/>
              <w:widowControl w:val="0"/>
            </w:pPr>
          </w:p>
        </w:tc>
      </w:tr>
      <w:tr w:rsidR="006E7BF9" w:rsidRPr="00592E3B" w14:paraId="646708E4"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2F0710D" w14:textId="77777777" w:rsidR="006E7BF9" w:rsidRPr="00592E3B" w:rsidRDefault="006E7BF9" w:rsidP="00CE3E80">
            <w:pPr>
              <w:pStyle w:val="TAL"/>
              <w:keepNext w:val="0"/>
              <w:keepLines w:val="0"/>
              <w:widowControl w:val="0"/>
              <w:rPr>
                <w:b/>
                <w:bCs/>
              </w:rPr>
            </w:pPr>
            <w:r w:rsidRPr="00A441C4">
              <w:rPr>
                <w:b/>
                <w:bCs/>
              </w:rPr>
              <w:t>Audio SSRC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2D2DC52F" w14:textId="77777777" w:rsidR="006E7BF9" w:rsidRPr="000E132E" w:rsidRDefault="006E7BF9" w:rsidP="00CE3E80">
            <w:pPr>
              <w:pStyle w:val="TAL"/>
            </w:pPr>
            <w:r w:rsidRPr="00C22A0A">
              <w:t>Media</w:t>
            </w:r>
            <w:r>
              <w:t>/Audio</w:t>
            </w:r>
            <w:r w:rsidRPr="00C22A0A">
              <w:t xml:space="preserve"> SSRC of remote client </w:t>
            </w:r>
            <w:r>
              <w:t xml:space="preserve">(Client </w:t>
            </w:r>
            <w:r w:rsidRPr="00C22A0A">
              <w:t>B</w:t>
            </w:r>
            <w:r>
              <w:t>)</w:t>
            </w:r>
          </w:p>
        </w:tc>
        <w:tc>
          <w:tcPr>
            <w:tcW w:w="2160" w:type="dxa"/>
            <w:tcBorders>
              <w:top w:val="single" w:sz="4" w:space="0" w:color="auto"/>
              <w:left w:val="single" w:sz="4" w:space="0" w:color="auto"/>
              <w:bottom w:val="single" w:sz="4" w:space="0" w:color="auto"/>
              <w:right w:val="single" w:sz="4" w:space="0" w:color="auto"/>
            </w:tcBorders>
            <w:hideMark/>
          </w:tcPr>
          <w:p w14:paraId="4FF25E29" w14:textId="77777777" w:rsidR="006E7BF9" w:rsidRPr="00592E3B" w:rsidRDefault="006E7BF9" w:rsidP="00CE3E80">
            <w:pPr>
              <w:pStyle w:val="TAL"/>
            </w:pPr>
            <w:r w:rsidRPr="00790F68">
              <w:t>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20132CAE" w14:textId="77777777" w:rsidR="006E7BF9" w:rsidRPr="00592E3B" w:rsidRDefault="006E7BF9" w:rsidP="00CE3E80">
            <w:pPr>
              <w:pStyle w:val="TAL"/>
              <w:keepNext w:val="0"/>
              <w:keepLines w:val="0"/>
              <w:widowControl w:val="0"/>
              <w:rPr>
                <w:rFonts w:eastAsia="MS PGothic"/>
              </w:rPr>
            </w:pPr>
            <w:r w:rsidRPr="00790F68">
              <w:rPr>
                <w:rFonts w:eastAsia="MS PGothic"/>
              </w:rPr>
              <w:t>TS 24.581 [88] clause 9.2.3.</w:t>
            </w:r>
            <w:r>
              <w:rPr>
                <w:rFonts w:eastAsia="MS PGothic"/>
              </w:rPr>
              <w:t>16</w:t>
            </w:r>
          </w:p>
        </w:tc>
        <w:tc>
          <w:tcPr>
            <w:tcW w:w="1170" w:type="dxa"/>
            <w:tcBorders>
              <w:top w:val="single" w:sz="4" w:space="0" w:color="auto"/>
              <w:left w:val="single" w:sz="4" w:space="0" w:color="auto"/>
              <w:bottom w:val="single" w:sz="4" w:space="0" w:color="auto"/>
              <w:right w:val="single" w:sz="4" w:space="0" w:color="auto"/>
            </w:tcBorders>
          </w:tcPr>
          <w:p w14:paraId="1AA5C443" w14:textId="77777777" w:rsidR="006E7BF9" w:rsidRPr="00592E3B" w:rsidRDefault="006E7BF9" w:rsidP="00CE3E80">
            <w:pPr>
              <w:pStyle w:val="TAL"/>
              <w:keepNext w:val="0"/>
              <w:keepLines w:val="0"/>
              <w:widowControl w:val="0"/>
            </w:pPr>
          </w:p>
        </w:tc>
      </w:tr>
      <w:tr w:rsidR="006E7BF9" w:rsidRPr="00592E3B" w14:paraId="60E6A53A"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FCD08C3" w14:textId="77777777" w:rsidR="006E7BF9" w:rsidRPr="00A441C4" w:rsidRDefault="006E7BF9" w:rsidP="00CE3E80">
            <w:pPr>
              <w:pStyle w:val="TAL"/>
              <w:keepNext w:val="0"/>
              <w:keepLines w:val="0"/>
              <w:widowControl w:val="0"/>
              <w:rPr>
                <w:b/>
                <w:bCs/>
              </w:rPr>
            </w:pPr>
            <w:r w:rsidRPr="00A441C4">
              <w:rPr>
                <w:b/>
                <w:bCs/>
              </w:rPr>
              <w:t>Video SSRC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57D61D4B" w14:textId="77777777" w:rsidR="006E7BF9" w:rsidRPr="00C22A0A" w:rsidRDefault="006E7BF9" w:rsidP="00CE3E80">
            <w:pPr>
              <w:pStyle w:val="TAL"/>
            </w:pPr>
            <w:r w:rsidRPr="00A441C4">
              <w:t>Not present</w:t>
            </w:r>
          </w:p>
        </w:tc>
        <w:tc>
          <w:tcPr>
            <w:tcW w:w="2160" w:type="dxa"/>
            <w:tcBorders>
              <w:top w:val="single" w:sz="4" w:space="0" w:color="auto"/>
              <w:left w:val="single" w:sz="4" w:space="0" w:color="auto"/>
              <w:bottom w:val="single" w:sz="4" w:space="0" w:color="auto"/>
              <w:right w:val="single" w:sz="4" w:space="0" w:color="auto"/>
            </w:tcBorders>
            <w:hideMark/>
          </w:tcPr>
          <w:p w14:paraId="4C2EBB22" w14:textId="77777777" w:rsidR="006E7BF9" w:rsidRPr="00790F68" w:rsidRDefault="006E7BF9" w:rsidP="00CE3E80">
            <w:pPr>
              <w:pStyle w:val="TAL"/>
            </w:pPr>
            <w:r w:rsidRPr="00A441C4">
              <w:t>Rel-18 and later</w:t>
            </w:r>
          </w:p>
        </w:tc>
        <w:tc>
          <w:tcPr>
            <w:tcW w:w="1350" w:type="dxa"/>
            <w:tcBorders>
              <w:top w:val="single" w:sz="4" w:space="0" w:color="auto"/>
              <w:left w:val="single" w:sz="4" w:space="0" w:color="auto"/>
              <w:bottom w:val="single" w:sz="4" w:space="0" w:color="auto"/>
              <w:right w:val="single" w:sz="4" w:space="0" w:color="auto"/>
            </w:tcBorders>
            <w:hideMark/>
          </w:tcPr>
          <w:p w14:paraId="37CDEEFA" w14:textId="77777777" w:rsidR="006E7BF9" w:rsidRPr="00790F68" w:rsidRDefault="006E7BF9" w:rsidP="00CE3E80">
            <w:pPr>
              <w:pStyle w:val="TAL"/>
              <w:keepNext w:val="0"/>
              <w:keepLines w:val="0"/>
              <w:widowControl w:val="0"/>
              <w:rPr>
                <w:rFonts w:eastAsia="MS PGothic"/>
              </w:rPr>
            </w:pPr>
            <w:r w:rsidRPr="00790F68">
              <w:rPr>
                <w:rFonts w:eastAsia="MS PGothic"/>
              </w:rPr>
              <w:t>TS 24.581 [88] clause 9.2.3.</w:t>
            </w:r>
            <w:r>
              <w:rPr>
                <w:rFonts w:eastAsia="MS PGothic"/>
              </w:rPr>
              <w:t>2</w:t>
            </w:r>
            <w:r w:rsidRPr="00790F68">
              <w:rPr>
                <w:rFonts w:eastAsia="MS PGothic"/>
              </w:rPr>
              <w:t>3</w:t>
            </w:r>
          </w:p>
        </w:tc>
        <w:tc>
          <w:tcPr>
            <w:tcW w:w="1170" w:type="dxa"/>
            <w:tcBorders>
              <w:top w:val="single" w:sz="4" w:space="0" w:color="auto"/>
              <w:left w:val="single" w:sz="4" w:space="0" w:color="auto"/>
              <w:bottom w:val="single" w:sz="4" w:space="0" w:color="auto"/>
              <w:right w:val="single" w:sz="4" w:space="0" w:color="auto"/>
            </w:tcBorders>
          </w:tcPr>
          <w:p w14:paraId="7255CEAD" w14:textId="77777777" w:rsidR="006E7BF9" w:rsidRPr="00592E3B" w:rsidRDefault="006E7BF9" w:rsidP="00CE3E80">
            <w:pPr>
              <w:pStyle w:val="TAL"/>
              <w:keepNext w:val="0"/>
              <w:keepLines w:val="0"/>
              <w:widowControl w:val="0"/>
            </w:pPr>
          </w:p>
        </w:tc>
      </w:tr>
      <w:tr w:rsidR="006E7BF9" w:rsidRPr="00592E3B" w14:paraId="1F418A78" w14:textId="77777777" w:rsidTr="00CE3E80">
        <w:trPr>
          <w:cantSplit/>
          <w:jc w:val="center"/>
        </w:trPr>
        <w:tc>
          <w:tcPr>
            <w:tcW w:w="9630" w:type="dxa"/>
            <w:gridSpan w:val="5"/>
            <w:tcBorders>
              <w:top w:val="single" w:sz="4" w:space="0" w:color="auto"/>
              <w:left w:val="single" w:sz="4" w:space="0" w:color="auto"/>
              <w:bottom w:val="single" w:sz="4" w:space="0" w:color="auto"/>
              <w:right w:val="single" w:sz="4" w:space="0" w:color="auto"/>
            </w:tcBorders>
          </w:tcPr>
          <w:p w14:paraId="0B5D8EF2" w14:textId="77777777" w:rsidR="006E7BF9" w:rsidRPr="00592E3B" w:rsidRDefault="006E7BF9" w:rsidP="00CE3E80">
            <w:pPr>
              <w:pStyle w:val="TAN"/>
            </w:pPr>
            <w:r w:rsidRPr="00775918">
              <w:t>NOTE 1:</w:t>
            </w:r>
            <w:r w:rsidRPr="00775918">
              <w:tab/>
              <w:t>Before Rel-18 the "User Id" field (field ID 006) has been used instead of "User Id of the Transmitting User" (field ID 004). Nevertheless, it is assumed that the client can cope with unexpected fields and with missing of the User Id.</w:t>
            </w:r>
          </w:p>
        </w:tc>
      </w:tr>
    </w:tbl>
    <w:p w14:paraId="3069EC0C" w14:textId="77777777" w:rsidR="006E7BF9" w:rsidRPr="00592E3B" w:rsidRDefault="006E7BF9" w:rsidP="006E7BF9"/>
    <w:p w14:paraId="6A9142A7" w14:textId="77777777" w:rsidR="006E7BF9" w:rsidRPr="00592E3B" w:rsidRDefault="006E7BF9" w:rsidP="006E7BF9">
      <w:pPr>
        <w:pStyle w:val="Heading5"/>
      </w:pPr>
      <w:bookmarkStart w:id="429" w:name="_Toc27678237"/>
      <w:bookmarkStart w:id="430" w:name="_Toc36037259"/>
      <w:bookmarkStart w:id="431" w:name="_Toc44398336"/>
      <w:bookmarkStart w:id="432" w:name="_Toc52382535"/>
      <w:bookmarkStart w:id="433" w:name="_Toc60687446"/>
      <w:bookmarkStart w:id="434" w:name="_Toc68726611"/>
      <w:bookmarkStart w:id="435" w:name="_Toc75786537"/>
      <w:bookmarkStart w:id="436" w:name="_Toc100443446"/>
      <w:bookmarkStart w:id="437" w:name="_Toc178183866"/>
      <w:bookmarkStart w:id="438" w:name="_Toc180142684"/>
      <w:r w:rsidRPr="00592E3B">
        <w:t>5.5.11.2.16</w:t>
      </w:r>
      <w:r w:rsidRPr="00592E3B">
        <w:tab/>
        <w:t>Transmission Idle</w:t>
      </w:r>
      <w:bookmarkEnd w:id="429"/>
      <w:bookmarkEnd w:id="430"/>
      <w:bookmarkEnd w:id="431"/>
      <w:bookmarkEnd w:id="432"/>
      <w:bookmarkEnd w:id="433"/>
      <w:bookmarkEnd w:id="434"/>
      <w:bookmarkEnd w:id="435"/>
      <w:bookmarkEnd w:id="436"/>
      <w:bookmarkEnd w:id="437"/>
      <w:bookmarkEnd w:id="438"/>
    </w:p>
    <w:p w14:paraId="61B6E6A5" w14:textId="77777777" w:rsidR="006E7BF9" w:rsidRPr="00592E3B" w:rsidRDefault="006E7BF9" w:rsidP="006E7BF9">
      <w:pPr>
        <w:pStyle w:val="TH"/>
      </w:pPr>
      <w:r w:rsidRPr="00592E3B">
        <w:t>Table 5.5.11.2.16-1: Transmission Idle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Change w:id="439">
          <w:tblGrid>
            <w:gridCol w:w="2790"/>
            <w:gridCol w:w="2160"/>
            <w:gridCol w:w="2160"/>
            <w:gridCol w:w="1350"/>
            <w:gridCol w:w="1170"/>
          </w:tblGrid>
        </w:tblGridChange>
      </w:tblGrid>
      <w:tr w:rsidR="006E7BF9" w:rsidRPr="00592E3B" w14:paraId="6745193B" w14:textId="77777777" w:rsidTr="00CE3E80">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0BB29F3" w14:textId="77777777" w:rsidR="006E7BF9" w:rsidRPr="00592E3B" w:rsidRDefault="006E7BF9" w:rsidP="00CE3E80">
            <w:pPr>
              <w:pStyle w:val="TAL"/>
              <w:keepNext w:val="0"/>
              <w:keepLines w:val="0"/>
              <w:widowControl w:val="0"/>
            </w:pPr>
            <w:r w:rsidRPr="00592E3B">
              <w:t>Derivation Path: TS 24.581 [88] Table 9.2.30-1</w:t>
            </w:r>
          </w:p>
        </w:tc>
      </w:tr>
      <w:tr w:rsidR="006E7BF9" w:rsidRPr="00592E3B" w14:paraId="4A662B4D" w14:textId="77777777" w:rsidTr="00CE3E80">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60E5D0FC" w14:textId="77777777" w:rsidR="006E7BF9" w:rsidRPr="00592E3B" w:rsidRDefault="006E7BF9" w:rsidP="00CE3E80">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B8F4A9B" w14:textId="77777777" w:rsidR="006E7BF9" w:rsidRPr="00592E3B" w:rsidRDefault="006E7BF9" w:rsidP="00CE3E80">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732E0E32" w14:textId="77777777" w:rsidR="006E7BF9" w:rsidRPr="00592E3B" w:rsidRDefault="006E7BF9" w:rsidP="00CE3E80">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48E397F6" w14:textId="77777777" w:rsidR="006E7BF9" w:rsidRPr="00592E3B" w:rsidRDefault="006E7BF9" w:rsidP="00CE3E80">
            <w:pPr>
              <w:pStyle w:val="TAH"/>
              <w:keepNext w:val="0"/>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5E49A5B0" w14:textId="77777777" w:rsidR="006E7BF9" w:rsidRPr="00592E3B" w:rsidRDefault="006E7BF9" w:rsidP="00CE3E80">
            <w:pPr>
              <w:pStyle w:val="TAH"/>
              <w:keepNext w:val="0"/>
              <w:keepLines w:val="0"/>
              <w:widowControl w:val="0"/>
            </w:pPr>
            <w:r w:rsidRPr="00592E3B">
              <w:t>Condition</w:t>
            </w:r>
          </w:p>
        </w:tc>
      </w:tr>
      <w:tr w:rsidR="006E7BF9" w:rsidRPr="00592E3B" w14:paraId="0BC990A8"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C98050F" w14:textId="77777777" w:rsidR="006E7BF9" w:rsidRPr="00592E3B" w:rsidRDefault="006E7BF9" w:rsidP="00CE3E80">
            <w:pPr>
              <w:pStyle w:val="TAL"/>
              <w:keepNext w:val="0"/>
              <w:keepLines w:val="0"/>
              <w:widowControl w:val="0"/>
              <w:rPr>
                <w:rFonts w:eastAsia="MS Mincho"/>
                <w:b/>
              </w:rPr>
            </w:pPr>
            <w:r w:rsidRPr="00592E3B">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7F06F35A" w14:textId="77777777" w:rsidR="006E7BF9" w:rsidRPr="00592E3B" w:rsidRDefault="006E7BF9" w:rsidP="00CE3E80">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8B2BAE8" w14:textId="77777777" w:rsidR="006E7BF9" w:rsidRPr="00592E3B" w:rsidRDefault="006E7BF9" w:rsidP="00CE3E80">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BB92FD3"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A6C6773" w14:textId="77777777" w:rsidR="006E7BF9" w:rsidRPr="00592E3B" w:rsidRDefault="006E7BF9" w:rsidP="00CE3E80">
            <w:pPr>
              <w:pStyle w:val="TAL"/>
              <w:keepNext w:val="0"/>
              <w:keepLines w:val="0"/>
              <w:widowControl w:val="0"/>
              <w:rPr>
                <w:rFonts w:eastAsia="MS Mincho"/>
              </w:rPr>
            </w:pPr>
          </w:p>
        </w:tc>
      </w:tr>
      <w:tr w:rsidR="006E7BF9" w:rsidRPr="00592E3B" w14:paraId="286F98BB"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EBF2365" w14:textId="77777777" w:rsidR="006E7BF9" w:rsidRPr="00592E3B" w:rsidRDefault="006E7BF9" w:rsidP="00CE3E80">
            <w:pPr>
              <w:pStyle w:val="TAL"/>
              <w:keepNext w:val="0"/>
              <w:keepLines w:val="0"/>
              <w:widowControl w:val="0"/>
              <w:rPr>
                <w:rFonts w:eastAsia="MS Mincho"/>
                <w:bCs/>
              </w:rPr>
            </w:pPr>
            <w:r w:rsidRPr="00592E3B">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5BDB389" w14:textId="77777777" w:rsidR="006E7BF9" w:rsidRPr="00592E3B" w:rsidRDefault="006E7BF9" w:rsidP="00CE3E80">
            <w:pPr>
              <w:pStyle w:val="TAL"/>
              <w:keepNext w:val="0"/>
              <w:keepLines w:val="0"/>
              <w:widowControl w:val="0"/>
            </w:pPr>
            <w:r w:rsidRPr="00592E3B">
              <w:t>“01111”</w:t>
            </w:r>
          </w:p>
        </w:tc>
        <w:tc>
          <w:tcPr>
            <w:tcW w:w="2160" w:type="dxa"/>
            <w:tcBorders>
              <w:top w:val="single" w:sz="4" w:space="0" w:color="auto"/>
              <w:left w:val="single" w:sz="4" w:space="0" w:color="auto"/>
              <w:bottom w:val="single" w:sz="4" w:space="0" w:color="auto"/>
              <w:right w:val="single" w:sz="4" w:space="0" w:color="auto"/>
            </w:tcBorders>
          </w:tcPr>
          <w:p w14:paraId="299D3A14" w14:textId="77777777" w:rsidR="006E7BF9" w:rsidRPr="00592E3B" w:rsidRDefault="006E7BF9" w:rsidP="00CE3E80">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0FC9EAA9" w14:textId="77777777" w:rsidR="006E7BF9" w:rsidRPr="00592E3B" w:rsidRDefault="006E7BF9" w:rsidP="00CE3E80">
            <w:pPr>
              <w:pStyle w:val="TAL"/>
              <w:keepNext w:val="0"/>
              <w:keepLines w:val="0"/>
              <w:widowControl w:val="0"/>
              <w:rPr>
                <w:rFonts w:eastAsia="MS Mincho"/>
              </w:rPr>
            </w:pPr>
            <w:r w:rsidRPr="00592E3B">
              <w:t>TS 24.581 [88] clause 9.2.2.1-2</w:t>
            </w:r>
          </w:p>
        </w:tc>
        <w:tc>
          <w:tcPr>
            <w:tcW w:w="1170" w:type="dxa"/>
            <w:tcBorders>
              <w:top w:val="single" w:sz="4" w:space="0" w:color="auto"/>
              <w:left w:val="single" w:sz="4" w:space="0" w:color="auto"/>
              <w:bottom w:val="single" w:sz="4" w:space="0" w:color="auto"/>
              <w:right w:val="single" w:sz="4" w:space="0" w:color="auto"/>
            </w:tcBorders>
          </w:tcPr>
          <w:p w14:paraId="503BFD41" w14:textId="77777777" w:rsidR="006E7BF9" w:rsidRPr="00592E3B" w:rsidRDefault="006E7BF9" w:rsidP="00CE3E80">
            <w:pPr>
              <w:pStyle w:val="TAL"/>
              <w:keepNext w:val="0"/>
              <w:keepLines w:val="0"/>
              <w:widowControl w:val="0"/>
              <w:rPr>
                <w:rFonts w:eastAsia="MS Mincho"/>
              </w:rPr>
            </w:pPr>
          </w:p>
        </w:tc>
      </w:tr>
      <w:tr w:rsidR="006E7BF9" w:rsidRPr="00592E3B" w14:paraId="299C059F"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5C4309E9" w14:textId="77777777" w:rsidR="006E7BF9" w:rsidRPr="00592E3B" w:rsidRDefault="006E7BF9" w:rsidP="00CE3E80">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12E01088" w14:textId="77777777" w:rsidR="006E7BF9" w:rsidRPr="00592E3B" w:rsidRDefault="006E7BF9" w:rsidP="00CE3E80">
            <w:pPr>
              <w:pStyle w:val="TAL"/>
              <w:keepNext w:val="0"/>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tcPr>
          <w:p w14:paraId="38E6DF90" w14:textId="77777777" w:rsidR="006E7BF9" w:rsidRPr="00592E3B" w:rsidRDefault="006E7BF9" w:rsidP="00CE3E80">
            <w:pPr>
              <w:pStyle w:val="TAL"/>
              <w:keepNext w:val="0"/>
              <w:keepLines w:val="0"/>
              <w:widowControl w:val="0"/>
              <w:rPr>
                <w:rFonts w:eastAsia="MS PGothic"/>
              </w:rPr>
            </w:pPr>
            <w:r w:rsidRPr="00592E3B">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0C1B6CF6" w14:textId="77777777" w:rsidR="006E7BF9" w:rsidRPr="00592E3B" w:rsidRDefault="006E7BF9" w:rsidP="00CE3E80">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132FBE16" w14:textId="77777777" w:rsidR="006E7BF9" w:rsidRPr="00592E3B" w:rsidRDefault="006E7BF9" w:rsidP="00CE3E80">
            <w:pPr>
              <w:pStyle w:val="TAL"/>
              <w:keepNext w:val="0"/>
              <w:keepLines w:val="0"/>
              <w:widowControl w:val="0"/>
              <w:rPr>
                <w:rFonts w:eastAsia="MS Mincho"/>
              </w:rPr>
            </w:pPr>
          </w:p>
        </w:tc>
      </w:tr>
      <w:tr w:rsidR="006E7BF9" w:rsidRPr="00592E3B" w14:paraId="4A8F650E"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61905E01" w14:textId="77777777" w:rsidR="006E7BF9" w:rsidRPr="00592E3B" w:rsidRDefault="006E7BF9" w:rsidP="00CE3E80">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7A7343DF" w14:textId="77777777" w:rsidR="006E7BF9" w:rsidRPr="00592E3B" w:rsidRDefault="006E7BF9" w:rsidP="00CE3E80">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32FFB75A" w14:textId="77777777" w:rsidR="006E7BF9" w:rsidRPr="00592E3B" w:rsidRDefault="006E7BF9" w:rsidP="00CE3E80">
            <w:pPr>
              <w:pStyle w:val="TAL"/>
              <w:keepNext w:val="0"/>
              <w:keepLines w:val="0"/>
              <w:widowControl w:val="0"/>
              <w:rPr>
                <w:rFonts w:eastAsia="MS PGothic"/>
              </w:rPr>
            </w:pPr>
            <w:r w:rsidRPr="00592E3B">
              <w:rPr>
                <w:rFonts w:eastAsia="MS PGothic"/>
              </w:rPr>
              <w:t>The SSRC of the transmission arbitrator.</w:t>
            </w:r>
          </w:p>
        </w:tc>
        <w:tc>
          <w:tcPr>
            <w:tcW w:w="1350" w:type="dxa"/>
            <w:tcBorders>
              <w:top w:val="single" w:sz="4" w:space="0" w:color="auto"/>
              <w:left w:val="single" w:sz="4" w:space="0" w:color="auto"/>
              <w:bottom w:val="single" w:sz="4" w:space="0" w:color="auto"/>
              <w:right w:val="single" w:sz="4" w:space="0" w:color="auto"/>
            </w:tcBorders>
          </w:tcPr>
          <w:p w14:paraId="1729BC8F" w14:textId="77777777" w:rsidR="006E7BF9" w:rsidRPr="00592E3B" w:rsidRDefault="006E7BF9" w:rsidP="00CE3E80">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37336AA7" w14:textId="77777777" w:rsidR="006E7BF9" w:rsidRPr="00592E3B" w:rsidRDefault="006E7BF9" w:rsidP="00CE3E80">
            <w:pPr>
              <w:pStyle w:val="TAL"/>
              <w:keepNext w:val="0"/>
              <w:keepLines w:val="0"/>
              <w:widowControl w:val="0"/>
              <w:rPr>
                <w:rFonts w:eastAsia="MS Mincho"/>
              </w:rPr>
            </w:pPr>
            <w:r w:rsidRPr="00592E3B">
              <w:rPr>
                <w:rFonts w:eastAsia="MS Mincho"/>
              </w:rPr>
              <w:t>OFF-NETWORK</w:t>
            </w:r>
          </w:p>
        </w:tc>
      </w:tr>
      <w:tr w:rsidR="006E7BF9" w:rsidRPr="00592E3B" w14:paraId="15751C66"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A24A280" w14:textId="77777777" w:rsidR="006E7BF9" w:rsidRPr="00592E3B" w:rsidRDefault="006E7BF9" w:rsidP="00CE3E80">
            <w:pPr>
              <w:pStyle w:val="TAL"/>
              <w:keepNext w:val="0"/>
              <w:keepLines w:val="0"/>
              <w:widowControl w:val="0"/>
              <w:rPr>
                <w:rFonts w:eastAsia="MS Mincho"/>
                <w:bCs/>
              </w:rPr>
            </w:pPr>
            <w:r w:rsidRPr="00592E3B">
              <w:rPr>
                <w:rFonts w:eastAsia="MS Mincho"/>
                <w:b/>
              </w:rPr>
              <w:lastRenderedPageBreak/>
              <w:t xml:space="preserve">  </w:t>
            </w:r>
            <w:r w:rsidRPr="00592E3B">
              <w:rPr>
                <w:rFonts w:eastAsia="MS Mincho"/>
                <w:bCs/>
              </w:rPr>
              <w:t>name</w:t>
            </w:r>
          </w:p>
        </w:tc>
        <w:tc>
          <w:tcPr>
            <w:tcW w:w="2160" w:type="dxa"/>
            <w:tcBorders>
              <w:top w:val="single" w:sz="4" w:space="0" w:color="auto"/>
              <w:left w:val="single" w:sz="4" w:space="0" w:color="auto"/>
              <w:bottom w:val="single" w:sz="4" w:space="0" w:color="auto"/>
              <w:right w:val="single" w:sz="4" w:space="0" w:color="auto"/>
            </w:tcBorders>
            <w:hideMark/>
          </w:tcPr>
          <w:p w14:paraId="6A7AEF39" w14:textId="77777777" w:rsidR="006E7BF9" w:rsidRPr="00592E3B" w:rsidRDefault="006E7BF9" w:rsidP="00CE3E80">
            <w:pPr>
              <w:pStyle w:val="TAL"/>
              <w:keepNext w:val="0"/>
              <w:keepLines w:val="0"/>
              <w:widowControl w:val="0"/>
              <w:rPr>
                <w:rFonts w:eastAsia="MS PGothic"/>
              </w:rPr>
            </w:pPr>
            <w:r w:rsidRPr="00592E3B">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09385F1D" w14:textId="77777777" w:rsidR="006E7BF9" w:rsidRPr="00592E3B" w:rsidRDefault="006E7BF9" w:rsidP="00CE3E80">
            <w:pPr>
              <w:pStyle w:val="TAL"/>
              <w:keepNext w:val="0"/>
              <w:keepLines w:val="0"/>
              <w:widowControl w:val="0"/>
              <w:rPr>
                <w:rFonts w:eastAsia="MS PGothic"/>
              </w:rPr>
            </w:pPr>
            <w:r w:rsidRPr="00592E3B">
              <w:rPr>
                <w:rFonts w:eastAsia="MS PGothic"/>
              </w:rPr>
              <w:t>Transmission Control messages sent by the Transmission Control Server and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52A5833F" w14:textId="77777777" w:rsidR="006E7BF9" w:rsidRPr="00592E3B" w:rsidRDefault="006E7BF9" w:rsidP="00CE3E80">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2A8EC11" w14:textId="77777777" w:rsidR="006E7BF9" w:rsidRPr="00592E3B" w:rsidRDefault="006E7BF9" w:rsidP="00CE3E80">
            <w:pPr>
              <w:pStyle w:val="TAL"/>
              <w:keepNext w:val="0"/>
              <w:keepLines w:val="0"/>
              <w:widowControl w:val="0"/>
              <w:rPr>
                <w:rFonts w:eastAsia="MS Mincho"/>
              </w:rPr>
            </w:pPr>
          </w:p>
        </w:tc>
      </w:tr>
      <w:tr w:rsidR="006E7BF9" w:rsidRPr="00592E3B" w14:paraId="3CE64F21"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8CF2ED3" w14:textId="77777777" w:rsidR="006E7BF9" w:rsidRPr="00592E3B" w:rsidRDefault="006E7BF9" w:rsidP="00CE3E80">
            <w:pPr>
              <w:pStyle w:val="TAL"/>
              <w:keepNext w:val="0"/>
              <w:keepLines w:val="0"/>
              <w:widowControl w:val="0"/>
              <w:rPr>
                <w:rFonts w:eastAsia="MS Mincho"/>
                <w:b/>
              </w:rPr>
            </w:pPr>
            <w:r w:rsidRPr="00592E3B">
              <w:rPr>
                <w:rFonts w:eastAsia="MS Mincho"/>
                <w:b/>
              </w:rPr>
              <w:t>Message Sequence Number</w:t>
            </w:r>
          </w:p>
        </w:tc>
        <w:tc>
          <w:tcPr>
            <w:tcW w:w="2160" w:type="dxa"/>
            <w:tcBorders>
              <w:top w:val="single" w:sz="4" w:space="0" w:color="auto"/>
              <w:left w:val="single" w:sz="4" w:space="0" w:color="auto"/>
              <w:bottom w:val="single" w:sz="4" w:space="0" w:color="auto"/>
              <w:right w:val="single" w:sz="4" w:space="0" w:color="auto"/>
            </w:tcBorders>
          </w:tcPr>
          <w:p w14:paraId="4F443037" w14:textId="77777777" w:rsidR="006E7BF9" w:rsidRPr="00592E3B" w:rsidRDefault="006E7BF9" w:rsidP="00CE3E80">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05FA867A" w14:textId="77777777" w:rsidR="006E7BF9" w:rsidRPr="00592E3B" w:rsidRDefault="006E7BF9" w:rsidP="00CE3E80">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7059749" w14:textId="77777777" w:rsidR="006E7BF9" w:rsidRPr="00592E3B" w:rsidRDefault="006E7BF9" w:rsidP="00CE3E80">
            <w:pPr>
              <w:pStyle w:val="TAL"/>
              <w:keepNext w:val="0"/>
              <w:keepLines w:val="0"/>
              <w:widowControl w:val="0"/>
              <w:rPr>
                <w:rFonts w:eastAsia="MS Mincho"/>
              </w:rPr>
            </w:pPr>
            <w:r w:rsidRPr="00A75A1A">
              <w:rPr>
                <w:rFonts w:eastAsia="MS Mincho"/>
              </w:rPr>
              <w:t>TS 24.581 [88] clause 9.2.3.9</w:t>
            </w:r>
          </w:p>
        </w:tc>
        <w:tc>
          <w:tcPr>
            <w:tcW w:w="1170" w:type="dxa"/>
            <w:tcBorders>
              <w:top w:val="single" w:sz="4" w:space="0" w:color="auto"/>
              <w:left w:val="single" w:sz="4" w:space="0" w:color="auto"/>
              <w:bottom w:val="single" w:sz="4" w:space="0" w:color="auto"/>
              <w:right w:val="single" w:sz="4" w:space="0" w:color="auto"/>
            </w:tcBorders>
          </w:tcPr>
          <w:p w14:paraId="2C89C8BA" w14:textId="77777777" w:rsidR="006E7BF9" w:rsidRPr="00592E3B" w:rsidRDefault="006E7BF9" w:rsidP="00CE3E80">
            <w:pPr>
              <w:pStyle w:val="TAL"/>
              <w:keepNext w:val="0"/>
              <w:keepLines w:val="0"/>
              <w:widowControl w:val="0"/>
              <w:rPr>
                <w:rFonts w:eastAsia="MS Mincho"/>
              </w:rPr>
            </w:pPr>
          </w:p>
        </w:tc>
      </w:tr>
      <w:tr w:rsidR="006E7BF9" w:rsidRPr="00592E3B" w14:paraId="453DB5F6"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A766A5F" w14:textId="77777777" w:rsidR="006E7BF9" w:rsidRPr="00592E3B" w:rsidRDefault="006E7BF9" w:rsidP="00CE3E80">
            <w:pPr>
              <w:pStyle w:val="TAL"/>
              <w:keepNext w:val="0"/>
              <w:keepLines w:val="0"/>
              <w:widowControl w:val="0"/>
              <w:rPr>
                <w:rFonts w:eastAsia="MS Mincho"/>
                <w:b/>
              </w:rPr>
            </w:pPr>
            <w:r w:rsidRPr="00592E3B">
              <w:rPr>
                <w:rFonts w:eastAsia="MS Mincho"/>
                <w:b/>
              </w:rPr>
              <w:t xml:space="preserve">  </w:t>
            </w:r>
            <w:r w:rsidRPr="00592E3B">
              <w:t>Message Sequence Number</w:t>
            </w:r>
          </w:p>
        </w:tc>
        <w:tc>
          <w:tcPr>
            <w:tcW w:w="2160" w:type="dxa"/>
            <w:tcBorders>
              <w:top w:val="single" w:sz="4" w:space="0" w:color="auto"/>
              <w:left w:val="single" w:sz="4" w:space="0" w:color="auto"/>
              <w:bottom w:val="single" w:sz="4" w:space="0" w:color="auto"/>
              <w:right w:val="single" w:sz="4" w:space="0" w:color="auto"/>
            </w:tcBorders>
            <w:hideMark/>
          </w:tcPr>
          <w:p w14:paraId="5BDB9FFE" w14:textId="77777777" w:rsidR="006E7BF9" w:rsidRPr="00592E3B" w:rsidRDefault="006E7BF9" w:rsidP="00CE3E80">
            <w:pPr>
              <w:pStyle w:val="TAL"/>
              <w:keepNext w:val="0"/>
              <w:keepLines w:val="0"/>
              <w:widowControl w:val="0"/>
              <w:rPr>
                <w:rFonts w:eastAsia="MS Mincho"/>
              </w:rPr>
            </w:pPr>
            <w:r w:rsidRPr="00592E3B">
              <w:rPr>
                <w:rFonts w:eastAsia="MS Mincho"/>
              </w:rPr>
              <w:t>The value sent in the previous Transmission Idle message, if any, increased with 1</w:t>
            </w:r>
          </w:p>
        </w:tc>
        <w:tc>
          <w:tcPr>
            <w:tcW w:w="2160" w:type="dxa"/>
            <w:tcBorders>
              <w:top w:val="single" w:sz="4" w:space="0" w:color="auto"/>
              <w:left w:val="single" w:sz="4" w:space="0" w:color="auto"/>
              <w:bottom w:val="single" w:sz="4" w:space="0" w:color="auto"/>
              <w:right w:val="single" w:sz="4" w:space="0" w:color="auto"/>
            </w:tcBorders>
            <w:hideMark/>
          </w:tcPr>
          <w:p w14:paraId="1395B92E" w14:textId="77777777" w:rsidR="006E7BF9" w:rsidRPr="00592E3B" w:rsidRDefault="006E7BF9" w:rsidP="00CE3E80">
            <w:pPr>
              <w:pStyle w:val="TAL"/>
              <w:keepNext w:val="0"/>
              <w:keepLines w:val="0"/>
              <w:widowControl w:val="0"/>
              <w:rPr>
                <w:rFonts w:eastAsia="MS PGothic"/>
              </w:rPr>
            </w:pPr>
            <w:r w:rsidRPr="00592E3B">
              <w:t>value is a binary value. The &lt;Message Sequence Number&gt; value can be between '0' and '65535'. When the '65535' value is reached, the &lt;Message Sequence Number&gt; value starts from '0' again</w:t>
            </w:r>
          </w:p>
        </w:tc>
        <w:tc>
          <w:tcPr>
            <w:tcW w:w="1350" w:type="dxa"/>
            <w:tcBorders>
              <w:top w:val="single" w:sz="4" w:space="0" w:color="auto"/>
              <w:left w:val="single" w:sz="4" w:space="0" w:color="auto"/>
              <w:bottom w:val="single" w:sz="4" w:space="0" w:color="auto"/>
              <w:right w:val="single" w:sz="4" w:space="0" w:color="auto"/>
            </w:tcBorders>
          </w:tcPr>
          <w:p w14:paraId="71EDCE62" w14:textId="77777777" w:rsidR="006E7BF9" w:rsidRPr="00592E3B" w:rsidRDefault="006E7BF9" w:rsidP="00CE3E80">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B137A0A" w14:textId="77777777" w:rsidR="006E7BF9" w:rsidRPr="00592E3B" w:rsidRDefault="006E7BF9" w:rsidP="00CE3E80">
            <w:pPr>
              <w:pStyle w:val="TAL"/>
              <w:keepNext w:val="0"/>
              <w:keepLines w:val="0"/>
              <w:widowControl w:val="0"/>
              <w:rPr>
                <w:rFonts w:eastAsia="MS Mincho"/>
              </w:rPr>
            </w:pPr>
          </w:p>
        </w:tc>
      </w:tr>
      <w:tr w:rsidR="006E7BF9" w:rsidRPr="00592E3B" w14:paraId="5EAD7CE3"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B7A8085" w14:textId="77777777" w:rsidR="006E7BF9" w:rsidRPr="00592E3B" w:rsidRDefault="006E7BF9" w:rsidP="00CE3E80">
            <w:pPr>
              <w:pStyle w:val="TAL"/>
              <w:keepNext w:val="0"/>
              <w:keepLines w:val="0"/>
              <w:widowControl w:val="0"/>
              <w:rPr>
                <w:rFonts w:eastAsia="Calibri"/>
                <w:b/>
              </w:rPr>
            </w:pPr>
            <w:r w:rsidRPr="00592E3B">
              <w:rPr>
                <w:rFonts w:eastAsia="Calibri"/>
                <w:b/>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55A16C92" w14:textId="77777777" w:rsidR="006E7BF9" w:rsidRPr="00592E3B" w:rsidRDefault="006E7BF9" w:rsidP="00CE3E80">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2CCEF96D"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1B43A304" w14:textId="77777777" w:rsidR="006E7BF9" w:rsidRPr="00592E3B" w:rsidRDefault="006E7BF9" w:rsidP="00CE3E80">
            <w:pPr>
              <w:pStyle w:val="TAL"/>
              <w:keepNext w:val="0"/>
              <w:keepLines w:val="0"/>
              <w:widowControl w:val="0"/>
            </w:pPr>
            <w:r w:rsidRPr="00592E3B">
              <w:t>TS 24.581 [88] clause 9.2.3.11</w:t>
            </w:r>
          </w:p>
        </w:tc>
        <w:tc>
          <w:tcPr>
            <w:tcW w:w="1170" w:type="dxa"/>
            <w:tcBorders>
              <w:top w:val="single" w:sz="4" w:space="0" w:color="auto"/>
              <w:left w:val="single" w:sz="4" w:space="0" w:color="auto"/>
              <w:bottom w:val="single" w:sz="4" w:space="0" w:color="auto"/>
              <w:right w:val="single" w:sz="4" w:space="0" w:color="auto"/>
            </w:tcBorders>
          </w:tcPr>
          <w:p w14:paraId="0CD190D2" w14:textId="77777777" w:rsidR="006E7BF9" w:rsidRPr="00592E3B" w:rsidRDefault="006E7BF9" w:rsidP="00CE3E80">
            <w:pPr>
              <w:pStyle w:val="TAL"/>
              <w:keepNext w:val="0"/>
              <w:keepLines w:val="0"/>
              <w:widowControl w:val="0"/>
            </w:pPr>
          </w:p>
        </w:tc>
      </w:tr>
      <w:tr w:rsidR="006E7BF9" w:rsidRPr="00592E3B" w14:paraId="125EA0B5" w14:textId="77777777" w:rsidTr="006E7BF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40" w:author="MCC160" w:date="2025-01-22T13:01:00Z" w16du:dateUtc="2025-01-22T12:0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441" w:author="MCC160" w:date="2025-01-22T13:01:00Z" w16du:dateUtc="2025-01-22T12:01:00Z">
            <w:trPr>
              <w:cantSplit/>
              <w:jc w:val="center"/>
            </w:trPr>
          </w:trPrChange>
        </w:trPr>
        <w:tc>
          <w:tcPr>
            <w:tcW w:w="2790" w:type="dxa"/>
            <w:tcBorders>
              <w:top w:val="single" w:sz="4" w:space="0" w:color="auto"/>
              <w:left w:val="single" w:sz="4" w:space="0" w:color="auto"/>
              <w:bottom w:val="nil"/>
              <w:right w:val="single" w:sz="4" w:space="0" w:color="auto"/>
            </w:tcBorders>
            <w:hideMark/>
            <w:tcPrChange w:id="442" w:author="MCC160" w:date="2025-01-22T13:01:00Z" w16du:dateUtc="2025-01-22T12:01:00Z">
              <w:tcPr>
                <w:tcW w:w="2790" w:type="dxa"/>
                <w:tcBorders>
                  <w:top w:val="single" w:sz="4" w:space="0" w:color="auto"/>
                  <w:left w:val="single" w:sz="4" w:space="0" w:color="auto"/>
                  <w:bottom w:val="nil"/>
                  <w:right w:val="single" w:sz="4" w:space="0" w:color="auto"/>
                </w:tcBorders>
                <w:hideMark/>
              </w:tcPr>
            </w:tcPrChange>
          </w:tcPr>
          <w:p w14:paraId="409CFDEF" w14:textId="77777777" w:rsidR="006E7BF9" w:rsidRPr="00592E3B" w:rsidRDefault="006E7BF9" w:rsidP="00CE3E80">
            <w:pPr>
              <w:pStyle w:val="TAL"/>
              <w:keepNext w:val="0"/>
              <w:keepLines w:val="0"/>
              <w:widowControl w:val="0"/>
              <w:rPr>
                <w:rFonts w:eastAsia="Calibri"/>
                <w:b/>
              </w:rPr>
            </w:pPr>
            <w:r w:rsidRPr="00592E3B">
              <w:rPr>
                <w:rFonts w:cs="Arial"/>
                <w:bCs/>
                <w:szCs w:val="18"/>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Change w:id="443" w:author="MCC160" w:date="2025-01-22T13:01:00Z" w16du:dateUtc="2025-01-22T12:01:00Z">
              <w:tcPr>
                <w:tcW w:w="2160" w:type="dxa"/>
                <w:tcBorders>
                  <w:top w:val="single" w:sz="4" w:space="0" w:color="auto"/>
                  <w:left w:val="single" w:sz="4" w:space="0" w:color="auto"/>
                  <w:bottom w:val="single" w:sz="4" w:space="0" w:color="auto"/>
                  <w:right w:val="single" w:sz="4" w:space="0" w:color="auto"/>
                </w:tcBorders>
                <w:hideMark/>
              </w:tcPr>
            </w:tcPrChange>
          </w:tcPr>
          <w:p w14:paraId="61C6A21F" w14:textId="77777777" w:rsidR="006E7BF9" w:rsidRPr="00592E3B" w:rsidRDefault="006E7BF9" w:rsidP="00CE3E80">
            <w:pPr>
              <w:pStyle w:val="TAL"/>
              <w:keepNext w:val="0"/>
              <w:keepLines w:val="0"/>
              <w:widowControl w:val="0"/>
            </w:pPr>
            <w:r w:rsidRPr="00592E3B">
              <w:t>"1000000000000000"</w:t>
            </w:r>
          </w:p>
        </w:tc>
        <w:tc>
          <w:tcPr>
            <w:tcW w:w="2160" w:type="dxa"/>
            <w:tcBorders>
              <w:top w:val="single" w:sz="4" w:space="0" w:color="auto"/>
              <w:left w:val="single" w:sz="4" w:space="0" w:color="auto"/>
              <w:bottom w:val="single" w:sz="4" w:space="0" w:color="auto"/>
              <w:right w:val="single" w:sz="4" w:space="0" w:color="auto"/>
            </w:tcBorders>
            <w:hideMark/>
            <w:tcPrChange w:id="444" w:author="MCC160" w:date="2025-01-22T13:01:00Z" w16du:dateUtc="2025-01-22T12:01:00Z">
              <w:tcPr>
                <w:tcW w:w="2160" w:type="dxa"/>
                <w:tcBorders>
                  <w:top w:val="single" w:sz="4" w:space="0" w:color="auto"/>
                  <w:left w:val="single" w:sz="4" w:space="0" w:color="auto"/>
                  <w:bottom w:val="single" w:sz="4" w:space="0" w:color="auto"/>
                  <w:right w:val="single" w:sz="4" w:space="0" w:color="auto"/>
                </w:tcBorders>
                <w:hideMark/>
              </w:tcPr>
            </w:tcPrChange>
          </w:tcPr>
          <w:p w14:paraId="1C467979" w14:textId="77777777" w:rsidR="006E7BF9" w:rsidRPr="00592E3B" w:rsidRDefault="006E7BF9" w:rsidP="00CE3E80">
            <w:pPr>
              <w:pStyle w:val="TAL"/>
              <w:keepNext w:val="0"/>
              <w:keepLines w:val="0"/>
              <w:widowControl w:val="0"/>
            </w:pPr>
            <w:r w:rsidRPr="00592E3B">
              <w:rPr>
                <w:rFonts w:cs="Arial"/>
                <w:szCs w:val="18"/>
                <w:lang w:eastAsia="x-none"/>
              </w:rPr>
              <w:t>Normal call</w:t>
            </w:r>
          </w:p>
        </w:tc>
        <w:tc>
          <w:tcPr>
            <w:tcW w:w="1350" w:type="dxa"/>
            <w:tcBorders>
              <w:top w:val="single" w:sz="4" w:space="0" w:color="auto"/>
              <w:left w:val="single" w:sz="4" w:space="0" w:color="auto"/>
              <w:bottom w:val="single" w:sz="4" w:space="0" w:color="auto"/>
              <w:right w:val="single" w:sz="4" w:space="0" w:color="auto"/>
            </w:tcBorders>
            <w:hideMark/>
            <w:tcPrChange w:id="445" w:author="MCC160" w:date="2025-01-22T13:01:00Z" w16du:dateUtc="2025-01-22T12:01:00Z">
              <w:tcPr>
                <w:tcW w:w="1350" w:type="dxa"/>
                <w:tcBorders>
                  <w:top w:val="single" w:sz="4" w:space="0" w:color="auto"/>
                  <w:left w:val="single" w:sz="4" w:space="0" w:color="auto"/>
                  <w:bottom w:val="single" w:sz="4" w:space="0" w:color="auto"/>
                  <w:right w:val="single" w:sz="4" w:space="0" w:color="auto"/>
                </w:tcBorders>
                <w:hideMark/>
              </w:tcPr>
            </w:tcPrChange>
          </w:tcPr>
          <w:p w14:paraId="56AED43F"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Change w:id="446" w:author="MCC160" w:date="2025-01-22T13:01:00Z" w16du:dateUtc="2025-01-22T12:01:00Z">
              <w:tcPr>
                <w:tcW w:w="1170" w:type="dxa"/>
                <w:tcBorders>
                  <w:top w:val="single" w:sz="4" w:space="0" w:color="auto"/>
                  <w:left w:val="single" w:sz="4" w:space="0" w:color="auto"/>
                  <w:bottom w:val="single" w:sz="4" w:space="0" w:color="auto"/>
                  <w:right w:val="single" w:sz="4" w:space="0" w:color="auto"/>
                </w:tcBorders>
              </w:tcPr>
            </w:tcPrChange>
          </w:tcPr>
          <w:p w14:paraId="0C11650F" w14:textId="77777777" w:rsidR="006E7BF9" w:rsidRPr="00592E3B" w:rsidRDefault="006E7BF9" w:rsidP="00CE3E80">
            <w:pPr>
              <w:pStyle w:val="TAL"/>
              <w:keepNext w:val="0"/>
              <w:keepLines w:val="0"/>
              <w:widowControl w:val="0"/>
            </w:pPr>
          </w:p>
        </w:tc>
      </w:tr>
      <w:tr w:rsidR="006E7BF9" w:rsidRPr="00592E3B" w14:paraId="35E653C0" w14:textId="77777777" w:rsidTr="006E7BF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47" w:author="MCC160" w:date="2025-01-22T13:01:00Z" w16du:dateUtc="2025-01-22T12:0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448" w:author="MCC160" w:date="2025-01-22T13:01:00Z" w16du:dateUtc="2025-01-22T12:01:00Z">
            <w:trPr>
              <w:cantSplit/>
              <w:jc w:val="center"/>
            </w:trPr>
          </w:trPrChange>
        </w:trPr>
        <w:tc>
          <w:tcPr>
            <w:tcW w:w="2790" w:type="dxa"/>
            <w:tcBorders>
              <w:top w:val="nil"/>
              <w:left w:val="single" w:sz="4" w:space="0" w:color="auto"/>
              <w:bottom w:val="nil"/>
              <w:right w:val="single" w:sz="4" w:space="0" w:color="auto"/>
            </w:tcBorders>
            <w:tcPrChange w:id="449" w:author="MCC160" w:date="2025-01-22T13:01:00Z" w16du:dateUtc="2025-01-22T12:01:00Z">
              <w:tcPr>
                <w:tcW w:w="2790" w:type="dxa"/>
                <w:tcBorders>
                  <w:top w:val="single" w:sz="4" w:space="0" w:color="auto"/>
                  <w:left w:val="single" w:sz="4" w:space="0" w:color="auto"/>
                  <w:bottom w:val="nil"/>
                  <w:right w:val="single" w:sz="4" w:space="0" w:color="auto"/>
                </w:tcBorders>
              </w:tcPr>
            </w:tcPrChange>
          </w:tcPr>
          <w:p w14:paraId="5347F254" w14:textId="77777777" w:rsidR="006E7BF9" w:rsidRPr="00592E3B" w:rsidRDefault="006E7BF9" w:rsidP="00CE3E80">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tcPrChange w:id="450" w:author="MCC160" w:date="2025-01-22T13:01:00Z" w16du:dateUtc="2025-01-22T12:01:00Z">
              <w:tcPr>
                <w:tcW w:w="2160" w:type="dxa"/>
                <w:tcBorders>
                  <w:top w:val="single" w:sz="4" w:space="0" w:color="auto"/>
                  <w:left w:val="single" w:sz="4" w:space="0" w:color="auto"/>
                  <w:bottom w:val="single" w:sz="4" w:space="0" w:color="auto"/>
                  <w:right w:val="single" w:sz="4" w:space="0" w:color="auto"/>
                </w:tcBorders>
              </w:tcPr>
            </w:tcPrChange>
          </w:tcPr>
          <w:p w14:paraId="0A2871A9" w14:textId="77777777" w:rsidR="006E7BF9" w:rsidRPr="00592E3B" w:rsidRDefault="006E7BF9" w:rsidP="00CE3E80">
            <w:pPr>
              <w:pStyle w:val="TAL"/>
              <w:keepNext w:val="0"/>
              <w:keepLines w:val="0"/>
              <w:widowControl w:val="0"/>
            </w:pPr>
            <w:r w:rsidRPr="00592E3B">
              <w:t xml:space="preserve">"0100000000000000" </w:t>
            </w:r>
          </w:p>
        </w:tc>
        <w:tc>
          <w:tcPr>
            <w:tcW w:w="2160" w:type="dxa"/>
            <w:tcBorders>
              <w:top w:val="single" w:sz="4" w:space="0" w:color="auto"/>
              <w:left w:val="single" w:sz="4" w:space="0" w:color="auto"/>
              <w:bottom w:val="single" w:sz="4" w:space="0" w:color="auto"/>
              <w:right w:val="single" w:sz="4" w:space="0" w:color="auto"/>
            </w:tcBorders>
            <w:tcPrChange w:id="451" w:author="MCC160" w:date="2025-01-22T13:01:00Z" w16du:dateUtc="2025-01-22T12:01:00Z">
              <w:tcPr>
                <w:tcW w:w="2160" w:type="dxa"/>
                <w:tcBorders>
                  <w:top w:val="single" w:sz="4" w:space="0" w:color="auto"/>
                  <w:left w:val="single" w:sz="4" w:space="0" w:color="auto"/>
                  <w:bottom w:val="single" w:sz="4" w:space="0" w:color="auto"/>
                  <w:right w:val="single" w:sz="4" w:space="0" w:color="auto"/>
                </w:tcBorders>
              </w:tcPr>
            </w:tcPrChange>
          </w:tcPr>
          <w:p w14:paraId="4C9D1E82" w14:textId="77777777" w:rsidR="006E7BF9" w:rsidRPr="00592E3B" w:rsidRDefault="006E7BF9" w:rsidP="00CE3E80">
            <w:pPr>
              <w:pStyle w:val="TAL"/>
              <w:keepNext w:val="0"/>
              <w:keepLines w:val="0"/>
              <w:widowControl w:val="0"/>
              <w:rPr>
                <w:rFonts w:cs="Arial"/>
                <w:szCs w:val="18"/>
                <w:lang w:eastAsia="x-none"/>
              </w:rPr>
            </w:pPr>
            <w:r w:rsidRPr="00592E3B">
              <w:t>Broadcast group call</w:t>
            </w:r>
          </w:p>
        </w:tc>
        <w:tc>
          <w:tcPr>
            <w:tcW w:w="1350" w:type="dxa"/>
            <w:tcBorders>
              <w:top w:val="single" w:sz="4" w:space="0" w:color="auto"/>
              <w:left w:val="single" w:sz="4" w:space="0" w:color="auto"/>
              <w:bottom w:val="single" w:sz="4" w:space="0" w:color="auto"/>
              <w:right w:val="single" w:sz="4" w:space="0" w:color="auto"/>
            </w:tcBorders>
            <w:tcPrChange w:id="452" w:author="MCC160" w:date="2025-01-22T13:01:00Z" w16du:dateUtc="2025-01-22T12:01:00Z">
              <w:tcPr>
                <w:tcW w:w="1350" w:type="dxa"/>
                <w:tcBorders>
                  <w:top w:val="single" w:sz="4" w:space="0" w:color="auto"/>
                  <w:left w:val="single" w:sz="4" w:space="0" w:color="auto"/>
                  <w:bottom w:val="single" w:sz="4" w:space="0" w:color="auto"/>
                  <w:right w:val="single" w:sz="4" w:space="0" w:color="auto"/>
                </w:tcBorders>
              </w:tcPr>
            </w:tcPrChange>
          </w:tcPr>
          <w:p w14:paraId="42A85152"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Change w:id="453" w:author="MCC160" w:date="2025-01-22T13:01:00Z" w16du:dateUtc="2025-01-22T12:01:00Z">
              <w:tcPr>
                <w:tcW w:w="1170" w:type="dxa"/>
                <w:tcBorders>
                  <w:top w:val="single" w:sz="4" w:space="0" w:color="auto"/>
                  <w:left w:val="single" w:sz="4" w:space="0" w:color="auto"/>
                  <w:bottom w:val="single" w:sz="4" w:space="0" w:color="auto"/>
                  <w:right w:val="single" w:sz="4" w:space="0" w:color="auto"/>
                </w:tcBorders>
              </w:tcPr>
            </w:tcPrChange>
          </w:tcPr>
          <w:p w14:paraId="4E448670" w14:textId="77777777" w:rsidR="006E7BF9" w:rsidRPr="00592E3B" w:rsidRDefault="006E7BF9" w:rsidP="00CE3E80">
            <w:pPr>
              <w:pStyle w:val="TAL"/>
              <w:keepNext w:val="0"/>
              <w:keepLines w:val="0"/>
              <w:widowControl w:val="0"/>
            </w:pPr>
            <w:r w:rsidRPr="00592E3B">
              <w:t>BROADCAST-CALL</w:t>
            </w:r>
          </w:p>
        </w:tc>
      </w:tr>
      <w:tr w:rsidR="006E7BF9" w:rsidRPr="00592E3B" w14:paraId="15A445F7" w14:textId="77777777" w:rsidTr="00CE3E80">
        <w:trPr>
          <w:cantSplit/>
          <w:jc w:val="center"/>
        </w:trPr>
        <w:tc>
          <w:tcPr>
            <w:tcW w:w="2790" w:type="dxa"/>
            <w:tcBorders>
              <w:top w:val="nil"/>
              <w:left w:val="single" w:sz="4" w:space="0" w:color="auto"/>
              <w:bottom w:val="nil"/>
              <w:right w:val="single" w:sz="4" w:space="0" w:color="auto"/>
            </w:tcBorders>
          </w:tcPr>
          <w:p w14:paraId="6027B727" w14:textId="77777777" w:rsidR="006E7BF9" w:rsidRPr="00592E3B" w:rsidRDefault="006E7BF9" w:rsidP="00CE3E80">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6EAA3B2A" w14:textId="77777777" w:rsidR="006E7BF9" w:rsidRPr="00592E3B" w:rsidRDefault="006E7BF9" w:rsidP="00CE3E80">
            <w:pPr>
              <w:pStyle w:val="TAL"/>
              <w:keepNext w:val="0"/>
              <w:keepLines w:val="0"/>
              <w:widowControl w:val="0"/>
            </w:pPr>
            <w:r w:rsidRPr="00592E3B">
              <w:t>"0001000000000000"</w:t>
            </w:r>
          </w:p>
        </w:tc>
        <w:tc>
          <w:tcPr>
            <w:tcW w:w="2160" w:type="dxa"/>
            <w:tcBorders>
              <w:top w:val="single" w:sz="4" w:space="0" w:color="auto"/>
              <w:left w:val="single" w:sz="4" w:space="0" w:color="auto"/>
              <w:bottom w:val="single" w:sz="4" w:space="0" w:color="auto"/>
              <w:right w:val="single" w:sz="4" w:space="0" w:color="auto"/>
            </w:tcBorders>
            <w:hideMark/>
          </w:tcPr>
          <w:p w14:paraId="13ACBEF5" w14:textId="77777777" w:rsidR="006E7BF9" w:rsidRPr="00592E3B" w:rsidRDefault="006E7BF9" w:rsidP="00CE3E80">
            <w:pPr>
              <w:pStyle w:val="TAL"/>
              <w:rPr>
                <w:rFonts w:cs="Arial"/>
                <w:szCs w:val="18"/>
                <w:lang w:eastAsia="x-none"/>
              </w:rPr>
            </w:pPr>
            <w:r w:rsidRPr="00592E3B">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65268ADA"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12A9C2D6" w14:textId="77777777" w:rsidR="006E7BF9" w:rsidRPr="00592E3B" w:rsidRDefault="006E7BF9" w:rsidP="00CE3E80">
            <w:pPr>
              <w:pStyle w:val="TAL"/>
              <w:keepNext w:val="0"/>
              <w:keepLines w:val="0"/>
              <w:widowControl w:val="0"/>
            </w:pPr>
            <w:r w:rsidRPr="00592E3B">
              <w:t>EMERGENCY-CALL</w:t>
            </w:r>
          </w:p>
        </w:tc>
      </w:tr>
      <w:tr w:rsidR="006E7BF9" w:rsidRPr="00592E3B" w14:paraId="79A1228F"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5A1CCD60" w14:textId="77777777" w:rsidR="006E7BF9" w:rsidRPr="00592E3B" w:rsidRDefault="006E7BF9" w:rsidP="00CE3E80">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1DFFC201" w14:textId="77777777" w:rsidR="006E7BF9" w:rsidRPr="00592E3B" w:rsidRDefault="006E7BF9" w:rsidP="00CE3E80">
            <w:pPr>
              <w:pStyle w:val="TAL"/>
              <w:keepNext w:val="0"/>
              <w:keepLines w:val="0"/>
              <w:widowControl w:val="0"/>
            </w:pPr>
            <w:r w:rsidRPr="00592E3B">
              <w:t>"0000100000000000"</w:t>
            </w:r>
          </w:p>
        </w:tc>
        <w:tc>
          <w:tcPr>
            <w:tcW w:w="2160" w:type="dxa"/>
            <w:tcBorders>
              <w:top w:val="single" w:sz="4" w:space="0" w:color="auto"/>
              <w:left w:val="single" w:sz="4" w:space="0" w:color="auto"/>
              <w:bottom w:val="single" w:sz="4" w:space="0" w:color="auto"/>
              <w:right w:val="single" w:sz="4" w:space="0" w:color="auto"/>
            </w:tcBorders>
            <w:hideMark/>
          </w:tcPr>
          <w:p w14:paraId="77C269F1" w14:textId="77777777" w:rsidR="006E7BF9" w:rsidRPr="00592E3B" w:rsidRDefault="006E7BF9" w:rsidP="00CE3E80">
            <w:pPr>
              <w:pStyle w:val="TAL"/>
              <w:rPr>
                <w:rFonts w:cs="Arial"/>
                <w:szCs w:val="18"/>
                <w:lang w:eastAsia="x-none"/>
              </w:rPr>
            </w:pPr>
            <w:r w:rsidRPr="00592E3B">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78672AA0"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8DB2181" w14:textId="77777777" w:rsidR="006E7BF9" w:rsidRPr="00592E3B" w:rsidRDefault="006E7BF9" w:rsidP="00CE3E80">
            <w:pPr>
              <w:pStyle w:val="TAL"/>
              <w:keepNext w:val="0"/>
              <w:keepLines w:val="0"/>
              <w:widowControl w:val="0"/>
            </w:pPr>
            <w:r w:rsidRPr="00592E3B">
              <w:t>IMMPERIL-CALL</w:t>
            </w:r>
          </w:p>
        </w:tc>
      </w:tr>
    </w:tbl>
    <w:p w14:paraId="35B7B9D7" w14:textId="77777777" w:rsidR="006E7BF9" w:rsidRPr="00592E3B" w:rsidRDefault="006E7BF9" w:rsidP="006E7BF9"/>
    <w:p w14:paraId="64614A8A" w14:textId="77777777" w:rsidR="006E7BF9" w:rsidRPr="00592E3B" w:rsidRDefault="006E7BF9" w:rsidP="006E7BF9">
      <w:pPr>
        <w:pStyle w:val="Heading4"/>
      </w:pPr>
      <w:bookmarkStart w:id="454" w:name="_Toc27678238"/>
      <w:bookmarkStart w:id="455" w:name="_Toc36037260"/>
      <w:bookmarkStart w:id="456" w:name="_Toc44398337"/>
      <w:bookmarkStart w:id="457" w:name="_Toc52382536"/>
      <w:bookmarkStart w:id="458" w:name="_Toc60687447"/>
      <w:bookmarkStart w:id="459" w:name="_Toc68726612"/>
      <w:bookmarkStart w:id="460" w:name="_Toc75786538"/>
      <w:bookmarkStart w:id="461" w:name="_Toc100443447"/>
      <w:bookmarkStart w:id="462" w:name="_Toc178183867"/>
      <w:bookmarkStart w:id="463" w:name="_Toc180142685"/>
      <w:r w:rsidRPr="00592E3B">
        <w:t>5.5.11.3</w:t>
      </w:r>
      <w:r w:rsidRPr="00592E3B">
        <w:tab/>
        <w:t>Transmission control specific messages sent by both the transmission control server and transmission control participant</w:t>
      </w:r>
      <w:bookmarkEnd w:id="454"/>
      <w:bookmarkEnd w:id="455"/>
      <w:bookmarkEnd w:id="456"/>
      <w:bookmarkEnd w:id="457"/>
      <w:bookmarkEnd w:id="458"/>
      <w:bookmarkEnd w:id="459"/>
      <w:bookmarkEnd w:id="460"/>
      <w:bookmarkEnd w:id="461"/>
      <w:bookmarkEnd w:id="462"/>
      <w:bookmarkEnd w:id="463"/>
    </w:p>
    <w:p w14:paraId="03757D62" w14:textId="77777777" w:rsidR="006E7BF9" w:rsidRPr="00592E3B" w:rsidRDefault="006E7BF9" w:rsidP="006E7BF9">
      <w:pPr>
        <w:pStyle w:val="Heading5"/>
      </w:pPr>
      <w:bookmarkStart w:id="464" w:name="_Toc27678239"/>
      <w:bookmarkStart w:id="465" w:name="_Toc36037261"/>
      <w:bookmarkStart w:id="466" w:name="_Toc44398338"/>
      <w:bookmarkStart w:id="467" w:name="_Toc52382537"/>
      <w:bookmarkStart w:id="468" w:name="_Toc60687448"/>
      <w:bookmarkStart w:id="469" w:name="_Toc68726613"/>
      <w:bookmarkStart w:id="470" w:name="_Toc75786539"/>
      <w:bookmarkStart w:id="471" w:name="_Toc100443448"/>
      <w:bookmarkStart w:id="472" w:name="_Toc178183868"/>
      <w:bookmarkStart w:id="473" w:name="_Toc180142686"/>
      <w:r w:rsidRPr="00592E3B">
        <w:t>5.5.11.3.1</w:t>
      </w:r>
      <w:r w:rsidRPr="00592E3B">
        <w:tab/>
        <w:t>Transmission End Request</w:t>
      </w:r>
      <w:bookmarkEnd w:id="464"/>
      <w:bookmarkEnd w:id="465"/>
      <w:bookmarkEnd w:id="466"/>
      <w:bookmarkEnd w:id="467"/>
      <w:bookmarkEnd w:id="468"/>
      <w:bookmarkEnd w:id="469"/>
      <w:bookmarkEnd w:id="470"/>
      <w:bookmarkEnd w:id="471"/>
      <w:bookmarkEnd w:id="472"/>
      <w:bookmarkEnd w:id="473"/>
    </w:p>
    <w:p w14:paraId="4D57C5A2" w14:textId="77777777" w:rsidR="006E7BF9" w:rsidRPr="00592E3B" w:rsidRDefault="006E7BF9" w:rsidP="006E7BF9">
      <w:pPr>
        <w:pStyle w:val="TH"/>
      </w:pPr>
      <w:r w:rsidRPr="00592E3B">
        <w:t>Table 5.5.11.3.1-1: Transmission End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213"/>
      </w:tblGrid>
      <w:tr w:rsidR="006E7BF9" w:rsidRPr="00592E3B" w14:paraId="7CB2F9FA" w14:textId="77777777" w:rsidTr="00CE3E80">
        <w:trPr>
          <w:cantSplit/>
          <w:tblHeader/>
          <w:jc w:val="center"/>
        </w:trPr>
        <w:tc>
          <w:tcPr>
            <w:tcW w:w="9674" w:type="dxa"/>
            <w:gridSpan w:val="5"/>
            <w:tcBorders>
              <w:top w:val="single" w:sz="4" w:space="0" w:color="auto"/>
              <w:left w:val="single" w:sz="4" w:space="0" w:color="auto"/>
              <w:bottom w:val="single" w:sz="4" w:space="0" w:color="auto"/>
              <w:right w:val="single" w:sz="4" w:space="0" w:color="auto"/>
            </w:tcBorders>
            <w:hideMark/>
          </w:tcPr>
          <w:p w14:paraId="3B45B80F" w14:textId="77777777" w:rsidR="006E7BF9" w:rsidRPr="00592E3B" w:rsidRDefault="006E7BF9" w:rsidP="00CE3E80">
            <w:pPr>
              <w:pStyle w:val="TAL"/>
              <w:keepNext w:val="0"/>
              <w:keepLines w:val="0"/>
              <w:widowControl w:val="0"/>
            </w:pPr>
            <w:r w:rsidRPr="00592E3B">
              <w:t>Derivation Path: TS 24.581 [88] Table 9.2.20-1</w:t>
            </w:r>
          </w:p>
        </w:tc>
      </w:tr>
      <w:tr w:rsidR="006E7BF9" w:rsidRPr="00592E3B" w14:paraId="66BFC954" w14:textId="77777777" w:rsidTr="00CE3E80">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792CE68D" w14:textId="77777777" w:rsidR="006E7BF9" w:rsidRPr="00592E3B" w:rsidRDefault="006E7BF9" w:rsidP="00CE3E80">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A959D71" w14:textId="77777777" w:rsidR="006E7BF9" w:rsidRPr="00592E3B" w:rsidRDefault="006E7BF9" w:rsidP="00CE3E80">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68C5D961" w14:textId="77777777" w:rsidR="006E7BF9" w:rsidRPr="00592E3B" w:rsidRDefault="006E7BF9" w:rsidP="00CE3E80">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09315C92" w14:textId="77777777" w:rsidR="006E7BF9" w:rsidRPr="00592E3B" w:rsidRDefault="006E7BF9" w:rsidP="00CE3E80">
            <w:pPr>
              <w:pStyle w:val="TAH"/>
              <w:keepNext w:val="0"/>
              <w:keepLines w:val="0"/>
              <w:widowControl w:val="0"/>
            </w:pPr>
            <w:r w:rsidRPr="00592E3B">
              <w:t>Reference</w:t>
            </w:r>
          </w:p>
        </w:tc>
        <w:tc>
          <w:tcPr>
            <w:tcW w:w="1213" w:type="dxa"/>
            <w:tcBorders>
              <w:top w:val="single" w:sz="4" w:space="0" w:color="auto"/>
              <w:left w:val="single" w:sz="4" w:space="0" w:color="auto"/>
              <w:bottom w:val="single" w:sz="4" w:space="0" w:color="auto"/>
              <w:right w:val="single" w:sz="4" w:space="0" w:color="auto"/>
            </w:tcBorders>
            <w:hideMark/>
          </w:tcPr>
          <w:p w14:paraId="45B909F5" w14:textId="77777777" w:rsidR="006E7BF9" w:rsidRPr="00592E3B" w:rsidRDefault="006E7BF9" w:rsidP="00CE3E80">
            <w:pPr>
              <w:pStyle w:val="TAH"/>
              <w:keepNext w:val="0"/>
              <w:keepLines w:val="0"/>
              <w:widowControl w:val="0"/>
            </w:pPr>
            <w:r w:rsidRPr="00592E3B">
              <w:t>Condition</w:t>
            </w:r>
          </w:p>
        </w:tc>
      </w:tr>
      <w:tr w:rsidR="006E7BF9" w:rsidRPr="00592E3B" w14:paraId="6F465A4E"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669B86BC" w14:textId="77777777" w:rsidR="006E7BF9" w:rsidRPr="00592E3B" w:rsidRDefault="006E7BF9" w:rsidP="00CE3E80">
            <w:pPr>
              <w:pStyle w:val="TAL"/>
              <w:keepNext w:val="0"/>
              <w:keepLines w:val="0"/>
              <w:widowControl w:val="0"/>
              <w:rPr>
                <w:rFonts w:eastAsia="MS Mincho"/>
                <w:b/>
              </w:rPr>
            </w:pPr>
            <w:r w:rsidRPr="00592E3B">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778CD7B9" w14:textId="77777777" w:rsidR="006E7BF9" w:rsidRPr="00592E3B" w:rsidRDefault="006E7BF9" w:rsidP="00CE3E80">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13CD6F4" w14:textId="77777777" w:rsidR="006E7BF9" w:rsidRPr="00592E3B" w:rsidRDefault="006E7BF9" w:rsidP="00CE3E80">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60F4D7F" w14:textId="77777777" w:rsidR="006E7BF9" w:rsidRPr="00592E3B" w:rsidRDefault="006E7BF9" w:rsidP="00CE3E80">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541CC88B" w14:textId="77777777" w:rsidR="006E7BF9" w:rsidRPr="00592E3B" w:rsidRDefault="006E7BF9" w:rsidP="00CE3E80">
            <w:pPr>
              <w:pStyle w:val="TAL"/>
              <w:keepNext w:val="0"/>
              <w:keepLines w:val="0"/>
              <w:widowControl w:val="0"/>
              <w:rPr>
                <w:rFonts w:eastAsia="MS Mincho"/>
              </w:rPr>
            </w:pPr>
          </w:p>
        </w:tc>
      </w:tr>
      <w:tr w:rsidR="006E7BF9" w:rsidRPr="00592E3B" w14:paraId="17BE4668" w14:textId="77777777" w:rsidTr="00CE3E80">
        <w:trPr>
          <w:cantSplit/>
          <w:jc w:val="center"/>
        </w:trPr>
        <w:tc>
          <w:tcPr>
            <w:tcW w:w="2791" w:type="dxa"/>
            <w:tcBorders>
              <w:top w:val="single" w:sz="4" w:space="0" w:color="auto"/>
              <w:left w:val="single" w:sz="4" w:space="0" w:color="auto"/>
              <w:bottom w:val="nil"/>
              <w:right w:val="single" w:sz="4" w:space="0" w:color="auto"/>
            </w:tcBorders>
            <w:hideMark/>
          </w:tcPr>
          <w:p w14:paraId="79034C0E" w14:textId="77777777" w:rsidR="006E7BF9" w:rsidRPr="00592E3B" w:rsidRDefault="006E7BF9" w:rsidP="00CE3E80">
            <w:pPr>
              <w:pStyle w:val="TAL"/>
              <w:keepNext w:val="0"/>
              <w:keepLines w:val="0"/>
              <w:widowControl w:val="0"/>
              <w:rPr>
                <w:rFonts w:eastAsia="MS Mincho"/>
                <w:bCs/>
              </w:rPr>
            </w:pPr>
            <w:r w:rsidRPr="00592E3B">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E89C0AE" w14:textId="77777777" w:rsidR="006E7BF9" w:rsidRPr="00592E3B" w:rsidRDefault="006E7BF9" w:rsidP="00CE3E80">
            <w:pPr>
              <w:pStyle w:val="TAL"/>
              <w:keepNext w:val="0"/>
              <w:keepLines w:val="0"/>
              <w:widowControl w:val="0"/>
            </w:pPr>
            <w:r w:rsidRPr="00592E3B">
              <w:t>“00000”</w:t>
            </w:r>
          </w:p>
        </w:tc>
        <w:tc>
          <w:tcPr>
            <w:tcW w:w="2160" w:type="dxa"/>
            <w:tcBorders>
              <w:top w:val="single" w:sz="4" w:space="0" w:color="auto"/>
              <w:left w:val="single" w:sz="4" w:space="0" w:color="auto"/>
              <w:bottom w:val="single" w:sz="4" w:space="0" w:color="auto"/>
              <w:right w:val="single" w:sz="4" w:space="0" w:color="auto"/>
            </w:tcBorders>
            <w:hideMark/>
          </w:tcPr>
          <w:p w14:paraId="55B195F9" w14:textId="77777777" w:rsidR="006E7BF9" w:rsidRPr="00592E3B" w:rsidRDefault="006E7BF9" w:rsidP="00CE3E80">
            <w:pPr>
              <w:pStyle w:val="TAL"/>
              <w:keepNext w:val="0"/>
              <w:keepLines w:val="0"/>
              <w:widowControl w:val="0"/>
              <w:rPr>
                <w:rFonts w:eastAsia="MS PGothic"/>
              </w:rPr>
            </w:pPr>
            <w:r w:rsidRPr="00592E3B">
              <w:t>Transmission End Request</w:t>
            </w:r>
          </w:p>
        </w:tc>
        <w:tc>
          <w:tcPr>
            <w:tcW w:w="1350" w:type="dxa"/>
            <w:tcBorders>
              <w:top w:val="single" w:sz="4" w:space="0" w:color="auto"/>
              <w:left w:val="single" w:sz="4" w:space="0" w:color="auto"/>
              <w:bottom w:val="single" w:sz="4" w:space="0" w:color="auto"/>
              <w:right w:val="single" w:sz="4" w:space="0" w:color="auto"/>
            </w:tcBorders>
            <w:hideMark/>
          </w:tcPr>
          <w:p w14:paraId="18D3453B" w14:textId="77777777" w:rsidR="006E7BF9" w:rsidRPr="00592E3B" w:rsidRDefault="006E7BF9" w:rsidP="00CE3E80">
            <w:pPr>
              <w:pStyle w:val="TAL"/>
              <w:keepNext w:val="0"/>
              <w:keepLines w:val="0"/>
              <w:widowControl w:val="0"/>
              <w:rPr>
                <w:rFonts w:eastAsia="MS Mincho"/>
              </w:rPr>
            </w:pPr>
            <w:r w:rsidRPr="00592E3B">
              <w:t>TS 24.581 [88] clause 9.2.20 and 9.2.2.1-3</w:t>
            </w:r>
          </w:p>
        </w:tc>
        <w:tc>
          <w:tcPr>
            <w:tcW w:w="1213" w:type="dxa"/>
            <w:tcBorders>
              <w:top w:val="single" w:sz="4" w:space="0" w:color="auto"/>
              <w:left w:val="single" w:sz="4" w:space="0" w:color="auto"/>
              <w:bottom w:val="single" w:sz="4" w:space="0" w:color="auto"/>
              <w:right w:val="single" w:sz="4" w:space="0" w:color="auto"/>
            </w:tcBorders>
          </w:tcPr>
          <w:p w14:paraId="7C139EC1" w14:textId="77777777" w:rsidR="006E7BF9" w:rsidRPr="00592E3B" w:rsidRDefault="006E7BF9" w:rsidP="00CE3E80">
            <w:pPr>
              <w:pStyle w:val="TAL"/>
              <w:keepNext w:val="0"/>
              <w:keepLines w:val="0"/>
              <w:widowControl w:val="0"/>
              <w:rPr>
                <w:rFonts w:eastAsia="MS Mincho"/>
              </w:rPr>
            </w:pPr>
          </w:p>
        </w:tc>
      </w:tr>
      <w:tr w:rsidR="006E7BF9" w:rsidRPr="00592E3B" w14:paraId="735B93E5" w14:textId="77777777" w:rsidTr="00CE3E80">
        <w:trPr>
          <w:cantSplit/>
          <w:jc w:val="center"/>
        </w:trPr>
        <w:tc>
          <w:tcPr>
            <w:tcW w:w="2791" w:type="dxa"/>
            <w:tcBorders>
              <w:top w:val="nil"/>
              <w:left w:val="single" w:sz="4" w:space="0" w:color="auto"/>
              <w:bottom w:val="single" w:sz="4" w:space="0" w:color="auto"/>
              <w:right w:val="single" w:sz="4" w:space="0" w:color="auto"/>
            </w:tcBorders>
          </w:tcPr>
          <w:p w14:paraId="799FB3A8" w14:textId="77777777" w:rsidR="006E7BF9" w:rsidRPr="00592E3B" w:rsidRDefault="006E7BF9" w:rsidP="00CE3E80">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7EBC36DA" w14:textId="77777777" w:rsidR="006E7BF9" w:rsidRPr="00592E3B" w:rsidRDefault="006E7BF9" w:rsidP="00CE3E80">
            <w:pPr>
              <w:pStyle w:val="TAL"/>
              <w:keepNext w:val="0"/>
              <w:keepLines w:val="0"/>
              <w:widowControl w:val="0"/>
            </w:pPr>
            <w:r w:rsidRPr="00592E3B">
              <w:t>“10000”</w:t>
            </w:r>
          </w:p>
        </w:tc>
        <w:tc>
          <w:tcPr>
            <w:tcW w:w="2160" w:type="dxa"/>
            <w:tcBorders>
              <w:top w:val="single" w:sz="4" w:space="0" w:color="auto"/>
              <w:left w:val="single" w:sz="4" w:space="0" w:color="auto"/>
              <w:bottom w:val="single" w:sz="4" w:space="0" w:color="auto"/>
              <w:right w:val="single" w:sz="4" w:space="0" w:color="auto"/>
            </w:tcBorders>
          </w:tcPr>
          <w:p w14:paraId="15914F18" w14:textId="77777777" w:rsidR="006E7BF9" w:rsidRPr="00592E3B" w:rsidRDefault="006E7BF9" w:rsidP="00CE3E80">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29415FA" w14:textId="77777777" w:rsidR="006E7BF9" w:rsidRPr="00592E3B" w:rsidRDefault="006E7BF9" w:rsidP="00CE3E80">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hideMark/>
          </w:tcPr>
          <w:p w14:paraId="061BCB86" w14:textId="77777777" w:rsidR="006E7BF9" w:rsidRPr="00592E3B" w:rsidRDefault="006E7BF9" w:rsidP="00CE3E80">
            <w:pPr>
              <w:pStyle w:val="TAL"/>
              <w:keepNext w:val="0"/>
              <w:keepLines w:val="0"/>
              <w:widowControl w:val="0"/>
              <w:rPr>
                <w:rFonts w:eastAsia="MS Mincho"/>
              </w:rPr>
            </w:pPr>
            <w:r w:rsidRPr="00592E3B">
              <w:rPr>
                <w:rFonts w:eastAsia="MS Mincho"/>
              </w:rPr>
              <w:t>ACK</w:t>
            </w:r>
          </w:p>
        </w:tc>
      </w:tr>
      <w:tr w:rsidR="006E7BF9" w:rsidRPr="00592E3B" w14:paraId="2EDD4FEE" w14:textId="77777777" w:rsidTr="00CE3E80">
        <w:trPr>
          <w:cantSplit/>
          <w:jc w:val="center"/>
        </w:trPr>
        <w:tc>
          <w:tcPr>
            <w:tcW w:w="2791" w:type="dxa"/>
            <w:tcBorders>
              <w:top w:val="single" w:sz="4" w:space="0" w:color="auto"/>
              <w:left w:val="single" w:sz="4" w:space="0" w:color="auto"/>
              <w:bottom w:val="nil"/>
              <w:right w:val="single" w:sz="4" w:space="0" w:color="auto"/>
            </w:tcBorders>
            <w:hideMark/>
          </w:tcPr>
          <w:p w14:paraId="1B459C37" w14:textId="77777777" w:rsidR="006E7BF9" w:rsidRPr="00592E3B" w:rsidRDefault="006E7BF9" w:rsidP="00CE3E80">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5886A10D" w14:textId="77777777" w:rsidR="006E7BF9" w:rsidRPr="00592E3B" w:rsidRDefault="006E7BF9" w:rsidP="00CE3E80">
            <w:pPr>
              <w:pStyle w:val="TAL"/>
              <w:keepNext w:val="0"/>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3FDD5CF8" w14:textId="77777777" w:rsidR="006E7BF9" w:rsidRPr="00592E3B" w:rsidRDefault="006E7BF9" w:rsidP="00CE3E80">
            <w:pPr>
              <w:pStyle w:val="TAL"/>
              <w:keepNext w:val="0"/>
              <w:keepLines w:val="0"/>
              <w:widowControl w:val="0"/>
              <w:rPr>
                <w:rFonts w:eastAsia="MS PGothic"/>
              </w:rPr>
            </w:pPr>
            <w:r w:rsidRPr="00592E3B">
              <w:rPr>
                <w:rFonts w:eastAsia="MS PGothic"/>
              </w:rPr>
              <w:t xml:space="preserve">The SSRC of the Transmission Control server </w:t>
            </w:r>
            <w:r w:rsidRPr="00592E3B">
              <w:t>for on-network and transmission arbitrator for off-network</w:t>
            </w:r>
            <w:r w:rsidRPr="00592E3B">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2A44697E" w14:textId="77777777" w:rsidR="006E7BF9" w:rsidRPr="00592E3B" w:rsidRDefault="006E7BF9" w:rsidP="00CE3E80">
            <w:pPr>
              <w:pStyle w:val="TAL"/>
              <w:keepNext w:val="0"/>
              <w:keepLines w:val="0"/>
              <w:widowControl w:val="0"/>
              <w:rPr>
                <w:rFonts w:eastAsia="MS Mincho"/>
              </w:rPr>
            </w:pPr>
            <w:r w:rsidRPr="00592E3B">
              <w:rPr>
                <w:rFonts w:eastAsia="MS PGothic"/>
              </w:rPr>
              <w:t>IETF RFC 3550 [76].</w:t>
            </w:r>
          </w:p>
        </w:tc>
        <w:tc>
          <w:tcPr>
            <w:tcW w:w="1213" w:type="dxa"/>
            <w:tcBorders>
              <w:top w:val="single" w:sz="4" w:space="0" w:color="auto"/>
              <w:left w:val="single" w:sz="4" w:space="0" w:color="auto"/>
              <w:bottom w:val="single" w:sz="4" w:space="0" w:color="auto"/>
              <w:right w:val="single" w:sz="4" w:space="0" w:color="auto"/>
            </w:tcBorders>
          </w:tcPr>
          <w:p w14:paraId="1D8FC09F" w14:textId="77777777" w:rsidR="006E7BF9" w:rsidRPr="00592E3B" w:rsidRDefault="006E7BF9" w:rsidP="00CE3E80">
            <w:pPr>
              <w:pStyle w:val="TAL"/>
              <w:keepNext w:val="0"/>
              <w:keepLines w:val="0"/>
              <w:widowControl w:val="0"/>
              <w:rPr>
                <w:rFonts w:eastAsia="MS Mincho"/>
              </w:rPr>
            </w:pPr>
            <w:r w:rsidRPr="00592E3B">
              <w:rPr>
                <w:rFonts w:eastAsia="MS Mincho"/>
              </w:rPr>
              <w:t>DOWNLINK</w:t>
            </w:r>
          </w:p>
        </w:tc>
      </w:tr>
      <w:tr w:rsidR="006E7BF9" w:rsidRPr="00592E3B" w14:paraId="70B4EF52" w14:textId="77777777" w:rsidTr="00CE3E80">
        <w:trPr>
          <w:cantSplit/>
          <w:jc w:val="center"/>
        </w:trPr>
        <w:tc>
          <w:tcPr>
            <w:tcW w:w="2791" w:type="dxa"/>
            <w:tcBorders>
              <w:top w:val="nil"/>
              <w:left w:val="single" w:sz="4" w:space="0" w:color="auto"/>
              <w:bottom w:val="single" w:sz="4" w:space="0" w:color="auto"/>
              <w:right w:val="single" w:sz="4" w:space="0" w:color="auto"/>
            </w:tcBorders>
          </w:tcPr>
          <w:p w14:paraId="7B5031D4" w14:textId="77777777" w:rsidR="006E7BF9" w:rsidRPr="00592E3B" w:rsidRDefault="006E7BF9" w:rsidP="00CE3E80">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4E948016" w14:textId="77777777" w:rsidR="006E7BF9" w:rsidRPr="00592E3B" w:rsidRDefault="006E7BF9" w:rsidP="00CE3E80">
            <w:pPr>
              <w:pStyle w:val="TAL"/>
              <w:keepNext w:val="0"/>
              <w:keepLines w:val="0"/>
              <w:widowControl w:val="0"/>
            </w:pPr>
            <w:r w:rsidRPr="00322072">
              <w:t>RTCP SSRC of the client</w:t>
            </w:r>
          </w:p>
        </w:tc>
        <w:tc>
          <w:tcPr>
            <w:tcW w:w="2160" w:type="dxa"/>
            <w:tcBorders>
              <w:top w:val="single" w:sz="4" w:space="0" w:color="auto"/>
              <w:left w:val="single" w:sz="4" w:space="0" w:color="auto"/>
              <w:bottom w:val="single" w:sz="4" w:space="0" w:color="auto"/>
              <w:right w:val="single" w:sz="4" w:space="0" w:color="auto"/>
            </w:tcBorders>
          </w:tcPr>
          <w:p w14:paraId="32029F63" w14:textId="77777777" w:rsidR="006E7BF9" w:rsidRPr="00592E3B" w:rsidRDefault="006E7BF9" w:rsidP="00CE3E80">
            <w:pPr>
              <w:pStyle w:val="TAL"/>
              <w:keepNext w:val="0"/>
              <w:keepLines w:val="0"/>
              <w:widowControl w:val="0"/>
              <w:rPr>
                <w:rFonts w:eastAsia="MS PGothic"/>
              </w:rPr>
            </w:pPr>
            <w:r w:rsidRPr="00592E3B">
              <w:rPr>
                <w:rFonts w:eastAsia="MS PGothic"/>
              </w:rPr>
              <w:t>The SSRC of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29A9792D" w14:textId="77777777" w:rsidR="006E7BF9" w:rsidRPr="00592E3B" w:rsidRDefault="006E7BF9" w:rsidP="00CE3E80">
            <w:pPr>
              <w:pStyle w:val="TAL"/>
              <w:keepNext w:val="0"/>
              <w:keepLines w:val="0"/>
              <w:widowControl w:val="0"/>
              <w:rPr>
                <w:rFonts w:eastAsia="MS PGothic"/>
              </w:rPr>
            </w:pPr>
          </w:p>
        </w:tc>
        <w:tc>
          <w:tcPr>
            <w:tcW w:w="1213" w:type="dxa"/>
            <w:tcBorders>
              <w:top w:val="single" w:sz="4" w:space="0" w:color="auto"/>
              <w:left w:val="single" w:sz="4" w:space="0" w:color="auto"/>
              <w:bottom w:val="single" w:sz="4" w:space="0" w:color="auto"/>
              <w:right w:val="single" w:sz="4" w:space="0" w:color="auto"/>
            </w:tcBorders>
          </w:tcPr>
          <w:p w14:paraId="659A6F83" w14:textId="77777777" w:rsidR="006E7BF9" w:rsidRPr="00592E3B" w:rsidRDefault="006E7BF9" w:rsidP="00CE3E80">
            <w:pPr>
              <w:pStyle w:val="TAL"/>
              <w:keepNext w:val="0"/>
              <w:keepLines w:val="0"/>
              <w:widowControl w:val="0"/>
              <w:rPr>
                <w:rFonts w:eastAsia="MS Mincho"/>
              </w:rPr>
            </w:pPr>
            <w:r w:rsidRPr="00592E3B">
              <w:rPr>
                <w:rFonts w:eastAsia="MS Mincho"/>
              </w:rPr>
              <w:t>UPLINK</w:t>
            </w:r>
          </w:p>
        </w:tc>
      </w:tr>
      <w:tr w:rsidR="006E7BF9" w:rsidRPr="00592E3B" w14:paraId="1390EC2B"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684E0ADB" w14:textId="77777777" w:rsidR="006E7BF9" w:rsidRPr="00592E3B" w:rsidRDefault="006E7BF9" w:rsidP="00CE3E80">
            <w:pPr>
              <w:pStyle w:val="TAL"/>
              <w:keepNext w:val="0"/>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5036D52" w14:textId="77777777" w:rsidR="006E7BF9" w:rsidRPr="00592E3B" w:rsidRDefault="006E7BF9" w:rsidP="00CE3E80">
            <w:pPr>
              <w:pStyle w:val="TAL"/>
              <w:keepNext w:val="0"/>
              <w:keepLines w:val="0"/>
              <w:widowControl w:val="0"/>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3F859CA2" w14:textId="77777777" w:rsidR="006E7BF9" w:rsidRPr="00592E3B" w:rsidRDefault="006E7BF9" w:rsidP="00CE3E80">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3D6D563" w14:textId="77777777" w:rsidR="006E7BF9" w:rsidRPr="00592E3B" w:rsidRDefault="006E7BF9" w:rsidP="00CE3E80">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63C4E4F8" w14:textId="77777777" w:rsidR="006E7BF9" w:rsidRPr="00592E3B" w:rsidRDefault="006E7BF9" w:rsidP="00CE3E80">
            <w:pPr>
              <w:pStyle w:val="TAL"/>
              <w:keepNext w:val="0"/>
              <w:keepLines w:val="0"/>
              <w:widowControl w:val="0"/>
              <w:rPr>
                <w:rFonts w:eastAsia="MS Mincho"/>
              </w:rPr>
            </w:pPr>
          </w:p>
        </w:tc>
      </w:tr>
      <w:tr w:rsidR="006E7BF9" w:rsidRPr="00592E3B" w14:paraId="3777F84A"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9C0DA94" w14:textId="77777777" w:rsidR="006E7BF9" w:rsidRPr="00592E3B" w:rsidRDefault="006E7BF9" w:rsidP="00CE3E80">
            <w:pPr>
              <w:pStyle w:val="TAL"/>
              <w:keepNext w:val="0"/>
              <w:keepLines w:val="0"/>
              <w:widowControl w:val="0"/>
              <w:rPr>
                <w:rFonts w:eastAsia="MS Mincho"/>
                <w:b/>
              </w:rPr>
            </w:pPr>
            <w:r w:rsidRPr="00592E3B">
              <w:rPr>
                <w:rFonts w:eastAsia="MS Mincho"/>
                <w:b/>
              </w:rPr>
              <w:t>User</w:t>
            </w:r>
            <w:r w:rsidRPr="00A75A1A">
              <w:rPr>
                <w:rFonts w:eastAsia="MS Mincho"/>
                <w:b/>
              </w:rPr>
              <w:t xml:space="preserve"> Id of the Transmitting User</w:t>
            </w:r>
            <w:r>
              <w:rPr>
                <w:rFonts w:eastAsia="MS Mincho"/>
                <w:b/>
              </w:rPr>
              <w:t xml:space="preserve"> </w:t>
            </w:r>
            <w:r w:rsidRPr="0009117D">
              <w:rPr>
                <w:rFonts w:eastAsia="MS Mincho"/>
                <w:b/>
              </w:rPr>
              <w:t>(NOTE 1)</w:t>
            </w:r>
          </w:p>
        </w:tc>
        <w:tc>
          <w:tcPr>
            <w:tcW w:w="2160" w:type="dxa"/>
            <w:tcBorders>
              <w:top w:val="single" w:sz="4" w:space="0" w:color="auto"/>
              <w:left w:val="single" w:sz="4" w:space="0" w:color="auto"/>
              <w:bottom w:val="single" w:sz="4" w:space="0" w:color="auto"/>
              <w:right w:val="single" w:sz="4" w:space="0" w:color="auto"/>
            </w:tcBorders>
          </w:tcPr>
          <w:p w14:paraId="368E3902" w14:textId="77777777" w:rsidR="006E7BF9" w:rsidRPr="00592E3B" w:rsidRDefault="006E7BF9" w:rsidP="00CE3E80">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092DC205" w14:textId="77777777" w:rsidR="006E7BF9" w:rsidRPr="00592E3B" w:rsidRDefault="006E7BF9" w:rsidP="00CE3E80">
            <w:pPr>
              <w:pStyle w:val="TAL"/>
              <w:keepNext w:val="0"/>
              <w:keepLines w:val="0"/>
              <w:widowControl w:val="0"/>
              <w:rPr>
                <w:rFonts w:eastAsia="MS PGothic"/>
              </w:rPr>
            </w:pPr>
            <w:r w:rsidRPr="00592E3B">
              <w:t>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3B78E773" w14:textId="77777777" w:rsidR="006E7BF9" w:rsidRPr="00592E3B" w:rsidRDefault="006E7BF9" w:rsidP="00CE3E80">
            <w:pPr>
              <w:pStyle w:val="TAL"/>
              <w:keepNext w:val="0"/>
              <w:keepLines w:val="0"/>
              <w:widowControl w:val="0"/>
              <w:rPr>
                <w:rFonts w:eastAsia="MS Mincho"/>
              </w:rPr>
            </w:pPr>
            <w:r w:rsidRPr="00A75A1A">
              <w:rPr>
                <w:rFonts w:eastAsia="MS Mincho"/>
              </w:rPr>
              <w:t>TS 24.581 [88] clause 9.2.3.6</w:t>
            </w:r>
          </w:p>
        </w:tc>
        <w:tc>
          <w:tcPr>
            <w:tcW w:w="1213" w:type="dxa"/>
            <w:tcBorders>
              <w:top w:val="single" w:sz="4" w:space="0" w:color="auto"/>
              <w:left w:val="single" w:sz="4" w:space="0" w:color="auto"/>
              <w:bottom w:val="single" w:sz="4" w:space="0" w:color="auto"/>
              <w:right w:val="single" w:sz="4" w:space="0" w:color="auto"/>
            </w:tcBorders>
          </w:tcPr>
          <w:p w14:paraId="2853F202" w14:textId="77777777" w:rsidR="006E7BF9" w:rsidRPr="00592E3B" w:rsidRDefault="006E7BF9" w:rsidP="00CE3E80">
            <w:pPr>
              <w:pStyle w:val="TAL"/>
              <w:keepNext w:val="0"/>
              <w:keepLines w:val="0"/>
              <w:widowControl w:val="0"/>
              <w:rPr>
                <w:rFonts w:eastAsia="MS Mincho"/>
              </w:rPr>
            </w:pPr>
            <w:r w:rsidRPr="00FD1ACD">
              <w:rPr>
                <w:rFonts w:eastAsia="MS Mincho"/>
                <w:lang w:eastAsia="en-GB"/>
              </w:rPr>
              <w:t>DOWNLINK</w:t>
            </w:r>
          </w:p>
        </w:tc>
      </w:tr>
      <w:tr w:rsidR="006E7BF9" w:rsidRPr="00592E3B" w14:paraId="0517243C"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07D0641" w14:textId="77777777" w:rsidR="006E7BF9" w:rsidRPr="00592E3B" w:rsidRDefault="006E7BF9" w:rsidP="00CE3E80">
            <w:pPr>
              <w:pStyle w:val="TAL"/>
              <w:keepNext w:val="0"/>
              <w:keepLines w:val="0"/>
              <w:widowControl w:val="0"/>
              <w:rPr>
                <w:rFonts w:eastAsia="MS Mincho"/>
                <w:b/>
              </w:rPr>
            </w:pPr>
            <w:r w:rsidRPr="00592E3B">
              <w:rPr>
                <w:rFonts w:cs="Arial"/>
                <w:szCs w:val="18"/>
              </w:rPr>
              <w:t xml:space="preserve">  User</w:t>
            </w:r>
            <w:r w:rsidRPr="00A75A1A">
              <w:rPr>
                <w:rFonts w:cs="Arial"/>
                <w:szCs w:val="18"/>
              </w:rPr>
              <w:t xml:space="preserve"> Id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27659726" w14:textId="77777777" w:rsidR="006E7BF9" w:rsidRPr="00592E3B" w:rsidRDefault="006E7BF9" w:rsidP="00CE3E80">
            <w:pPr>
              <w:pStyle w:val="TAL"/>
              <w:keepNext w:val="0"/>
              <w:keepLines w:val="0"/>
              <w:widowControl w:val="0"/>
              <w:rPr>
                <w:rFonts w:eastAsia="MS PGothic"/>
              </w:rPr>
            </w:pPr>
            <w:proofErr w:type="spellStart"/>
            <w:r w:rsidRPr="00592E3B">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7F6454BB"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7139886" w14:textId="77777777" w:rsidR="006E7BF9" w:rsidRPr="00592E3B" w:rsidRDefault="006E7BF9" w:rsidP="00CE3E80">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55CF19A1" w14:textId="77777777" w:rsidR="006E7BF9" w:rsidRPr="00592E3B" w:rsidRDefault="006E7BF9" w:rsidP="00CE3E80">
            <w:pPr>
              <w:pStyle w:val="TAL"/>
              <w:keepNext w:val="0"/>
              <w:keepLines w:val="0"/>
              <w:widowControl w:val="0"/>
              <w:rPr>
                <w:rFonts w:eastAsia="MS Mincho"/>
              </w:rPr>
            </w:pPr>
          </w:p>
        </w:tc>
      </w:tr>
      <w:tr w:rsidR="006E7BF9" w:rsidRPr="00592E3B" w14:paraId="71C9328A"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63D5D71B" w14:textId="77777777" w:rsidR="006E7BF9" w:rsidRPr="00592E3B" w:rsidRDefault="006E7BF9" w:rsidP="00CE3E80">
            <w:pPr>
              <w:pStyle w:val="TAL"/>
              <w:keepNext w:val="0"/>
              <w:keepLines w:val="0"/>
              <w:widowControl w:val="0"/>
              <w:rPr>
                <w:rFonts w:cs="Arial"/>
                <w:szCs w:val="18"/>
              </w:rPr>
            </w:pPr>
            <w:r w:rsidRPr="00FD1ACD">
              <w:rPr>
                <w:rFonts w:eastAsia="MS Mincho"/>
                <w:b/>
                <w:lang w:eastAsia="en-GB"/>
              </w:rPr>
              <w:lastRenderedPageBreak/>
              <w:t>User Id of the Transmitting User</w:t>
            </w:r>
          </w:p>
        </w:tc>
        <w:tc>
          <w:tcPr>
            <w:tcW w:w="2160" w:type="dxa"/>
            <w:tcBorders>
              <w:top w:val="single" w:sz="4" w:space="0" w:color="auto"/>
              <w:left w:val="single" w:sz="4" w:space="0" w:color="auto"/>
              <w:bottom w:val="single" w:sz="4" w:space="0" w:color="auto"/>
              <w:right w:val="single" w:sz="4" w:space="0" w:color="auto"/>
            </w:tcBorders>
          </w:tcPr>
          <w:p w14:paraId="1DAA0153" w14:textId="77777777" w:rsidR="006E7BF9" w:rsidRPr="00592E3B" w:rsidRDefault="006E7BF9" w:rsidP="00CE3E80">
            <w:pPr>
              <w:pStyle w:val="TAL"/>
              <w:keepNext w:val="0"/>
              <w:keepLines w:val="0"/>
              <w:widowControl w:val="0"/>
              <w:rPr>
                <w:rFonts w:cs="Arial"/>
                <w:szCs w:val="18"/>
              </w:rPr>
            </w:pPr>
            <w:r>
              <w:rPr>
                <w:rFonts w:cs="Arial"/>
                <w:szCs w:val="18"/>
                <w:lang w:eastAsia="en-GB"/>
              </w:rPr>
              <w:t>if present</w:t>
            </w:r>
          </w:p>
        </w:tc>
        <w:tc>
          <w:tcPr>
            <w:tcW w:w="2160" w:type="dxa"/>
            <w:tcBorders>
              <w:top w:val="single" w:sz="4" w:space="0" w:color="auto"/>
              <w:left w:val="single" w:sz="4" w:space="0" w:color="auto"/>
              <w:bottom w:val="single" w:sz="4" w:space="0" w:color="auto"/>
              <w:right w:val="single" w:sz="4" w:space="0" w:color="auto"/>
            </w:tcBorders>
          </w:tcPr>
          <w:p w14:paraId="1E0190D1" w14:textId="77777777" w:rsidR="006E7BF9" w:rsidRPr="00592E3B" w:rsidRDefault="006E7BF9" w:rsidP="00CE3E80">
            <w:pPr>
              <w:pStyle w:val="TAL"/>
              <w:keepNext w:val="0"/>
              <w:keepLines w:val="0"/>
              <w:widowControl w:val="0"/>
            </w:pPr>
            <w:r w:rsidRPr="00FD1ACD">
              <w:rPr>
                <w:lang w:eastAsia="en-GB"/>
              </w:rPr>
              <w:t>Rel-18 and later</w:t>
            </w:r>
          </w:p>
        </w:tc>
        <w:tc>
          <w:tcPr>
            <w:tcW w:w="1350" w:type="dxa"/>
            <w:tcBorders>
              <w:top w:val="single" w:sz="4" w:space="0" w:color="auto"/>
              <w:left w:val="single" w:sz="4" w:space="0" w:color="auto"/>
              <w:bottom w:val="single" w:sz="4" w:space="0" w:color="auto"/>
              <w:right w:val="single" w:sz="4" w:space="0" w:color="auto"/>
            </w:tcBorders>
          </w:tcPr>
          <w:p w14:paraId="3D1D563A" w14:textId="77777777" w:rsidR="006E7BF9" w:rsidRPr="00592E3B" w:rsidRDefault="006E7BF9" w:rsidP="00CE3E80">
            <w:pPr>
              <w:pStyle w:val="TAL"/>
              <w:keepNext w:val="0"/>
              <w:keepLines w:val="0"/>
              <w:widowControl w:val="0"/>
              <w:rPr>
                <w:rFonts w:eastAsia="MS Mincho"/>
              </w:rPr>
            </w:pPr>
            <w:r w:rsidRPr="00FD1ACD">
              <w:rPr>
                <w:rFonts w:eastAsia="MS Mincho"/>
                <w:lang w:eastAsia="en-GB"/>
              </w:rPr>
              <w:t>TS 24.581 [88] clause 9.2.3.6</w:t>
            </w:r>
          </w:p>
        </w:tc>
        <w:tc>
          <w:tcPr>
            <w:tcW w:w="1213" w:type="dxa"/>
            <w:tcBorders>
              <w:top w:val="single" w:sz="4" w:space="0" w:color="auto"/>
              <w:left w:val="single" w:sz="4" w:space="0" w:color="auto"/>
              <w:bottom w:val="single" w:sz="4" w:space="0" w:color="auto"/>
              <w:right w:val="single" w:sz="4" w:space="0" w:color="auto"/>
            </w:tcBorders>
          </w:tcPr>
          <w:p w14:paraId="2981C0AB" w14:textId="77777777" w:rsidR="006E7BF9" w:rsidRPr="00592E3B" w:rsidRDefault="006E7BF9" w:rsidP="00CE3E80">
            <w:pPr>
              <w:pStyle w:val="TAL"/>
              <w:keepNext w:val="0"/>
              <w:keepLines w:val="0"/>
              <w:widowControl w:val="0"/>
              <w:rPr>
                <w:rFonts w:eastAsia="MS Mincho"/>
              </w:rPr>
            </w:pPr>
            <w:r>
              <w:rPr>
                <w:rFonts w:eastAsia="MS Mincho"/>
                <w:lang w:eastAsia="en-GB"/>
              </w:rPr>
              <w:t>UP</w:t>
            </w:r>
            <w:r w:rsidRPr="00FD1ACD">
              <w:rPr>
                <w:rFonts w:eastAsia="MS Mincho"/>
                <w:lang w:eastAsia="en-GB"/>
              </w:rPr>
              <w:t>LINK</w:t>
            </w:r>
          </w:p>
        </w:tc>
      </w:tr>
      <w:tr w:rsidR="006E7BF9" w:rsidRPr="00592E3B" w14:paraId="59FA1958"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4EA4D0D7" w14:textId="77777777" w:rsidR="006E7BF9" w:rsidRPr="00592E3B" w:rsidRDefault="006E7BF9" w:rsidP="00CE3E80">
            <w:pPr>
              <w:pStyle w:val="TAL"/>
              <w:keepNext w:val="0"/>
              <w:keepLines w:val="0"/>
              <w:widowControl w:val="0"/>
              <w:rPr>
                <w:rFonts w:cs="Arial"/>
                <w:szCs w:val="18"/>
              </w:rPr>
            </w:pPr>
            <w:r w:rsidRPr="00FD1ACD">
              <w:rPr>
                <w:rFonts w:cs="Arial"/>
                <w:szCs w:val="18"/>
                <w:lang w:eastAsia="en-GB"/>
              </w:rPr>
              <w:t xml:space="preserve">  User Id of the Transmitting User</w:t>
            </w:r>
          </w:p>
        </w:tc>
        <w:tc>
          <w:tcPr>
            <w:tcW w:w="2160" w:type="dxa"/>
            <w:tcBorders>
              <w:top w:val="single" w:sz="4" w:space="0" w:color="auto"/>
              <w:left w:val="single" w:sz="4" w:space="0" w:color="auto"/>
              <w:bottom w:val="single" w:sz="4" w:space="0" w:color="auto"/>
              <w:right w:val="single" w:sz="4" w:space="0" w:color="auto"/>
            </w:tcBorders>
          </w:tcPr>
          <w:p w14:paraId="23ECB9EC" w14:textId="77777777" w:rsidR="006E7BF9" w:rsidRPr="00592E3B" w:rsidRDefault="006E7BF9" w:rsidP="00CE3E80">
            <w:pPr>
              <w:pStyle w:val="TAL"/>
              <w:keepNext w:val="0"/>
              <w:keepLines w:val="0"/>
              <w:widowControl w:val="0"/>
              <w:rPr>
                <w:rFonts w:cs="Arial"/>
                <w:szCs w:val="18"/>
              </w:rPr>
            </w:pPr>
            <w:proofErr w:type="spellStart"/>
            <w:r w:rsidRPr="00FD1ACD">
              <w:rPr>
                <w:rFonts w:cs="Arial"/>
                <w:szCs w:val="18"/>
                <w:lang w:eastAsia="en-GB"/>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4BA56934"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3C1BAE5" w14:textId="77777777" w:rsidR="006E7BF9" w:rsidRPr="00592E3B" w:rsidRDefault="006E7BF9" w:rsidP="00CE3E80">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5A2BB636" w14:textId="77777777" w:rsidR="006E7BF9" w:rsidRPr="00592E3B" w:rsidRDefault="006E7BF9" w:rsidP="00CE3E80">
            <w:pPr>
              <w:pStyle w:val="TAL"/>
              <w:keepNext w:val="0"/>
              <w:keepLines w:val="0"/>
              <w:widowControl w:val="0"/>
              <w:rPr>
                <w:rFonts w:eastAsia="MS Mincho"/>
              </w:rPr>
            </w:pPr>
          </w:p>
        </w:tc>
      </w:tr>
      <w:tr w:rsidR="006E7BF9" w:rsidRPr="00592E3B" w14:paraId="5C49AF0F"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6AAB3C1A" w14:textId="77777777" w:rsidR="006E7BF9" w:rsidRPr="00592E3B" w:rsidRDefault="006E7BF9" w:rsidP="00CE3E80">
            <w:pPr>
              <w:pStyle w:val="TAL"/>
              <w:keepNext w:val="0"/>
              <w:keepLines w:val="0"/>
              <w:widowControl w:val="0"/>
              <w:rPr>
                <w:rFonts w:cs="Arial"/>
                <w:szCs w:val="18"/>
              </w:rPr>
            </w:pPr>
            <w:r w:rsidRPr="00A32C74">
              <w:rPr>
                <w:rFonts w:cs="Arial"/>
                <w:b/>
                <w:bCs/>
                <w:szCs w:val="18"/>
                <w:lang w:eastAsia="en-GB"/>
              </w:rPr>
              <w:t>User Id</w:t>
            </w:r>
          </w:p>
        </w:tc>
        <w:tc>
          <w:tcPr>
            <w:tcW w:w="2160" w:type="dxa"/>
            <w:tcBorders>
              <w:top w:val="single" w:sz="4" w:space="0" w:color="auto"/>
              <w:left w:val="single" w:sz="4" w:space="0" w:color="auto"/>
              <w:bottom w:val="single" w:sz="4" w:space="0" w:color="auto"/>
              <w:right w:val="single" w:sz="4" w:space="0" w:color="auto"/>
            </w:tcBorders>
          </w:tcPr>
          <w:p w14:paraId="462DAA4E" w14:textId="77777777" w:rsidR="006E7BF9" w:rsidRPr="00592E3B" w:rsidRDefault="006E7BF9" w:rsidP="00CE3E80">
            <w:pPr>
              <w:pStyle w:val="TAL"/>
              <w:keepNext w:val="0"/>
              <w:keepLines w:val="0"/>
              <w:widowControl w:val="0"/>
              <w:rPr>
                <w:rFonts w:cs="Arial"/>
                <w:szCs w:val="18"/>
              </w:rPr>
            </w:pPr>
            <w:r>
              <w:rPr>
                <w:rFonts w:cs="Arial"/>
                <w:szCs w:val="18"/>
                <w:lang w:eastAsia="en-GB"/>
              </w:rPr>
              <w:t>Not present</w:t>
            </w:r>
          </w:p>
        </w:tc>
        <w:tc>
          <w:tcPr>
            <w:tcW w:w="2160" w:type="dxa"/>
            <w:tcBorders>
              <w:top w:val="single" w:sz="4" w:space="0" w:color="auto"/>
              <w:left w:val="single" w:sz="4" w:space="0" w:color="auto"/>
              <w:bottom w:val="single" w:sz="4" w:space="0" w:color="auto"/>
              <w:right w:val="single" w:sz="4" w:space="0" w:color="auto"/>
            </w:tcBorders>
          </w:tcPr>
          <w:p w14:paraId="60EB4BA6"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DC20CED" w14:textId="77777777" w:rsidR="006E7BF9" w:rsidRPr="00592E3B" w:rsidRDefault="006E7BF9" w:rsidP="00CE3E80">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5876AFF8" w14:textId="77777777" w:rsidR="006E7BF9" w:rsidRPr="00592E3B" w:rsidRDefault="006E7BF9" w:rsidP="00CE3E80">
            <w:pPr>
              <w:pStyle w:val="TAL"/>
              <w:keepNext w:val="0"/>
              <w:keepLines w:val="0"/>
              <w:widowControl w:val="0"/>
              <w:rPr>
                <w:rFonts w:eastAsia="MS Mincho"/>
              </w:rPr>
            </w:pPr>
            <w:r w:rsidRPr="00FD1ACD">
              <w:rPr>
                <w:rFonts w:eastAsia="MS Mincho"/>
                <w:lang w:eastAsia="en-GB"/>
              </w:rPr>
              <w:t>DOWNLINK</w:t>
            </w:r>
          </w:p>
        </w:tc>
      </w:tr>
      <w:tr w:rsidR="006E7BF9" w:rsidRPr="00592E3B" w14:paraId="27E9A753"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11CDB6DB" w14:textId="77777777" w:rsidR="006E7BF9" w:rsidRPr="00592E3B" w:rsidRDefault="006E7BF9" w:rsidP="00CE3E80">
            <w:pPr>
              <w:pStyle w:val="TAL"/>
              <w:keepNext w:val="0"/>
              <w:keepLines w:val="0"/>
              <w:widowControl w:val="0"/>
              <w:rPr>
                <w:rFonts w:cs="Arial"/>
                <w:szCs w:val="18"/>
              </w:rPr>
            </w:pPr>
            <w:r w:rsidRPr="00FD1ACD">
              <w:rPr>
                <w:rFonts w:eastAsia="MS Mincho"/>
                <w:b/>
                <w:lang w:eastAsia="en-GB"/>
              </w:rPr>
              <w:t>User Id</w:t>
            </w:r>
          </w:p>
        </w:tc>
        <w:tc>
          <w:tcPr>
            <w:tcW w:w="2160" w:type="dxa"/>
            <w:tcBorders>
              <w:top w:val="single" w:sz="4" w:space="0" w:color="auto"/>
              <w:left w:val="single" w:sz="4" w:space="0" w:color="auto"/>
              <w:bottom w:val="single" w:sz="4" w:space="0" w:color="auto"/>
              <w:right w:val="single" w:sz="4" w:space="0" w:color="auto"/>
            </w:tcBorders>
          </w:tcPr>
          <w:p w14:paraId="1BECB252" w14:textId="77777777" w:rsidR="006E7BF9" w:rsidRPr="00592E3B" w:rsidRDefault="006E7BF9" w:rsidP="00CE3E80">
            <w:pPr>
              <w:pStyle w:val="TAL"/>
              <w:keepNext w:val="0"/>
              <w:keepLines w:val="0"/>
              <w:widowControl w:val="0"/>
              <w:rPr>
                <w:rFonts w:cs="Arial"/>
                <w:szCs w:val="18"/>
              </w:rPr>
            </w:pPr>
            <w:r>
              <w:rPr>
                <w:rFonts w:cs="Arial"/>
                <w:szCs w:val="18"/>
                <w:lang w:eastAsia="en-GB"/>
              </w:rPr>
              <w:t>if present</w:t>
            </w:r>
          </w:p>
        </w:tc>
        <w:tc>
          <w:tcPr>
            <w:tcW w:w="2160" w:type="dxa"/>
            <w:tcBorders>
              <w:top w:val="single" w:sz="4" w:space="0" w:color="auto"/>
              <w:left w:val="single" w:sz="4" w:space="0" w:color="auto"/>
              <w:bottom w:val="single" w:sz="4" w:space="0" w:color="auto"/>
              <w:right w:val="single" w:sz="4" w:space="0" w:color="auto"/>
            </w:tcBorders>
          </w:tcPr>
          <w:p w14:paraId="6281C78F" w14:textId="77777777" w:rsidR="006E7BF9" w:rsidRPr="00592E3B" w:rsidRDefault="006E7BF9" w:rsidP="00CE3E80">
            <w:pPr>
              <w:pStyle w:val="TAL"/>
              <w:keepNext w:val="0"/>
              <w:keepLines w:val="0"/>
              <w:widowControl w:val="0"/>
            </w:pPr>
            <w:r>
              <w:rPr>
                <w:lang w:eastAsia="en-GB"/>
              </w:rPr>
              <w:t xml:space="preserve">Before </w:t>
            </w:r>
            <w:r w:rsidRPr="00FD1ACD">
              <w:rPr>
                <w:lang w:eastAsia="en-GB"/>
              </w:rPr>
              <w:t>Rel-18</w:t>
            </w:r>
          </w:p>
        </w:tc>
        <w:tc>
          <w:tcPr>
            <w:tcW w:w="1350" w:type="dxa"/>
            <w:tcBorders>
              <w:top w:val="single" w:sz="4" w:space="0" w:color="auto"/>
              <w:left w:val="single" w:sz="4" w:space="0" w:color="auto"/>
              <w:bottom w:val="single" w:sz="4" w:space="0" w:color="auto"/>
              <w:right w:val="single" w:sz="4" w:space="0" w:color="auto"/>
            </w:tcBorders>
          </w:tcPr>
          <w:p w14:paraId="27D195A3" w14:textId="77777777" w:rsidR="006E7BF9" w:rsidRPr="00592E3B" w:rsidRDefault="006E7BF9" w:rsidP="00CE3E80">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2E665C24" w14:textId="77777777" w:rsidR="006E7BF9" w:rsidRPr="00592E3B" w:rsidRDefault="006E7BF9" w:rsidP="00CE3E80">
            <w:pPr>
              <w:pStyle w:val="TAL"/>
              <w:keepNext w:val="0"/>
              <w:keepLines w:val="0"/>
              <w:widowControl w:val="0"/>
              <w:rPr>
                <w:rFonts w:eastAsia="MS Mincho"/>
              </w:rPr>
            </w:pPr>
            <w:r>
              <w:rPr>
                <w:rFonts w:eastAsia="MS Mincho"/>
                <w:lang w:eastAsia="en-GB"/>
              </w:rPr>
              <w:t>UP</w:t>
            </w:r>
            <w:r w:rsidRPr="00FD1ACD">
              <w:rPr>
                <w:rFonts w:eastAsia="MS Mincho"/>
                <w:lang w:eastAsia="en-GB"/>
              </w:rPr>
              <w:t>LINK</w:t>
            </w:r>
          </w:p>
        </w:tc>
      </w:tr>
      <w:tr w:rsidR="006E7BF9" w:rsidRPr="00592E3B" w14:paraId="68B981A6"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49C4D140" w14:textId="77777777" w:rsidR="006E7BF9" w:rsidRPr="00592E3B" w:rsidRDefault="006E7BF9" w:rsidP="00CE3E80">
            <w:pPr>
              <w:pStyle w:val="TAL"/>
              <w:keepNext w:val="0"/>
              <w:keepLines w:val="0"/>
              <w:widowControl w:val="0"/>
              <w:rPr>
                <w:rFonts w:cs="Arial"/>
                <w:szCs w:val="18"/>
              </w:rPr>
            </w:pPr>
            <w:r w:rsidRPr="00FD1ACD">
              <w:rPr>
                <w:rFonts w:cs="Arial"/>
                <w:szCs w:val="18"/>
                <w:lang w:eastAsia="en-GB"/>
              </w:rPr>
              <w:t xml:space="preserve">  User Id</w:t>
            </w:r>
          </w:p>
        </w:tc>
        <w:tc>
          <w:tcPr>
            <w:tcW w:w="2160" w:type="dxa"/>
            <w:tcBorders>
              <w:top w:val="single" w:sz="4" w:space="0" w:color="auto"/>
              <w:left w:val="single" w:sz="4" w:space="0" w:color="auto"/>
              <w:bottom w:val="single" w:sz="4" w:space="0" w:color="auto"/>
              <w:right w:val="single" w:sz="4" w:space="0" w:color="auto"/>
            </w:tcBorders>
          </w:tcPr>
          <w:p w14:paraId="1E9C63A3" w14:textId="77777777" w:rsidR="006E7BF9" w:rsidRPr="00592E3B" w:rsidRDefault="006E7BF9" w:rsidP="00CE3E80">
            <w:pPr>
              <w:pStyle w:val="TAL"/>
              <w:keepNext w:val="0"/>
              <w:keepLines w:val="0"/>
              <w:widowControl w:val="0"/>
              <w:rPr>
                <w:rFonts w:cs="Arial"/>
                <w:szCs w:val="18"/>
              </w:rPr>
            </w:pPr>
            <w:proofErr w:type="spellStart"/>
            <w:r w:rsidRPr="00FD1ACD">
              <w:rPr>
                <w:rFonts w:cs="Arial"/>
                <w:szCs w:val="18"/>
                <w:lang w:eastAsia="en-GB"/>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70A72074"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69503D7" w14:textId="77777777" w:rsidR="006E7BF9" w:rsidRPr="00592E3B" w:rsidRDefault="006E7BF9" w:rsidP="00CE3E80">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2DC13921" w14:textId="77777777" w:rsidR="006E7BF9" w:rsidRPr="00592E3B" w:rsidRDefault="006E7BF9" w:rsidP="00CE3E80">
            <w:pPr>
              <w:pStyle w:val="TAL"/>
              <w:keepNext w:val="0"/>
              <w:keepLines w:val="0"/>
              <w:widowControl w:val="0"/>
              <w:rPr>
                <w:rFonts w:eastAsia="MS Mincho"/>
              </w:rPr>
            </w:pPr>
          </w:p>
        </w:tc>
      </w:tr>
      <w:tr w:rsidR="006E7BF9" w:rsidRPr="00592E3B" w14:paraId="4A1796F2" w14:textId="77777777" w:rsidTr="00CE3E80">
        <w:trPr>
          <w:cantSplit/>
          <w:jc w:val="center"/>
        </w:trPr>
        <w:tc>
          <w:tcPr>
            <w:tcW w:w="2791" w:type="dxa"/>
            <w:tcBorders>
              <w:top w:val="single" w:sz="4" w:space="0" w:color="auto"/>
              <w:left w:val="single" w:sz="4" w:space="0" w:color="auto"/>
              <w:bottom w:val="nil"/>
              <w:right w:val="single" w:sz="4" w:space="0" w:color="auto"/>
            </w:tcBorders>
          </w:tcPr>
          <w:p w14:paraId="2FAFB544" w14:textId="77777777" w:rsidR="006E7BF9" w:rsidRPr="00592E3B" w:rsidRDefault="006E7BF9" w:rsidP="00CE3E80">
            <w:pPr>
              <w:pStyle w:val="TAL"/>
              <w:keepNext w:val="0"/>
              <w:keepLines w:val="0"/>
              <w:widowControl w:val="0"/>
              <w:rPr>
                <w:rFonts w:cs="Arial"/>
                <w:szCs w:val="18"/>
              </w:rPr>
            </w:pPr>
            <w:r w:rsidRPr="009A363E">
              <w:rPr>
                <w:rFonts w:eastAsia="MS Mincho"/>
                <w:b/>
                <w:bCs/>
              </w:rPr>
              <w:t>Audio SSRC of the Transmitting User</w:t>
            </w:r>
          </w:p>
        </w:tc>
        <w:tc>
          <w:tcPr>
            <w:tcW w:w="2160" w:type="dxa"/>
            <w:tcBorders>
              <w:top w:val="single" w:sz="4" w:space="0" w:color="auto"/>
              <w:left w:val="single" w:sz="4" w:space="0" w:color="auto"/>
              <w:bottom w:val="single" w:sz="4" w:space="0" w:color="auto"/>
              <w:right w:val="single" w:sz="4" w:space="0" w:color="auto"/>
            </w:tcBorders>
          </w:tcPr>
          <w:p w14:paraId="02C9C421" w14:textId="77777777" w:rsidR="006E7BF9" w:rsidRPr="00592E3B" w:rsidRDefault="006E7BF9" w:rsidP="00CE3E80">
            <w:pPr>
              <w:pStyle w:val="TAL"/>
              <w:keepNext w:val="0"/>
              <w:keepLines w:val="0"/>
              <w:widowControl w:val="0"/>
              <w:rPr>
                <w:rFonts w:cs="Arial"/>
                <w:szCs w:val="18"/>
              </w:rPr>
            </w:pPr>
            <w:r w:rsidRPr="00592E3B">
              <w:rPr>
                <w:rFonts w:eastAsia="MS PGothic"/>
              </w:rPr>
              <w:t>Not present</w:t>
            </w:r>
          </w:p>
        </w:tc>
        <w:tc>
          <w:tcPr>
            <w:tcW w:w="2160" w:type="dxa"/>
            <w:tcBorders>
              <w:top w:val="single" w:sz="4" w:space="0" w:color="auto"/>
              <w:left w:val="single" w:sz="4" w:space="0" w:color="auto"/>
              <w:bottom w:val="nil"/>
              <w:right w:val="single" w:sz="4" w:space="0" w:color="auto"/>
            </w:tcBorders>
          </w:tcPr>
          <w:p w14:paraId="1175D1F9" w14:textId="77777777" w:rsidR="006E7BF9" w:rsidRPr="00592E3B" w:rsidRDefault="006E7BF9" w:rsidP="00CE3E80">
            <w:pPr>
              <w:pStyle w:val="TAL"/>
              <w:keepNext w:val="0"/>
              <w:keepLines w:val="0"/>
              <w:widowControl w:val="0"/>
            </w:pPr>
            <w:r w:rsidRPr="009A363E">
              <w:rPr>
                <w:rFonts w:eastAsia="MS PGothic"/>
              </w:rPr>
              <w:t>Rel-18 and later</w:t>
            </w:r>
          </w:p>
        </w:tc>
        <w:tc>
          <w:tcPr>
            <w:tcW w:w="1350" w:type="dxa"/>
            <w:tcBorders>
              <w:top w:val="single" w:sz="4" w:space="0" w:color="auto"/>
              <w:left w:val="single" w:sz="4" w:space="0" w:color="auto"/>
              <w:bottom w:val="nil"/>
              <w:right w:val="single" w:sz="4" w:space="0" w:color="auto"/>
            </w:tcBorders>
          </w:tcPr>
          <w:p w14:paraId="700508D6" w14:textId="77777777" w:rsidR="006E7BF9" w:rsidRPr="00592E3B" w:rsidRDefault="006E7BF9" w:rsidP="00CE3E80">
            <w:pPr>
              <w:pStyle w:val="TAL"/>
              <w:keepNext w:val="0"/>
              <w:keepLines w:val="0"/>
              <w:widowControl w:val="0"/>
              <w:rPr>
                <w:rFonts w:eastAsia="MS Mincho"/>
              </w:rPr>
            </w:pPr>
            <w:r w:rsidRPr="00790F68">
              <w:rPr>
                <w:rFonts w:eastAsia="MS PGothic"/>
              </w:rPr>
              <w:t>TS 24.581 [88] clause 9.2.3.</w:t>
            </w:r>
            <w:r>
              <w:rPr>
                <w:rFonts w:eastAsia="MS PGothic"/>
              </w:rPr>
              <w:t>16</w:t>
            </w:r>
          </w:p>
        </w:tc>
        <w:tc>
          <w:tcPr>
            <w:tcW w:w="1213" w:type="dxa"/>
            <w:tcBorders>
              <w:top w:val="single" w:sz="4" w:space="0" w:color="auto"/>
              <w:left w:val="single" w:sz="4" w:space="0" w:color="auto"/>
              <w:bottom w:val="single" w:sz="4" w:space="0" w:color="auto"/>
              <w:right w:val="single" w:sz="4" w:space="0" w:color="auto"/>
            </w:tcBorders>
          </w:tcPr>
          <w:p w14:paraId="0C30E03F" w14:textId="77777777" w:rsidR="006E7BF9" w:rsidRPr="00592E3B" w:rsidRDefault="006E7BF9" w:rsidP="00CE3E80">
            <w:pPr>
              <w:pStyle w:val="TAL"/>
              <w:keepNext w:val="0"/>
              <w:keepLines w:val="0"/>
              <w:widowControl w:val="0"/>
              <w:rPr>
                <w:rFonts w:eastAsia="MS Mincho"/>
              </w:rPr>
            </w:pPr>
            <w:r w:rsidRPr="00592E3B">
              <w:rPr>
                <w:rFonts w:eastAsia="MS Mincho"/>
              </w:rPr>
              <w:t>DOWNLINK</w:t>
            </w:r>
          </w:p>
        </w:tc>
      </w:tr>
      <w:tr w:rsidR="006E7BF9" w:rsidRPr="00592E3B" w14:paraId="2015ABC9" w14:textId="77777777" w:rsidTr="00CE3E80">
        <w:trPr>
          <w:cantSplit/>
          <w:jc w:val="center"/>
        </w:trPr>
        <w:tc>
          <w:tcPr>
            <w:tcW w:w="2791" w:type="dxa"/>
            <w:tcBorders>
              <w:top w:val="nil"/>
              <w:left w:val="single" w:sz="4" w:space="0" w:color="auto"/>
              <w:bottom w:val="single" w:sz="4" w:space="0" w:color="auto"/>
              <w:right w:val="single" w:sz="4" w:space="0" w:color="auto"/>
            </w:tcBorders>
          </w:tcPr>
          <w:p w14:paraId="06069563" w14:textId="77777777" w:rsidR="006E7BF9" w:rsidRPr="00592E3B" w:rsidRDefault="006E7BF9" w:rsidP="00CE3E80">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459DB7C7" w14:textId="77777777" w:rsidR="006E7BF9" w:rsidRPr="00592E3B" w:rsidRDefault="006E7BF9" w:rsidP="00CE3E80">
            <w:pPr>
              <w:pStyle w:val="TAL"/>
              <w:keepNext w:val="0"/>
              <w:keepLines w:val="0"/>
              <w:widowControl w:val="0"/>
              <w:rPr>
                <w:rFonts w:cs="Arial"/>
                <w:szCs w:val="18"/>
              </w:rPr>
            </w:pPr>
            <w:r>
              <w:t>Any value if present</w:t>
            </w:r>
          </w:p>
        </w:tc>
        <w:tc>
          <w:tcPr>
            <w:tcW w:w="2160" w:type="dxa"/>
            <w:tcBorders>
              <w:top w:val="nil"/>
              <w:left w:val="single" w:sz="4" w:space="0" w:color="auto"/>
              <w:bottom w:val="single" w:sz="4" w:space="0" w:color="auto"/>
              <w:right w:val="single" w:sz="4" w:space="0" w:color="auto"/>
            </w:tcBorders>
          </w:tcPr>
          <w:p w14:paraId="4EA02BB4" w14:textId="77777777" w:rsidR="006E7BF9" w:rsidRPr="00592E3B" w:rsidRDefault="006E7BF9" w:rsidP="00CE3E80">
            <w:pPr>
              <w:pStyle w:val="TAL"/>
              <w:keepNext w:val="0"/>
              <w:keepLines w:val="0"/>
              <w:widowControl w:val="0"/>
            </w:pPr>
          </w:p>
        </w:tc>
        <w:tc>
          <w:tcPr>
            <w:tcW w:w="1350" w:type="dxa"/>
            <w:tcBorders>
              <w:top w:val="nil"/>
              <w:left w:val="single" w:sz="4" w:space="0" w:color="auto"/>
              <w:bottom w:val="single" w:sz="4" w:space="0" w:color="auto"/>
              <w:right w:val="single" w:sz="4" w:space="0" w:color="auto"/>
            </w:tcBorders>
          </w:tcPr>
          <w:p w14:paraId="71B96D22" w14:textId="77777777" w:rsidR="006E7BF9" w:rsidRPr="00592E3B" w:rsidRDefault="006E7BF9" w:rsidP="00CE3E80">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719C9BE6" w14:textId="77777777" w:rsidR="006E7BF9" w:rsidRPr="00592E3B" w:rsidRDefault="006E7BF9" w:rsidP="00CE3E80">
            <w:pPr>
              <w:pStyle w:val="TAL"/>
              <w:keepNext w:val="0"/>
              <w:keepLines w:val="0"/>
              <w:widowControl w:val="0"/>
              <w:rPr>
                <w:rFonts w:eastAsia="MS Mincho"/>
              </w:rPr>
            </w:pPr>
            <w:r w:rsidRPr="00592E3B">
              <w:rPr>
                <w:rFonts w:eastAsia="MS Mincho"/>
              </w:rPr>
              <w:t>UPLINK</w:t>
            </w:r>
          </w:p>
        </w:tc>
      </w:tr>
      <w:tr w:rsidR="006E7BF9" w:rsidRPr="00592E3B" w14:paraId="140BBCE7" w14:textId="77777777" w:rsidTr="00CE3E80">
        <w:trPr>
          <w:cantSplit/>
          <w:jc w:val="center"/>
        </w:trPr>
        <w:tc>
          <w:tcPr>
            <w:tcW w:w="2791" w:type="dxa"/>
            <w:tcBorders>
              <w:top w:val="single" w:sz="4" w:space="0" w:color="auto"/>
              <w:left w:val="single" w:sz="4" w:space="0" w:color="auto"/>
              <w:bottom w:val="nil"/>
              <w:right w:val="single" w:sz="4" w:space="0" w:color="auto"/>
            </w:tcBorders>
          </w:tcPr>
          <w:p w14:paraId="7A6C00C7" w14:textId="77777777" w:rsidR="006E7BF9" w:rsidRPr="00592E3B" w:rsidRDefault="006E7BF9" w:rsidP="00CE3E80">
            <w:pPr>
              <w:pStyle w:val="TAL"/>
              <w:keepNext w:val="0"/>
              <w:keepLines w:val="0"/>
              <w:widowControl w:val="0"/>
              <w:rPr>
                <w:rFonts w:cs="Arial"/>
                <w:szCs w:val="18"/>
              </w:rPr>
            </w:pPr>
            <w:r>
              <w:rPr>
                <w:rFonts w:eastAsia="MS Mincho"/>
                <w:b/>
                <w:bCs/>
              </w:rPr>
              <w:t>Vide</w:t>
            </w:r>
            <w:r w:rsidRPr="009A363E">
              <w:rPr>
                <w:rFonts w:eastAsia="MS Mincho"/>
                <w:b/>
                <w:bCs/>
              </w:rPr>
              <w:t>o SSRC of the Transmitting User</w:t>
            </w:r>
          </w:p>
        </w:tc>
        <w:tc>
          <w:tcPr>
            <w:tcW w:w="2160" w:type="dxa"/>
            <w:tcBorders>
              <w:top w:val="single" w:sz="4" w:space="0" w:color="auto"/>
              <w:left w:val="single" w:sz="4" w:space="0" w:color="auto"/>
              <w:bottom w:val="single" w:sz="4" w:space="0" w:color="auto"/>
              <w:right w:val="single" w:sz="4" w:space="0" w:color="auto"/>
            </w:tcBorders>
          </w:tcPr>
          <w:p w14:paraId="1C66CC6E" w14:textId="77777777" w:rsidR="006E7BF9" w:rsidRPr="00592E3B" w:rsidRDefault="006E7BF9" w:rsidP="00CE3E80">
            <w:pPr>
              <w:pStyle w:val="TAL"/>
              <w:keepNext w:val="0"/>
              <w:keepLines w:val="0"/>
              <w:widowControl w:val="0"/>
              <w:rPr>
                <w:rFonts w:cs="Arial"/>
                <w:szCs w:val="18"/>
              </w:rPr>
            </w:pPr>
            <w:r w:rsidRPr="00592E3B">
              <w:rPr>
                <w:rFonts w:eastAsia="MS PGothic"/>
              </w:rPr>
              <w:t>Not present</w:t>
            </w:r>
          </w:p>
        </w:tc>
        <w:tc>
          <w:tcPr>
            <w:tcW w:w="2160" w:type="dxa"/>
            <w:tcBorders>
              <w:top w:val="single" w:sz="4" w:space="0" w:color="auto"/>
              <w:left w:val="single" w:sz="4" w:space="0" w:color="auto"/>
              <w:bottom w:val="nil"/>
              <w:right w:val="single" w:sz="4" w:space="0" w:color="auto"/>
            </w:tcBorders>
          </w:tcPr>
          <w:p w14:paraId="2EBD4E6F" w14:textId="77777777" w:rsidR="006E7BF9" w:rsidRPr="00592E3B" w:rsidRDefault="006E7BF9" w:rsidP="00CE3E80">
            <w:pPr>
              <w:pStyle w:val="TAL"/>
              <w:keepNext w:val="0"/>
              <w:keepLines w:val="0"/>
              <w:widowControl w:val="0"/>
            </w:pPr>
            <w:r w:rsidRPr="009A363E">
              <w:rPr>
                <w:rFonts w:eastAsia="MS PGothic"/>
              </w:rPr>
              <w:t>Rel-18 and later</w:t>
            </w:r>
          </w:p>
        </w:tc>
        <w:tc>
          <w:tcPr>
            <w:tcW w:w="1350" w:type="dxa"/>
            <w:tcBorders>
              <w:top w:val="single" w:sz="4" w:space="0" w:color="auto"/>
              <w:left w:val="single" w:sz="4" w:space="0" w:color="auto"/>
              <w:bottom w:val="nil"/>
              <w:right w:val="single" w:sz="4" w:space="0" w:color="auto"/>
            </w:tcBorders>
          </w:tcPr>
          <w:p w14:paraId="2F76D430" w14:textId="77777777" w:rsidR="006E7BF9" w:rsidRPr="00592E3B" w:rsidRDefault="006E7BF9" w:rsidP="00CE3E80">
            <w:pPr>
              <w:pStyle w:val="TAL"/>
              <w:keepNext w:val="0"/>
              <w:keepLines w:val="0"/>
              <w:widowControl w:val="0"/>
              <w:rPr>
                <w:rFonts w:eastAsia="MS Mincho"/>
              </w:rPr>
            </w:pPr>
            <w:r w:rsidRPr="00790F68">
              <w:rPr>
                <w:rFonts w:eastAsia="MS PGothic"/>
              </w:rPr>
              <w:t>TS 24.581 [88] clause 9.2.3.</w:t>
            </w:r>
            <w:r>
              <w:rPr>
                <w:rFonts w:eastAsia="MS PGothic"/>
              </w:rPr>
              <w:t>2</w:t>
            </w:r>
            <w:r w:rsidRPr="00790F68">
              <w:rPr>
                <w:rFonts w:eastAsia="MS PGothic"/>
              </w:rPr>
              <w:t>3</w:t>
            </w:r>
          </w:p>
        </w:tc>
        <w:tc>
          <w:tcPr>
            <w:tcW w:w="1213" w:type="dxa"/>
            <w:tcBorders>
              <w:top w:val="single" w:sz="4" w:space="0" w:color="auto"/>
              <w:left w:val="single" w:sz="4" w:space="0" w:color="auto"/>
              <w:bottom w:val="single" w:sz="4" w:space="0" w:color="auto"/>
              <w:right w:val="single" w:sz="4" w:space="0" w:color="auto"/>
            </w:tcBorders>
          </w:tcPr>
          <w:p w14:paraId="7CB7036F" w14:textId="77777777" w:rsidR="006E7BF9" w:rsidRPr="00592E3B" w:rsidRDefault="006E7BF9" w:rsidP="00CE3E80">
            <w:pPr>
              <w:pStyle w:val="TAL"/>
              <w:keepNext w:val="0"/>
              <w:keepLines w:val="0"/>
              <w:widowControl w:val="0"/>
              <w:rPr>
                <w:rFonts w:eastAsia="MS Mincho"/>
              </w:rPr>
            </w:pPr>
            <w:r w:rsidRPr="00592E3B">
              <w:rPr>
                <w:rFonts w:eastAsia="MS Mincho"/>
              </w:rPr>
              <w:t>DOWNLINK</w:t>
            </w:r>
          </w:p>
        </w:tc>
      </w:tr>
      <w:tr w:rsidR="006E7BF9" w:rsidRPr="00592E3B" w14:paraId="417E9D74" w14:textId="77777777" w:rsidTr="00CE3E80">
        <w:trPr>
          <w:cantSplit/>
          <w:jc w:val="center"/>
        </w:trPr>
        <w:tc>
          <w:tcPr>
            <w:tcW w:w="2791" w:type="dxa"/>
            <w:tcBorders>
              <w:top w:val="nil"/>
              <w:left w:val="single" w:sz="4" w:space="0" w:color="auto"/>
              <w:bottom w:val="single" w:sz="4" w:space="0" w:color="auto"/>
              <w:right w:val="single" w:sz="4" w:space="0" w:color="auto"/>
            </w:tcBorders>
          </w:tcPr>
          <w:p w14:paraId="215A9BE6" w14:textId="77777777" w:rsidR="006E7BF9" w:rsidRPr="00592E3B" w:rsidRDefault="006E7BF9" w:rsidP="00CE3E80">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2C1B7FF4" w14:textId="77777777" w:rsidR="006E7BF9" w:rsidRPr="00592E3B" w:rsidRDefault="006E7BF9" w:rsidP="00CE3E80">
            <w:pPr>
              <w:pStyle w:val="TAL"/>
              <w:keepNext w:val="0"/>
              <w:keepLines w:val="0"/>
              <w:widowControl w:val="0"/>
              <w:rPr>
                <w:rFonts w:cs="Arial"/>
                <w:szCs w:val="18"/>
              </w:rPr>
            </w:pPr>
            <w:r>
              <w:t>Any value if present</w:t>
            </w:r>
          </w:p>
        </w:tc>
        <w:tc>
          <w:tcPr>
            <w:tcW w:w="2160" w:type="dxa"/>
            <w:tcBorders>
              <w:top w:val="nil"/>
              <w:left w:val="single" w:sz="4" w:space="0" w:color="auto"/>
              <w:bottom w:val="single" w:sz="4" w:space="0" w:color="auto"/>
              <w:right w:val="single" w:sz="4" w:space="0" w:color="auto"/>
            </w:tcBorders>
          </w:tcPr>
          <w:p w14:paraId="36086C5D" w14:textId="77777777" w:rsidR="006E7BF9" w:rsidRPr="00592E3B" w:rsidRDefault="006E7BF9" w:rsidP="00CE3E80">
            <w:pPr>
              <w:pStyle w:val="TAL"/>
              <w:keepNext w:val="0"/>
              <w:keepLines w:val="0"/>
              <w:widowControl w:val="0"/>
            </w:pPr>
          </w:p>
        </w:tc>
        <w:tc>
          <w:tcPr>
            <w:tcW w:w="1350" w:type="dxa"/>
            <w:tcBorders>
              <w:top w:val="nil"/>
              <w:left w:val="single" w:sz="4" w:space="0" w:color="auto"/>
              <w:bottom w:val="single" w:sz="4" w:space="0" w:color="auto"/>
              <w:right w:val="single" w:sz="4" w:space="0" w:color="auto"/>
            </w:tcBorders>
          </w:tcPr>
          <w:p w14:paraId="7C31F284" w14:textId="77777777" w:rsidR="006E7BF9" w:rsidRPr="00592E3B" w:rsidRDefault="006E7BF9" w:rsidP="00CE3E80">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23319DC7" w14:textId="77777777" w:rsidR="006E7BF9" w:rsidRPr="00592E3B" w:rsidRDefault="006E7BF9" w:rsidP="00CE3E80">
            <w:pPr>
              <w:pStyle w:val="TAL"/>
              <w:keepNext w:val="0"/>
              <w:keepLines w:val="0"/>
              <w:widowControl w:val="0"/>
              <w:rPr>
                <w:rFonts w:eastAsia="MS Mincho"/>
              </w:rPr>
            </w:pPr>
            <w:r w:rsidRPr="00592E3B">
              <w:rPr>
                <w:rFonts w:eastAsia="MS Mincho"/>
              </w:rPr>
              <w:t>UPLINK</w:t>
            </w:r>
          </w:p>
        </w:tc>
      </w:tr>
      <w:tr w:rsidR="006E7BF9" w:rsidRPr="00592E3B" w14:paraId="496E07A1"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16B53E4" w14:textId="77777777" w:rsidR="006E7BF9" w:rsidRPr="00592E3B" w:rsidRDefault="006E7BF9" w:rsidP="00CE3E80">
            <w:pPr>
              <w:pStyle w:val="TAL"/>
              <w:keepNext w:val="0"/>
              <w:keepLines w:val="0"/>
              <w:widowControl w:val="0"/>
              <w:rPr>
                <w:rFonts w:cs="Arial"/>
                <w:szCs w:val="18"/>
              </w:rPr>
            </w:pPr>
            <w:r w:rsidRPr="00592E3B">
              <w:rPr>
                <w:b/>
              </w:rPr>
              <w:t>Reject Cause</w:t>
            </w:r>
          </w:p>
        </w:tc>
        <w:tc>
          <w:tcPr>
            <w:tcW w:w="2160" w:type="dxa"/>
            <w:tcBorders>
              <w:top w:val="single" w:sz="4" w:space="0" w:color="auto"/>
              <w:left w:val="single" w:sz="4" w:space="0" w:color="auto"/>
              <w:bottom w:val="single" w:sz="4" w:space="0" w:color="auto"/>
              <w:right w:val="single" w:sz="4" w:space="0" w:color="auto"/>
            </w:tcBorders>
          </w:tcPr>
          <w:p w14:paraId="7D7E291E" w14:textId="77777777" w:rsidR="006E7BF9" w:rsidRPr="00592E3B" w:rsidRDefault="006E7BF9" w:rsidP="00CE3E80">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6BFC5530" w14:textId="77777777" w:rsidR="006E7BF9" w:rsidRPr="00592E3B" w:rsidRDefault="006E7BF9" w:rsidP="00CE3E80">
            <w:pPr>
              <w:pStyle w:val="TAL"/>
              <w:keepNext w:val="0"/>
              <w:keepLines w:val="0"/>
              <w:widowControl w:val="0"/>
              <w:rPr>
                <w:rFonts w:cs="Arial"/>
                <w:szCs w:val="18"/>
              </w:rPr>
            </w:pPr>
            <w:r w:rsidRPr="00592E3B">
              <w:t>Includes the reason explaining why the transmission control server wants the transmission participant to stop sending media</w:t>
            </w:r>
          </w:p>
        </w:tc>
        <w:tc>
          <w:tcPr>
            <w:tcW w:w="1350" w:type="dxa"/>
            <w:tcBorders>
              <w:top w:val="single" w:sz="4" w:space="0" w:color="auto"/>
              <w:left w:val="single" w:sz="4" w:space="0" w:color="auto"/>
              <w:bottom w:val="single" w:sz="4" w:space="0" w:color="auto"/>
              <w:right w:val="single" w:sz="4" w:space="0" w:color="auto"/>
            </w:tcBorders>
            <w:hideMark/>
          </w:tcPr>
          <w:p w14:paraId="4A5D04DA" w14:textId="77777777" w:rsidR="006E7BF9" w:rsidRPr="00592E3B" w:rsidRDefault="006E7BF9" w:rsidP="00CE3E80">
            <w:pPr>
              <w:pStyle w:val="TAL"/>
              <w:keepNext w:val="0"/>
              <w:keepLines w:val="0"/>
              <w:widowControl w:val="0"/>
              <w:rPr>
                <w:rFonts w:eastAsia="MS Mincho"/>
              </w:rPr>
            </w:pPr>
            <w:r w:rsidRPr="00592E3B">
              <w:t>TS 24.581 [88] clause 9.2.3.4</w:t>
            </w:r>
          </w:p>
        </w:tc>
        <w:tc>
          <w:tcPr>
            <w:tcW w:w="1213" w:type="dxa"/>
            <w:tcBorders>
              <w:top w:val="single" w:sz="4" w:space="0" w:color="auto"/>
              <w:left w:val="single" w:sz="4" w:space="0" w:color="auto"/>
              <w:bottom w:val="single" w:sz="4" w:space="0" w:color="auto"/>
              <w:right w:val="single" w:sz="4" w:space="0" w:color="auto"/>
            </w:tcBorders>
          </w:tcPr>
          <w:p w14:paraId="6D90071E" w14:textId="77777777" w:rsidR="006E7BF9" w:rsidRPr="00592E3B" w:rsidRDefault="006E7BF9" w:rsidP="00CE3E80">
            <w:pPr>
              <w:pStyle w:val="TAL"/>
              <w:keepNext w:val="0"/>
              <w:keepLines w:val="0"/>
              <w:widowControl w:val="0"/>
              <w:rPr>
                <w:rFonts w:eastAsia="MS Mincho"/>
              </w:rPr>
            </w:pPr>
            <w:r w:rsidRPr="00592E3B">
              <w:rPr>
                <w:rFonts w:eastAsia="MS Mincho"/>
              </w:rPr>
              <w:t>DOWNLINK</w:t>
            </w:r>
          </w:p>
        </w:tc>
      </w:tr>
      <w:tr w:rsidR="006E7BF9" w:rsidRPr="00592E3B" w14:paraId="6A68E580"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1D277D8A" w14:textId="77777777" w:rsidR="006E7BF9" w:rsidRPr="00592E3B" w:rsidRDefault="006E7BF9" w:rsidP="00CE3E80">
            <w:pPr>
              <w:pStyle w:val="TAL"/>
              <w:keepNext w:val="0"/>
              <w:keepLines w:val="0"/>
              <w:widowControl w:val="0"/>
              <w:rPr>
                <w:b/>
              </w:rPr>
            </w:pPr>
            <w:r w:rsidRPr="00592E3B">
              <w:rPr>
                <w:bCs/>
              </w:rPr>
              <w:t xml:space="preserve">  Reject Cause Value</w:t>
            </w:r>
          </w:p>
        </w:tc>
        <w:tc>
          <w:tcPr>
            <w:tcW w:w="2160" w:type="dxa"/>
            <w:tcBorders>
              <w:top w:val="single" w:sz="4" w:space="0" w:color="auto"/>
              <w:left w:val="single" w:sz="4" w:space="0" w:color="auto"/>
              <w:bottom w:val="single" w:sz="4" w:space="0" w:color="auto"/>
              <w:right w:val="single" w:sz="4" w:space="0" w:color="auto"/>
            </w:tcBorders>
          </w:tcPr>
          <w:p w14:paraId="0F07C6A4" w14:textId="77777777" w:rsidR="006E7BF9" w:rsidRPr="00592E3B" w:rsidRDefault="006E7BF9" w:rsidP="00CE3E80">
            <w:pPr>
              <w:pStyle w:val="TAL"/>
              <w:keepNext w:val="0"/>
              <w:keepLines w:val="0"/>
              <w:widowControl w:val="0"/>
              <w:rPr>
                <w:rFonts w:cs="Arial"/>
                <w:szCs w:val="18"/>
              </w:rPr>
            </w:pPr>
            <w:r w:rsidRPr="00592E3B">
              <w:rPr>
                <w:rFonts w:cs="Arial"/>
                <w:szCs w:val="18"/>
              </w:rPr>
              <w:t>8</w:t>
            </w:r>
          </w:p>
        </w:tc>
        <w:tc>
          <w:tcPr>
            <w:tcW w:w="2160" w:type="dxa"/>
            <w:tcBorders>
              <w:top w:val="single" w:sz="4" w:space="0" w:color="auto"/>
              <w:left w:val="single" w:sz="4" w:space="0" w:color="auto"/>
              <w:bottom w:val="single" w:sz="4" w:space="0" w:color="auto"/>
              <w:right w:val="single" w:sz="4" w:space="0" w:color="auto"/>
            </w:tcBorders>
          </w:tcPr>
          <w:p w14:paraId="385C3B33"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557E127" w14:textId="77777777" w:rsidR="006E7BF9" w:rsidRPr="00592E3B" w:rsidRDefault="006E7BF9" w:rsidP="00CE3E80">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576575E6" w14:textId="77777777" w:rsidR="006E7BF9" w:rsidRPr="00592E3B" w:rsidRDefault="006E7BF9" w:rsidP="00CE3E80">
            <w:pPr>
              <w:pStyle w:val="TAL"/>
              <w:keepNext w:val="0"/>
              <w:keepLines w:val="0"/>
              <w:widowControl w:val="0"/>
              <w:rPr>
                <w:rFonts w:eastAsia="MS Mincho"/>
              </w:rPr>
            </w:pPr>
          </w:p>
        </w:tc>
      </w:tr>
      <w:tr w:rsidR="006E7BF9" w:rsidRPr="00592E3B" w14:paraId="1F260B7F"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55393D62" w14:textId="77777777" w:rsidR="006E7BF9" w:rsidRPr="00592E3B" w:rsidRDefault="006E7BF9" w:rsidP="00CE3E80">
            <w:pPr>
              <w:pStyle w:val="TAL"/>
              <w:keepNext w:val="0"/>
              <w:keepLines w:val="0"/>
              <w:widowControl w:val="0"/>
              <w:rPr>
                <w:b/>
              </w:rPr>
            </w:pPr>
            <w:r w:rsidRPr="00592E3B">
              <w:rPr>
                <w:b/>
              </w:rPr>
              <w:t xml:space="preserve">  </w:t>
            </w:r>
            <w:r w:rsidRPr="00592E3B">
              <w:t>Reject Cause Phrase</w:t>
            </w:r>
          </w:p>
        </w:tc>
        <w:tc>
          <w:tcPr>
            <w:tcW w:w="2160" w:type="dxa"/>
            <w:tcBorders>
              <w:top w:val="single" w:sz="4" w:space="0" w:color="auto"/>
              <w:left w:val="single" w:sz="4" w:space="0" w:color="auto"/>
              <w:bottom w:val="single" w:sz="4" w:space="0" w:color="auto"/>
              <w:right w:val="single" w:sz="4" w:space="0" w:color="auto"/>
            </w:tcBorders>
          </w:tcPr>
          <w:p w14:paraId="0FF4C94C" w14:textId="77777777" w:rsidR="006E7BF9" w:rsidRPr="00592E3B" w:rsidRDefault="006E7BF9" w:rsidP="00CE3E80">
            <w:pPr>
              <w:pStyle w:val="TAL"/>
              <w:keepNext w:val="0"/>
              <w:keepLines w:val="0"/>
              <w:widowControl w:val="0"/>
              <w:rPr>
                <w:rFonts w:cs="Arial"/>
                <w:szCs w:val="18"/>
              </w:rPr>
            </w:pPr>
            <w:r w:rsidRPr="00592E3B">
              <w:rPr>
                <w:rFonts w:cs="Arial"/>
                <w:szCs w:val="18"/>
              </w:rPr>
              <w:t>"No receiving participant"</w:t>
            </w:r>
          </w:p>
        </w:tc>
        <w:tc>
          <w:tcPr>
            <w:tcW w:w="2160" w:type="dxa"/>
            <w:tcBorders>
              <w:top w:val="single" w:sz="4" w:space="0" w:color="auto"/>
              <w:left w:val="single" w:sz="4" w:space="0" w:color="auto"/>
              <w:bottom w:val="single" w:sz="4" w:space="0" w:color="auto"/>
              <w:right w:val="single" w:sz="4" w:space="0" w:color="auto"/>
            </w:tcBorders>
          </w:tcPr>
          <w:p w14:paraId="3CDB2347"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DE53D40" w14:textId="77777777" w:rsidR="006E7BF9" w:rsidRPr="00592E3B" w:rsidRDefault="006E7BF9" w:rsidP="00CE3E80">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1E6B8DA7" w14:textId="77777777" w:rsidR="006E7BF9" w:rsidRPr="00592E3B" w:rsidRDefault="006E7BF9" w:rsidP="00CE3E80">
            <w:pPr>
              <w:pStyle w:val="TAL"/>
              <w:keepNext w:val="0"/>
              <w:keepLines w:val="0"/>
              <w:widowControl w:val="0"/>
              <w:rPr>
                <w:rFonts w:eastAsia="MS Mincho"/>
              </w:rPr>
            </w:pPr>
          </w:p>
        </w:tc>
      </w:tr>
      <w:tr w:rsidR="006E7BF9" w:rsidRPr="00592E3B" w14:paraId="09F012D3"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1193DA16" w14:textId="77777777" w:rsidR="006E7BF9" w:rsidRPr="00592E3B" w:rsidRDefault="006E7BF9" w:rsidP="00CE3E80">
            <w:pPr>
              <w:pStyle w:val="TAL"/>
              <w:keepNext w:val="0"/>
              <w:keepLines w:val="0"/>
              <w:widowControl w:val="0"/>
              <w:rPr>
                <w:b/>
              </w:rPr>
            </w:pPr>
            <w:r w:rsidRPr="00592E3B">
              <w:rPr>
                <w:b/>
              </w:rPr>
              <w:t>Reject Cause</w:t>
            </w:r>
          </w:p>
        </w:tc>
        <w:tc>
          <w:tcPr>
            <w:tcW w:w="2160" w:type="dxa"/>
            <w:tcBorders>
              <w:top w:val="single" w:sz="4" w:space="0" w:color="auto"/>
              <w:left w:val="single" w:sz="4" w:space="0" w:color="auto"/>
              <w:bottom w:val="single" w:sz="4" w:space="0" w:color="auto"/>
              <w:right w:val="single" w:sz="4" w:space="0" w:color="auto"/>
            </w:tcBorders>
          </w:tcPr>
          <w:p w14:paraId="70223463" w14:textId="77777777" w:rsidR="006E7BF9" w:rsidRPr="00592E3B" w:rsidRDefault="006E7BF9" w:rsidP="00CE3E80">
            <w:pPr>
              <w:pStyle w:val="TAL"/>
              <w:keepNext w:val="0"/>
              <w:keepLines w:val="0"/>
              <w:widowControl w:val="0"/>
              <w:rPr>
                <w:rFonts w:cs="Arial"/>
                <w:szCs w:val="18"/>
              </w:rPr>
            </w:pPr>
            <w:r w:rsidRPr="00592E3B">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
          <w:p w14:paraId="6B40B538"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C751DE8" w14:textId="77777777" w:rsidR="006E7BF9" w:rsidRPr="00592E3B" w:rsidRDefault="006E7BF9" w:rsidP="00CE3E80">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24090ACD" w14:textId="77777777" w:rsidR="006E7BF9" w:rsidRPr="00592E3B" w:rsidRDefault="006E7BF9" w:rsidP="00CE3E80">
            <w:pPr>
              <w:pStyle w:val="TAL"/>
              <w:keepNext w:val="0"/>
              <w:keepLines w:val="0"/>
              <w:widowControl w:val="0"/>
              <w:rPr>
                <w:rFonts w:eastAsia="MS Mincho"/>
              </w:rPr>
            </w:pPr>
            <w:r w:rsidRPr="00592E3B">
              <w:rPr>
                <w:rFonts w:eastAsia="MS Mincho"/>
              </w:rPr>
              <w:t>UPLINK</w:t>
            </w:r>
          </w:p>
        </w:tc>
      </w:tr>
      <w:tr w:rsidR="006E7BF9" w:rsidRPr="00592E3B" w14:paraId="04C9CA90" w14:textId="77777777" w:rsidTr="00CE3E80">
        <w:trPr>
          <w:cantSplit/>
          <w:jc w:val="center"/>
        </w:trPr>
        <w:tc>
          <w:tcPr>
            <w:tcW w:w="9674" w:type="dxa"/>
            <w:gridSpan w:val="5"/>
            <w:tcBorders>
              <w:top w:val="single" w:sz="4" w:space="0" w:color="auto"/>
              <w:left w:val="single" w:sz="4" w:space="0" w:color="auto"/>
              <w:bottom w:val="single" w:sz="4" w:space="0" w:color="auto"/>
              <w:right w:val="single" w:sz="4" w:space="0" w:color="auto"/>
            </w:tcBorders>
          </w:tcPr>
          <w:p w14:paraId="5A0ECC8B" w14:textId="77777777" w:rsidR="006E7BF9" w:rsidRPr="00592E3B" w:rsidRDefault="006E7BF9" w:rsidP="00CE3E80">
            <w:pPr>
              <w:pStyle w:val="TAN"/>
              <w:rPr>
                <w:rFonts w:eastAsia="MS Mincho"/>
              </w:rPr>
            </w:pPr>
            <w:r w:rsidRPr="00395984">
              <w:rPr>
                <w:rFonts w:eastAsia="MS Mincho"/>
              </w:rPr>
              <w:t>NOTE 1:</w:t>
            </w:r>
            <w:r w:rsidRPr="00395984">
              <w:rPr>
                <w:rFonts w:eastAsia="MS Mincho"/>
              </w:rPr>
              <w:tab/>
              <w:t>Before Rel-18 the "User Id" field (field ID 006) has been used instead of "User Id of the Transmitting User" (field ID 004). Nevertheless, it is assumed that the client can cope with unexpected fields and with missing of the User Id.</w:t>
            </w:r>
          </w:p>
        </w:tc>
      </w:tr>
    </w:tbl>
    <w:p w14:paraId="4C6CB687" w14:textId="77777777" w:rsidR="006E7BF9" w:rsidRPr="00592E3B" w:rsidRDefault="006E7BF9" w:rsidP="006E7BF9"/>
    <w:p w14:paraId="01A32613" w14:textId="77777777" w:rsidR="006E7BF9" w:rsidRPr="00592E3B" w:rsidRDefault="006E7BF9" w:rsidP="006E7BF9">
      <w:pPr>
        <w:pStyle w:val="Heading5"/>
      </w:pPr>
      <w:bookmarkStart w:id="474" w:name="_Toc27678240"/>
      <w:bookmarkStart w:id="475" w:name="_Toc36037262"/>
      <w:bookmarkStart w:id="476" w:name="_Toc44398339"/>
      <w:bookmarkStart w:id="477" w:name="_Toc52382538"/>
      <w:bookmarkStart w:id="478" w:name="_Toc60687449"/>
      <w:bookmarkStart w:id="479" w:name="_Toc68726614"/>
      <w:bookmarkStart w:id="480" w:name="_Toc75786540"/>
      <w:bookmarkStart w:id="481" w:name="_Toc100443449"/>
      <w:bookmarkStart w:id="482" w:name="_Toc178183869"/>
      <w:bookmarkStart w:id="483" w:name="_Toc180142687"/>
      <w:r w:rsidRPr="00592E3B">
        <w:t>5.5.11.3.2</w:t>
      </w:r>
      <w:r w:rsidRPr="00592E3B">
        <w:tab/>
        <w:t>Transmission End Response</w:t>
      </w:r>
      <w:bookmarkEnd w:id="474"/>
      <w:bookmarkEnd w:id="475"/>
      <w:bookmarkEnd w:id="476"/>
      <w:bookmarkEnd w:id="477"/>
      <w:bookmarkEnd w:id="478"/>
      <w:bookmarkEnd w:id="479"/>
      <w:bookmarkEnd w:id="480"/>
      <w:bookmarkEnd w:id="481"/>
      <w:bookmarkEnd w:id="482"/>
      <w:bookmarkEnd w:id="483"/>
    </w:p>
    <w:p w14:paraId="6AF84FE3" w14:textId="77777777" w:rsidR="006E7BF9" w:rsidRPr="00592E3B" w:rsidRDefault="006E7BF9" w:rsidP="006E7BF9">
      <w:pPr>
        <w:pStyle w:val="TH"/>
      </w:pPr>
      <w:r w:rsidRPr="00592E3B">
        <w:t>Table 5.5.11.3.2-1: Transmission End Response</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08"/>
        <w:tblGridChange w:id="484">
          <w:tblGrid>
            <w:gridCol w:w="2791"/>
            <w:gridCol w:w="2160"/>
            <w:gridCol w:w="2160"/>
            <w:gridCol w:w="1350"/>
            <w:gridCol w:w="1108"/>
          </w:tblGrid>
        </w:tblGridChange>
      </w:tblGrid>
      <w:tr w:rsidR="006E7BF9" w:rsidRPr="00592E3B" w14:paraId="326A42E2" w14:textId="77777777" w:rsidTr="00CE3E80">
        <w:trPr>
          <w:cantSplit/>
          <w:tblHeader/>
          <w:jc w:val="center"/>
        </w:trPr>
        <w:tc>
          <w:tcPr>
            <w:tcW w:w="9569" w:type="dxa"/>
            <w:gridSpan w:val="5"/>
            <w:tcBorders>
              <w:top w:val="single" w:sz="4" w:space="0" w:color="auto"/>
              <w:left w:val="single" w:sz="4" w:space="0" w:color="auto"/>
              <w:bottom w:val="single" w:sz="4" w:space="0" w:color="auto"/>
              <w:right w:val="single" w:sz="4" w:space="0" w:color="auto"/>
            </w:tcBorders>
            <w:hideMark/>
          </w:tcPr>
          <w:p w14:paraId="531D9F04" w14:textId="77777777" w:rsidR="006E7BF9" w:rsidRPr="00592E3B" w:rsidRDefault="006E7BF9" w:rsidP="00CE3E80">
            <w:pPr>
              <w:pStyle w:val="TAL"/>
              <w:keepLines w:val="0"/>
              <w:widowControl w:val="0"/>
            </w:pPr>
            <w:r w:rsidRPr="00592E3B">
              <w:t>Derivation Path: TS 24.581 [88] Table 9.2.21-1</w:t>
            </w:r>
          </w:p>
        </w:tc>
      </w:tr>
      <w:tr w:rsidR="006E7BF9" w:rsidRPr="00592E3B" w14:paraId="22E45F85" w14:textId="77777777" w:rsidTr="00CE3E80">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31949731" w14:textId="77777777" w:rsidR="006E7BF9" w:rsidRPr="00592E3B" w:rsidRDefault="006E7BF9" w:rsidP="00CE3E80">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C790A65" w14:textId="77777777" w:rsidR="006E7BF9" w:rsidRPr="00592E3B" w:rsidRDefault="006E7BF9" w:rsidP="00CE3E80">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3A908521" w14:textId="77777777" w:rsidR="006E7BF9" w:rsidRPr="00592E3B" w:rsidRDefault="006E7BF9" w:rsidP="00CE3E80">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555024EB" w14:textId="77777777" w:rsidR="006E7BF9" w:rsidRPr="00592E3B" w:rsidRDefault="006E7BF9" w:rsidP="00CE3E80">
            <w:pPr>
              <w:pStyle w:val="TAH"/>
              <w:keepLines w:val="0"/>
              <w:widowControl w:val="0"/>
            </w:pPr>
            <w:r w:rsidRPr="00592E3B">
              <w:t>Reference</w:t>
            </w:r>
          </w:p>
        </w:tc>
        <w:tc>
          <w:tcPr>
            <w:tcW w:w="1108" w:type="dxa"/>
            <w:tcBorders>
              <w:top w:val="single" w:sz="4" w:space="0" w:color="auto"/>
              <w:left w:val="single" w:sz="4" w:space="0" w:color="auto"/>
              <w:bottom w:val="single" w:sz="4" w:space="0" w:color="auto"/>
              <w:right w:val="single" w:sz="4" w:space="0" w:color="auto"/>
            </w:tcBorders>
            <w:hideMark/>
          </w:tcPr>
          <w:p w14:paraId="7EA534B7" w14:textId="77777777" w:rsidR="006E7BF9" w:rsidRPr="00592E3B" w:rsidRDefault="006E7BF9" w:rsidP="00CE3E80">
            <w:pPr>
              <w:pStyle w:val="TAH"/>
              <w:keepLines w:val="0"/>
              <w:widowControl w:val="0"/>
            </w:pPr>
            <w:r w:rsidRPr="00592E3B">
              <w:t>Condition</w:t>
            </w:r>
          </w:p>
        </w:tc>
      </w:tr>
      <w:tr w:rsidR="006E7BF9" w:rsidRPr="00592E3B" w14:paraId="6F0AFAE6" w14:textId="77777777" w:rsidTr="00CE3E80">
        <w:trPr>
          <w:cantSplit/>
          <w:jc w:val="center"/>
        </w:trPr>
        <w:tc>
          <w:tcPr>
            <w:tcW w:w="2791" w:type="dxa"/>
            <w:tcBorders>
              <w:top w:val="single" w:sz="4" w:space="0" w:color="auto"/>
              <w:left w:val="single" w:sz="4" w:space="0" w:color="auto"/>
              <w:bottom w:val="nil"/>
              <w:right w:val="single" w:sz="4" w:space="0" w:color="auto"/>
            </w:tcBorders>
            <w:hideMark/>
          </w:tcPr>
          <w:p w14:paraId="2E3141B7" w14:textId="77777777" w:rsidR="006E7BF9" w:rsidRPr="00592E3B" w:rsidRDefault="006E7BF9" w:rsidP="00CE3E80">
            <w:pPr>
              <w:pStyle w:val="TAL"/>
              <w:keepLines w:val="0"/>
              <w:widowControl w:val="0"/>
              <w:rPr>
                <w:rFonts w:eastAsia="MS Mincho"/>
                <w:b/>
              </w:rPr>
            </w:pPr>
            <w:r w:rsidRPr="00592E3B">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32B2DF80" w14:textId="77777777" w:rsidR="006E7BF9" w:rsidRPr="00592E3B" w:rsidRDefault="006E7BF9" w:rsidP="00CE3E80">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1334F90F" w14:textId="77777777" w:rsidR="006E7BF9" w:rsidRPr="00592E3B" w:rsidRDefault="006E7BF9" w:rsidP="00CE3E80">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24379D4" w14:textId="77777777" w:rsidR="006E7BF9" w:rsidRPr="00592E3B" w:rsidRDefault="006E7BF9" w:rsidP="00CE3E80">
            <w:pPr>
              <w:pStyle w:val="TAL"/>
              <w:keepLines w:val="0"/>
              <w:widowControl w:val="0"/>
            </w:pPr>
          </w:p>
        </w:tc>
        <w:tc>
          <w:tcPr>
            <w:tcW w:w="1108" w:type="dxa"/>
            <w:tcBorders>
              <w:top w:val="single" w:sz="4" w:space="0" w:color="auto"/>
              <w:left w:val="single" w:sz="4" w:space="0" w:color="auto"/>
              <w:bottom w:val="single" w:sz="4" w:space="0" w:color="auto"/>
              <w:right w:val="single" w:sz="4" w:space="0" w:color="auto"/>
            </w:tcBorders>
          </w:tcPr>
          <w:p w14:paraId="21A5C1DD" w14:textId="77777777" w:rsidR="006E7BF9" w:rsidRPr="00592E3B" w:rsidRDefault="006E7BF9" w:rsidP="00CE3E80">
            <w:pPr>
              <w:pStyle w:val="TAL"/>
              <w:keepLines w:val="0"/>
              <w:widowControl w:val="0"/>
              <w:rPr>
                <w:rFonts w:eastAsia="MS Mincho"/>
              </w:rPr>
            </w:pPr>
          </w:p>
        </w:tc>
      </w:tr>
      <w:tr w:rsidR="006E7BF9" w:rsidRPr="00592E3B" w14:paraId="38536250" w14:textId="77777777" w:rsidTr="00CE3E80">
        <w:trPr>
          <w:cantSplit/>
          <w:jc w:val="center"/>
        </w:trPr>
        <w:tc>
          <w:tcPr>
            <w:tcW w:w="2791" w:type="dxa"/>
            <w:tcBorders>
              <w:top w:val="single" w:sz="4" w:space="0" w:color="auto"/>
              <w:left w:val="single" w:sz="4" w:space="0" w:color="auto"/>
              <w:bottom w:val="nil"/>
              <w:right w:val="single" w:sz="4" w:space="0" w:color="auto"/>
            </w:tcBorders>
            <w:hideMark/>
          </w:tcPr>
          <w:p w14:paraId="13482B90" w14:textId="77777777" w:rsidR="006E7BF9" w:rsidRPr="00592E3B" w:rsidRDefault="006E7BF9" w:rsidP="00CE3E80">
            <w:pPr>
              <w:pStyle w:val="TAL"/>
              <w:keepLines w:val="0"/>
              <w:widowControl w:val="0"/>
              <w:rPr>
                <w:rFonts w:eastAsia="MS Mincho"/>
                <w:bCs/>
              </w:rPr>
            </w:pPr>
            <w:r w:rsidRPr="00592E3B">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2BBFD44" w14:textId="77777777" w:rsidR="006E7BF9" w:rsidRPr="00592E3B" w:rsidRDefault="006E7BF9" w:rsidP="00CE3E80">
            <w:pPr>
              <w:pStyle w:val="TAL"/>
              <w:keepLines w:val="0"/>
              <w:widowControl w:val="0"/>
            </w:pPr>
            <w:r w:rsidRPr="00592E3B">
              <w:t>“00001”</w:t>
            </w:r>
          </w:p>
        </w:tc>
        <w:tc>
          <w:tcPr>
            <w:tcW w:w="2160" w:type="dxa"/>
            <w:tcBorders>
              <w:top w:val="single" w:sz="4" w:space="0" w:color="auto"/>
              <w:left w:val="single" w:sz="4" w:space="0" w:color="auto"/>
              <w:bottom w:val="single" w:sz="4" w:space="0" w:color="auto"/>
              <w:right w:val="single" w:sz="4" w:space="0" w:color="auto"/>
            </w:tcBorders>
            <w:hideMark/>
          </w:tcPr>
          <w:p w14:paraId="10EFFE43" w14:textId="77777777" w:rsidR="006E7BF9" w:rsidRPr="00592E3B" w:rsidRDefault="006E7BF9" w:rsidP="00CE3E80">
            <w:pPr>
              <w:pStyle w:val="TAL"/>
              <w:keepLines w:val="0"/>
              <w:widowControl w:val="0"/>
              <w:rPr>
                <w:rFonts w:eastAsia="MS PGothic"/>
              </w:rPr>
            </w:pPr>
            <w:r w:rsidRPr="00592E3B">
              <w:t>Transmission End Response</w:t>
            </w:r>
          </w:p>
        </w:tc>
        <w:tc>
          <w:tcPr>
            <w:tcW w:w="1350" w:type="dxa"/>
            <w:tcBorders>
              <w:top w:val="single" w:sz="4" w:space="0" w:color="auto"/>
              <w:left w:val="single" w:sz="4" w:space="0" w:color="auto"/>
              <w:bottom w:val="single" w:sz="4" w:space="0" w:color="auto"/>
              <w:right w:val="single" w:sz="4" w:space="0" w:color="auto"/>
            </w:tcBorders>
            <w:hideMark/>
          </w:tcPr>
          <w:p w14:paraId="61F9FAAC" w14:textId="77777777" w:rsidR="006E7BF9" w:rsidRPr="00592E3B" w:rsidRDefault="006E7BF9" w:rsidP="00CE3E80">
            <w:pPr>
              <w:pStyle w:val="TAL"/>
              <w:keepLines w:val="0"/>
              <w:widowControl w:val="0"/>
              <w:rPr>
                <w:rFonts w:eastAsia="MS Mincho"/>
              </w:rPr>
            </w:pPr>
            <w:r w:rsidRPr="00592E3B">
              <w:t>TS 24.581 [88] clause 9.2.21 and 9.2.2.1-3</w:t>
            </w:r>
          </w:p>
        </w:tc>
        <w:tc>
          <w:tcPr>
            <w:tcW w:w="1108" w:type="dxa"/>
            <w:tcBorders>
              <w:top w:val="single" w:sz="4" w:space="0" w:color="auto"/>
              <w:left w:val="single" w:sz="4" w:space="0" w:color="auto"/>
              <w:bottom w:val="single" w:sz="4" w:space="0" w:color="auto"/>
              <w:right w:val="single" w:sz="4" w:space="0" w:color="auto"/>
            </w:tcBorders>
          </w:tcPr>
          <w:p w14:paraId="4E128A60" w14:textId="77777777" w:rsidR="006E7BF9" w:rsidRPr="00592E3B" w:rsidRDefault="006E7BF9" w:rsidP="00CE3E80">
            <w:pPr>
              <w:pStyle w:val="TAL"/>
              <w:keepLines w:val="0"/>
              <w:widowControl w:val="0"/>
              <w:rPr>
                <w:rFonts w:eastAsia="MS Mincho"/>
              </w:rPr>
            </w:pPr>
          </w:p>
        </w:tc>
      </w:tr>
      <w:tr w:rsidR="006E7BF9" w:rsidRPr="00592E3B" w14:paraId="092F4FBD" w14:textId="77777777" w:rsidTr="00CE3E80">
        <w:trPr>
          <w:cantSplit/>
          <w:jc w:val="center"/>
        </w:trPr>
        <w:tc>
          <w:tcPr>
            <w:tcW w:w="2791" w:type="dxa"/>
            <w:tcBorders>
              <w:top w:val="nil"/>
              <w:left w:val="single" w:sz="4" w:space="0" w:color="auto"/>
              <w:bottom w:val="single" w:sz="4" w:space="0" w:color="auto"/>
              <w:right w:val="single" w:sz="4" w:space="0" w:color="auto"/>
            </w:tcBorders>
          </w:tcPr>
          <w:p w14:paraId="71EF5DF1" w14:textId="77777777" w:rsidR="006E7BF9" w:rsidRPr="00592E3B" w:rsidRDefault="006E7BF9" w:rsidP="00CE3E80">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06F3E050" w14:textId="77777777" w:rsidR="006E7BF9" w:rsidRPr="00592E3B" w:rsidRDefault="006E7BF9" w:rsidP="00CE3E80">
            <w:pPr>
              <w:pStyle w:val="TAL"/>
              <w:keepLines w:val="0"/>
              <w:widowControl w:val="0"/>
            </w:pPr>
            <w:r w:rsidRPr="00592E3B">
              <w:t>“10001”</w:t>
            </w:r>
          </w:p>
        </w:tc>
        <w:tc>
          <w:tcPr>
            <w:tcW w:w="2160" w:type="dxa"/>
            <w:tcBorders>
              <w:top w:val="single" w:sz="4" w:space="0" w:color="auto"/>
              <w:left w:val="single" w:sz="4" w:space="0" w:color="auto"/>
              <w:bottom w:val="single" w:sz="4" w:space="0" w:color="auto"/>
              <w:right w:val="single" w:sz="4" w:space="0" w:color="auto"/>
            </w:tcBorders>
          </w:tcPr>
          <w:p w14:paraId="54F116FB" w14:textId="77777777" w:rsidR="006E7BF9" w:rsidRPr="00592E3B" w:rsidRDefault="006E7BF9" w:rsidP="00CE3E80">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00B84AF" w14:textId="77777777" w:rsidR="006E7BF9" w:rsidRPr="00592E3B" w:rsidRDefault="006E7BF9" w:rsidP="00CE3E80">
            <w:pPr>
              <w:pStyle w:val="TAL"/>
              <w:keepLines w:val="0"/>
              <w:widowControl w:val="0"/>
            </w:pPr>
          </w:p>
        </w:tc>
        <w:tc>
          <w:tcPr>
            <w:tcW w:w="1108" w:type="dxa"/>
            <w:tcBorders>
              <w:top w:val="single" w:sz="4" w:space="0" w:color="auto"/>
              <w:left w:val="single" w:sz="4" w:space="0" w:color="auto"/>
              <w:bottom w:val="single" w:sz="4" w:space="0" w:color="auto"/>
              <w:right w:val="single" w:sz="4" w:space="0" w:color="auto"/>
            </w:tcBorders>
            <w:hideMark/>
          </w:tcPr>
          <w:p w14:paraId="14EDFDD3" w14:textId="77777777" w:rsidR="006E7BF9" w:rsidRPr="00592E3B" w:rsidRDefault="006E7BF9" w:rsidP="00CE3E80">
            <w:pPr>
              <w:pStyle w:val="TAL"/>
              <w:keepLines w:val="0"/>
              <w:widowControl w:val="0"/>
              <w:rPr>
                <w:rFonts w:eastAsia="MS Mincho"/>
              </w:rPr>
            </w:pPr>
            <w:r w:rsidRPr="00592E3B">
              <w:rPr>
                <w:rFonts w:eastAsia="MS Mincho"/>
              </w:rPr>
              <w:t>ACK</w:t>
            </w:r>
          </w:p>
        </w:tc>
      </w:tr>
      <w:tr w:rsidR="006E7BF9" w:rsidRPr="00592E3B" w14:paraId="2CEA08F2" w14:textId="77777777" w:rsidTr="00CE3E80">
        <w:trPr>
          <w:cantSplit/>
          <w:jc w:val="center"/>
        </w:trPr>
        <w:tc>
          <w:tcPr>
            <w:tcW w:w="2791" w:type="dxa"/>
            <w:tcBorders>
              <w:top w:val="single" w:sz="4" w:space="0" w:color="auto"/>
              <w:left w:val="single" w:sz="4" w:space="0" w:color="auto"/>
              <w:bottom w:val="nil"/>
              <w:right w:val="single" w:sz="4" w:space="0" w:color="auto"/>
            </w:tcBorders>
            <w:hideMark/>
          </w:tcPr>
          <w:p w14:paraId="7712AF18" w14:textId="77777777" w:rsidR="006E7BF9" w:rsidRPr="00592E3B" w:rsidRDefault="006E7BF9" w:rsidP="00CE3E80">
            <w:pPr>
              <w:pStyle w:val="TAL"/>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22D416B8" w14:textId="77777777" w:rsidR="006E7BF9" w:rsidRPr="00592E3B" w:rsidRDefault="006E7BF9" w:rsidP="00CE3E80">
            <w:pPr>
              <w:pStyle w:val="TAL"/>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3D785302" w14:textId="77777777" w:rsidR="006E7BF9" w:rsidRPr="00592E3B" w:rsidRDefault="006E7BF9" w:rsidP="00CE3E80">
            <w:pPr>
              <w:pStyle w:val="TAL"/>
              <w:keepLines w:val="0"/>
              <w:widowControl w:val="0"/>
              <w:rPr>
                <w:rFonts w:eastAsia="MS PGothic"/>
              </w:rPr>
            </w:pPr>
            <w:r w:rsidRPr="00592E3B">
              <w:rPr>
                <w:rFonts w:eastAsia="MS PGothic"/>
              </w:rPr>
              <w:t xml:space="preserve">The SSRC of the Transmission Control server </w:t>
            </w:r>
            <w:r w:rsidRPr="00592E3B">
              <w:t>for on-network and transmission arbitrator for off-network</w:t>
            </w:r>
            <w:r w:rsidRPr="00592E3B">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4C15361D" w14:textId="77777777" w:rsidR="006E7BF9" w:rsidRPr="00592E3B" w:rsidRDefault="006E7BF9" w:rsidP="00CE3E80">
            <w:pPr>
              <w:pStyle w:val="TAL"/>
              <w:keepLines w:val="0"/>
              <w:widowControl w:val="0"/>
              <w:rPr>
                <w:rFonts w:eastAsia="MS Mincho"/>
              </w:rPr>
            </w:pPr>
            <w:r w:rsidRPr="00592E3B">
              <w:rPr>
                <w:rFonts w:eastAsia="MS PGothic"/>
              </w:rPr>
              <w:t>IETF RFC 3550 [76].</w:t>
            </w:r>
          </w:p>
        </w:tc>
        <w:tc>
          <w:tcPr>
            <w:tcW w:w="1108" w:type="dxa"/>
            <w:tcBorders>
              <w:top w:val="single" w:sz="4" w:space="0" w:color="auto"/>
              <w:left w:val="single" w:sz="4" w:space="0" w:color="auto"/>
              <w:bottom w:val="single" w:sz="4" w:space="0" w:color="auto"/>
              <w:right w:val="single" w:sz="4" w:space="0" w:color="auto"/>
            </w:tcBorders>
          </w:tcPr>
          <w:p w14:paraId="64C9CDD3" w14:textId="77777777" w:rsidR="006E7BF9" w:rsidRPr="00592E3B" w:rsidRDefault="006E7BF9" w:rsidP="00CE3E80">
            <w:pPr>
              <w:pStyle w:val="TAL"/>
              <w:keepLines w:val="0"/>
              <w:widowControl w:val="0"/>
              <w:rPr>
                <w:rFonts w:eastAsia="MS Mincho"/>
              </w:rPr>
            </w:pPr>
            <w:r w:rsidRPr="00592E3B">
              <w:rPr>
                <w:rFonts w:eastAsia="MS Mincho"/>
              </w:rPr>
              <w:t>DOWNLINK</w:t>
            </w:r>
          </w:p>
        </w:tc>
      </w:tr>
      <w:tr w:rsidR="006E7BF9" w:rsidRPr="00592E3B" w14:paraId="7DB6EDE4" w14:textId="77777777" w:rsidTr="00CE3E80">
        <w:trPr>
          <w:cantSplit/>
          <w:jc w:val="center"/>
        </w:trPr>
        <w:tc>
          <w:tcPr>
            <w:tcW w:w="2791" w:type="dxa"/>
            <w:tcBorders>
              <w:top w:val="nil"/>
              <w:left w:val="single" w:sz="4" w:space="0" w:color="auto"/>
              <w:bottom w:val="single" w:sz="4" w:space="0" w:color="auto"/>
              <w:right w:val="single" w:sz="4" w:space="0" w:color="auto"/>
            </w:tcBorders>
          </w:tcPr>
          <w:p w14:paraId="2965F7F8" w14:textId="77777777" w:rsidR="006E7BF9" w:rsidRPr="00592E3B" w:rsidRDefault="006E7BF9" w:rsidP="00CE3E80">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47E6A695" w14:textId="77777777" w:rsidR="006E7BF9" w:rsidRPr="00592E3B" w:rsidRDefault="006E7BF9" w:rsidP="00CE3E80">
            <w:pPr>
              <w:pStyle w:val="TAL"/>
              <w:keepLines w:val="0"/>
              <w:widowControl w:val="0"/>
            </w:pPr>
            <w:r w:rsidRPr="00322072">
              <w:t>RTCP SSRC of the client</w:t>
            </w:r>
          </w:p>
        </w:tc>
        <w:tc>
          <w:tcPr>
            <w:tcW w:w="2160" w:type="dxa"/>
            <w:tcBorders>
              <w:top w:val="single" w:sz="4" w:space="0" w:color="auto"/>
              <w:left w:val="single" w:sz="4" w:space="0" w:color="auto"/>
              <w:bottom w:val="single" w:sz="4" w:space="0" w:color="auto"/>
              <w:right w:val="single" w:sz="4" w:space="0" w:color="auto"/>
            </w:tcBorders>
          </w:tcPr>
          <w:p w14:paraId="76917286" w14:textId="77777777" w:rsidR="006E7BF9" w:rsidRPr="00592E3B" w:rsidRDefault="006E7BF9" w:rsidP="00CE3E80">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4E37B10" w14:textId="77777777" w:rsidR="006E7BF9" w:rsidRPr="00592E3B" w:rsidRDefault="006E7BF9" w:rsidP="00CE3E80">
            <w:pPr>
              <w:pStyle w:val="TAL"/>
              <w:keepLines w:val="0"/>
              <w:widowControl w:val="0"/>
              <w:rPr>
                <w:rFonts w:eastAsia="MS PGothic"/>
              </w:rPr>
            </w:pPr>
          </w:p>
        </w:tc>
        <w:tc>
          <w:tcPr>
            <w:tcW w:w="1108" w:type="dxa"/>
            <w:tcBorders>
              <w:top w:val="single" w:sz="4" w:space="0" w:color="auto"/>
              <w:left w:val="single" w:sz="4" w:space="0" w:color="auto"/>
              <w:bottom w:val="single" w:sz="4" w:space="0" w:color="auto"/>
              <w:right w:val="single" w:sz="4" w:space="0" w:color="auto"/>
            </w:tcBorders>
          </w:tcPr>
          <w:p w14:paraId="65F4DC5E" w14:textId="77777777" w:rsidR="006E7BF9" w:rsidRPr="00592E3B" w:rsidRDefault="006E7BF9" w:rsidP="00CE3E80">
            <w:pPr>
              <w:pStyle w:val="TAL"/>
              <w:keepLines w:val="0"/>
              <w:widowControl w:val="0"/>
              <w:rPr>
                <w:rFonts w:eastAsia="MS Mincho"/>
              </w:rPr>
            </w:pPr>
            <w:r w:rsidRPr="00592E3B">
              <w:rPr>
                <w:rFonts w:eastAsia="MS Mincho"/>
              </w:rPr>
              <w:t>UPLINK</w:t>
            </w:r>
          </w:p>
        </w:tc>
      </w:tr>
      <w:tr w:rsidR="006E7BF9" w:rsidRPr="00592E3B" w14:paraId="5E29A070"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6DD14BAC" w14:textId="77777777" w:rsidR="006E7BF9" w:rsidRPr="00592E3B" w:rsidRDefault="006E7BF9" w:rsidP="00CE3E80">
            <w:pPr>
              <w:pStyle w:val="TAL"/>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150EB77" w14:textId="77777777" w:rsidR="006E7BF9" w:rsidRPr="00592E3B" w:rsidRDefault="006E7BF9" w:rsidP="00CE3E80">
            <w:pPr>
              <w:pStyle w:val="TAL"/>
              <w:keepLines w:val="0"/>
              <w:widowControl w:val="0"/>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6865EFF2" w14:textId="77777777" w:rsidR="006E7BF9" w:rsidRPr="00592E3B" w:rsidRDefault="006E7BF9" w:rsidP="00CE3E80">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29B30E34" w14:textId="77777777" w:rsidR="006E7BF9" w:rsidRPr="00592E3B" w:rsidRDefault="006E7BF9" w:rsidP="00CE3E80">
            <w:pPr>
              <w:pStyle w:val="TAL"/>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55349AF6" w14:textId="77777777" w:rsidR="006E7BF9" w:rsidRPr="00592E3B" w:rsidRDefault="006E7BF9" w:rsidP="00CE3E80">
            <w:pPr>
              <w:pStyle w:val="TAL"/>
              <w:keepLines w:val="0"/>
              <w:widowControl w:val="0"/>
              <w:rPr>
                <w:rFonts w:eastAsia="MS Mincho"/>
              </w:rPr>
            </w:pPr>
          </w:p>
        </w:tc>
      </w:tr>
      <w:tr w:rsidR="006E7BF9" w:rsidRPr="00592E3B" w14:paraId="1B6CCC6D"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DFCD70E" w14:textId="77777777" w:rsidR="006E7BF9" w:rsidRPr="00592E3B" w:rsidRDefault="006E7BF9" w:rsidP="00CE3E80">
            <w:pPr>
              <w:pStyle w:val="TAL"/>
              <w:keepNext w:val="0"/>
              <w:keepLines w:val="0"/>
              <w:widowControl w:val="0"/>
              <w:rPr>
                <w:rFonts w:eastAsia="MS Mincho"/>
                <w:b/>
              </w:rPr>
            </w:pPr>
            <w:r w:rsidRPr="00592E3B">
              <w:rPr>
                <w:rFonts w:eastAsia="MS Mincho"/>
                <w:b/>
              </w:rPr>
              <w:t>User</w:t>
            </w:r>
            <w:r w:rsidRPr="00A75A1A">
              <w:rPr>
                <w:rFonts w:eastAsia="MS Mincho"/>
                <w:b/>
              </w:rPr>
              <w:t xml:space="preserve"> Id of the Transmitting User</w:t>
            </w:r>
            <w:r w:rsidRPr="0009117D">
              <w:rPr>
                <w:rFonts w:eastAsia="MS Mincho"/>
                <w:b/>
              </w:rPr>
              <w:t xml:space="preserve"> (NOTE 1)</w:t>
            </w:r>
          </w:p>
        </w:tc>
        <w:tc>
          <w:tcPr>
            <w:tcW w:w="2160" w:type="dxa"/>
            <w:tcBorders>
              <w:top w:val="single" w:sz="4" w:space="0" w:color="auto"/>
              <w:left w:val="single" w:sz="4" w:space="0" w:color="auto"/>
              <w:bottom w:val="single" w:sz="4" w:space="0" w:color="auto"/>
              <w:right w:val="single" w:sz="4" w:space="0" w:color="auto"/>
            </w:tcBorders>
          </w:tcPr>
          <w:p w14:paraId="67D32347" w14:textId="77777777" w:rsidR="006E7BF9" w:rsidRPr="00592E3B" w:rsidRDefault="006E7BF9" w:rsidP="00CE3E80">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29FD49EA" w14:textId="77777777" w:rsidR="006E7BF9" w:rsidRPr="00592E3B" w:rsidRDefault="006E7BF9" w:rsidP="00CE3E80">
            <w:pPr>
              <w:pStyle w:val="TAL"/>
              <w:keepNext w:val="0"/>
              <w:keepLines w:val="0"/>
              <w:widowControl w:val="0"/>
              <w:rPr>
                <w:rFonts w:eastAsia="MS PGothic"/>
              </w:rPr>
            </w:pPr>
            <w:r w:rsidRPr="00592E3B">
              <w:t>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750957CB" w14:textId="77777777" w:rsidR="006E7BF9" w:rsidRPr="00592E3B" w:rsidRDefault="006E7BF9" w:rsidP="00CE3E80">
            <w:pPr>
              <w:pStyle w:val="TAL"/>
              <w:keepNext w:val="0"/>
              <w:keepLines w:val="0"/>
              <w:widowControl w:val="0"/>
              <w:rPr>
                <w:rFonts w:eastAsia="MS Mincho"/>
              </w:rPr>
            </w:pPr>
            <w:r w:rsidRPr="00A75A1A">
              <w:rPr>
                <w:rFonts w:eastAsia="MS Mincho"/>
              </w:rPr>
              <w:t>TS 24.581 [88] clause 9.2.3.6</w:t>
            </w:r>
          </w:p>
        </w:tc>
        <w:tc>
          <w:tcPr>
            <w:tcW w:w="1108" w:type="dxa"/>
            <w:tcBorders>
              <w:top w:val="single" w:sz="4" w:space="0" w:color="auto"/>
              <w:left w:val="single" w:sz="4" w:space="0" w:color="auto"/>
              <w:bottom w:val="single" w:sz="4" w:space="0" w:color="auto"/>
              <w:right w:val="single" w:sz="4" w:space="0" w:color="auto"/>
            </w:tcBorders>
          </w:tcPr>
          <w:p w14:paraId="0279F306" w14:textId="77777777" w:rsidR="006E7BF9" w:rsidRPr="00592E3B" w:rsidRDefault="006E7BF9" w:rsidP="00CE3E80">
            <w:pPr>
              <w:pStyle w:val="TAL"/>
              <w:keepNext w:val="0"/>
              <w:keepLines w:val="0"/>
              <w:widowControl w:val="0"/>
              <w:rPr>
                <w:rFonts w:eastAsia="MS Mincho"/>
              </w:rPr>
            </w:pPr>
            <w:r w:rsidRPr="00FD1ACD">
              <w:rPr>
                <w:rFonts w:eastAsia="MS Mincho"/>
                <w:lang w:eastAsia="en-GB"/>
              </w:rPr>
              <w:t>DOWNLINK</w:t>
            </w:r>
          </w:p>
        </w:tc>
      </w:tr>
      <w:tr w:rsidR="006E7BF9" w:rsidRPr="00592E3B" w14:paraId="0A452C3D"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7EB41A0" w14:textId="77777777" w:rsidR="006E7BF9" w:rsidRPr="00592E3B" w:rsidRDefault="006E7BF9" w:rsidP="00CE3E80">
            <w:pPr>
              <w:pStyle w:val="TAL"/>
              <w:keepNext w:val="0"/>
              <w:keepLines w:val="0"/>
              <w:widowControl w:val="0"/>
              <w:rPr>
                <w:rFonts w:eastAsia="MS Mincho"/>
                <w:b/>
              </w:rPr>
            </w:pPr>
            <w:r w:rsidRPr="00592E3B">
              <w:rPr>
                <w:rFonts w:cs="Arial"/>
                <w:szCs w:val="18"/>
              </w:rPr>
              <w:t xml:space="preserve">  User</w:t>
            </w:r>
            <w:r w:rsidRPr="00A75A1A">
              <w:rPr>
                <w:rFonts w:cs="Arial"/>
                <w:szCs w:val="18"/>
              </w:rPr>
              <w:t xml:space="preserve"> Id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5741614E" w14:textId="77777777" w:rsidR="006E7BF9" w:rsidRPr="00592E3B" w:rsidRDefault="006E7BF9" w:rsidP="00CE3E80">
            <w:pPr>
              <w:pStyle w:val="TAL"/>
              <w:keepNext w:val="0"/>
              <w:keepLines w:val="0"/>
              <w:widowControl w:val="0"/>
              <w:rPr>
                <w:rFonts w:eastAsia="MS PGothic"/>
              </w:rPr>
            </w:pPr>
            <w:proofErr w:type="spellStart"/>
            <w:r w:rsidRPr="00592E3B">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023EC06F"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C6926A9" w14:textId="77777777" w:rsidR="006E7BF9" w:rsidRPr="00592E3B" w:rsidRDefault="006E7BF9" w:rsidP="00CE3E80">
            <w:pPr>
              <w:pStyle w:val="TAL"/>
              <w:keepNext w:val="0"/>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28FCEE0D" w14:textId="77777777" w:rsidR="006E7BF9" w:rsidRPr="00592E3B" w:rsidRDefault="006E7BF9" w:rsidP="00CE3E80">
            <w:pPr>
              <w:pStyle w:val="TAL"/>
              <w:keepNext w:val="0"/>
              <w:keepLines w:val="0"/>
              <w:widowControl w:val="0"/>
              <w:rPr>
                <w:rFonts w:eastAsia="MS Mincho"/>
              </w:rPr>
            </w:pPr>
          </w:p>
        </w:tc>
      </w:tr>
      <w:tr w:rsidR="006E7BF9" w:rsidRPr="00592E3B" w14:paraId="0156BA28"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1ABEC687" w14:textId="77777777" w:rsidR="006E7BF9" w:rsidRPr="00592E3B" w:rsidRDefault="006E7BF9" w:rsidP="00CE3E80">
            <w:pPr>
              <w:pStyle w:val="TAL"/>
              <w:keepNext w:val="0"/>
              <w:keepLines w:val="0"/>
              <w:widowControl w:val="0"/>
              <w:rPr>
                <w:rFonts w:cs="Arial"/>
                <w:szCs w:val="18"/>
              </w:rPr>
            </w:pPr>
            <w:r w:rsidRPr="00FD1ACD">
              <w:rPr>
                <w:rFonts w:eastAsia="MS Mincho"/>
                <w:b/>
                <w:lang w:eastAsia="en-GB"/>
              </w:rPr>
              <w:t>User Id of the Transmitting User</w:t>
            </w:r>
          </w:p>
        </w:tc>
        <w:tc>
          <w:tcPr>
            <w:tcW w:w="2160" w:type="dxa"/>
            <w:tcBorders>
              <w:top w:val="single" w:sz="4" w:space="0" w:color="auto"/>
              <w:left w:val="single" w:sz="4" w:space="0" w:color="auto"/>
              <w:bottom w:val="single" w:sz="4" w:space="0" w:color="auto"/>
              <w:right w:val="single" w:sz="4" w:space="0" w:color="auto"/>
            </w:tcBorders>
          </w:tcPr>
          <w:p w14:paraId="23D2DC85" w14:textId="77777777" w:rsidR="006E7BF9" w:rsidRPr="00592E3B" w:rsidRDefault="006E7BF9" w:rsidP="00CE3E80">
            <w:pPr>
              <w:pStyle w:val="TAL"/>
              <w:keepNext w:val="0"/>
              <w:keepLines w:val="0"/>
              <w:widowControl w:val="0"/>
              <w:rPr>
                <w:rFonts w:cs="Arial"/>
                <w:szCs w:val="18"/>
              </w:rPr>
            </w:pPr>
            <w:r>
              <w:rPr>
                <w:rFonts w:cs="Arial"/>
                <w:szCs w:val="18"/>
                <w:lang w:eastAsia="en-GB"/>
              </w:rPr>
              <w:t>if present</w:t>
            </w:r>
          </w:p>
        </w:tc>
        <w:tc>
          <w:tcPr>
            <w:tcW w:w="2160" w:type="dxa"/>
            <w:tcBorders>
              <w:top w:val="single" w:sz="4" w:space="0" w:color="auto"/>
              <w:left w:val="single" w:sz="4" w:space="0" w:color="auto"/>
              <w:bottom w:val="single" w:sz="4" w:space="0" w:color="auto"/>
              <w:right w:val="single" w:sz="4" w:space="0" w:color="auto"/>
            </w:tcBorders>
          </w:tcPr>
          <w:p w14:paraId="6B62ABFC" w14:textId="77777777" w:rsidR="006E7BF9" w:rsidRPr="00592E3B" w:rsidRDefault="006E7BF9" w:rsidP="00CE3E80">
            <w:pPr>
              <w:pStyle w:val="TAL"/>
              <w:keepNext w:val="0"/>
              <w:keepLines w:val="0"/>
              <w:widowControl w:val="0"/>
            </w:pPr>
            <w:r w:rsidRPr="00FD1ACD">
              <w:rPr>
                <w:lang w:eastAsia="en-GB"/>
              </w:rPr>
              <w:t>Rel-18 and later</w:t>
            </w:r>
          </w:p>
        </w:tc>
        <w:tc>
          <w:tcPr>
            <w:tcW w:w="1350" w:type="dxa"/>
            <w:tcBorders>
              <w:top w:val="single" w:sz="4" w:space="0" w:color="auto"/>
              <w:left w:val="single" w:sz="4" w:space="0" w:color="auto"/>
              <w:bottom w:val="single" w:sz="4" w:space="0" w:color="auto"/>
              <w:right w:val="single" w:sz="4" w:space="0" w:color="auto"/>
            </w:tcBorders>
          </w:tcPr>
          <w:p w14:paraId="436CE24D" w14:textId="77777777" w:rsidR="006E7BF9" w:rsidRPr="00592E3B" w:rsidRDefault="006E7BF9" w:rsidP="00CE3E80">
            <w:pPr>
              <w:pStyle w:val="TAL"/>
              <w:keepNext w:val="0"/>
              <w:keepLines w:val="0"/>
              <w:widowControl w:val="0"/>
              <w:rPr>
                <w:rFonts w:eastAsia="MS Mincho"/>
              </w:rPr>
            </w:pPr>
            <w:r w:rsidRPr="00FD1ACD">
              <w:rPr>
                <w:rFonts w:eastAsia="MS Mincho"/>
                <w:lang w:eastAsia="en-GB"/>
              </w:rPr>
              <w:t>TS 24.581 [88] clause 9.2.3.6</w:t>
            </w:r>
          </w:p>
        </w:tc>
        <w:tc>
          <w:tcPr>
            <w:tcW w:w="1108" w:type="dxa"/>
            <w:tcBorders>
              <w:top w:val="single" w:sz="4" w:space="0" w:color="auto"/>
              <w:left w:val="single" w:sz="4" w:space="0" w:color="auto"/>
              <w:bottom w:val="single" w:sz="4" w:space="0" w:color="auto"/>
              <w:right w:val="single" w:sz="4" w:space="0" w:color="auto"/>
            </w:tcBorders>
          </w:tcPr>
          <w:p w14:paraId="43327246" w14:textId="77777777" w:rsidR="006E7BF9" w:rsidRPr="00592E3B" w:rsidRDefault="006E7BF9" w:rsidP="00CE3E80">
            <w:pPr>
              <w:pStyle w:val="TAL"/>
              <w:keepNext w:val="0"/>
              <w:keepLines w:val="0"/>
              <w:widowControl w:val="0"/>
              <w:rPr>
                <w:rFonts w:eastAsia="MS Mincho"/>
              </w:rPr>
            </w:pPr>
            <w:r>
              <w:rPr>
                <w:rFonts w:eastAsia="MS Mincho"/>
                <w:lang w:eastAsia="en-GB"/>
              </w:rPr>
              <w:t>UP</w:t>
            </w:r>
            <w:r w:rsidRPr="00FD1ACD">
              <w:rPr>
                <w:rFonts w:eastAsia="MS Mincho"/>
                <w:lang w:eastAsia="en-GB"/>
              </w:rPr>
              <w:t>LINK</w:t>
            </w:r>
          </w:p>
        </w:tc>
      </w:tr>
      <w:tr w:rsidR="006E7BF9" w:rsidRPr="00592E3B" w14:paraId="7E67A859"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77303205" w14:textId="77777777" w:rsidR="006E7BF9" w:rsidRPr="00592E3B" w:rsidRDefault="006E7BF9" w:rsidP="00CE3E80">
            <w:pPr>
              <w:pStyle w:val="TAL"/>
              <w:keepNext w:val="0"/>
              <w:keepLines w:val="0"/>
              <w:widowControl w:val="0"/>
              <w:rPr>
                <w:rFonts w:cs="Arial"/>
                <w:szCs w:val="18"/>
              </w:rPr>
            </w:pPr>
            <w:r w:rsidRPr="00FD1ACD">
              <w:rPr>
                <w:rFonts w:cs="Arial"/>
                <w:szCs w:val="18"/>
                <w:lang w:eastAsia="en-GB"/>
              </w:rPr>
              <w:t xml:space="preserve">  User Id of the Transmitting User</w:t>
            </w:r>
          </w:p>
        </w:tc>
        <w:tc>
          <w:tcPr>
            <w:tcW w:w="2160" w:type="dxa"/>
            <w:tcBorders>
              <w:top w:val="single" w:sz="4" w:space="0" w:color="auto"/>
              <w:left w:val="single" w:sz="4" w:space="0" w:color="auto"/>
              <w:bottom w:val="single" w:sz="4" w:space="0" w:color="auto"/>
              <w:right w:val="single" w:sz="4" w:space="0" w:color="auto"/>
            </w:tcBorders>
          </w:tcPr>
          <w:p w14:paraId="0EFBF171" w14:textId="77777777" w:rsidR="006E7BF9" w:rsidRPr="00592E3B" w:rsidRDefault="006E7BF9" w:rsidP="00CE3E80">
            <w:pPr>
              <w:pStyle w:val="TAL"/>
              <w:keepNext w:val="0"/>
              <w:keepLines w:val="0"/>
              <w:widowControl w:val="0"/>
              <w:rPr>
                <w:rFonts w:cs="Arial"/>
                <w:szCs w:val="18"/>
              </w:rPr>
            </w:pPr>
            <w:proofErr w:type="spellStart"/>
            <w:r w:rsidRPr="00FD1ACD">
              <w:rPr>
                <w:rFonts w:cs="Arial"/>
                <w:szCs w:val="18"/>
                <w:lang w:eastAsia="en-GB"/>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726A3239"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F159B0E" w14:textId="77777777" w:rsidR="006E7BF9" w:rsidRPr="00592E3B" w:rsidRDefault="006E7BF9" w:rsidP="00CE3E80">
            <w:pPr>
              <w:pStyle w:val="TAL"/>
              <w:keepNext w:val="0"/>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2AEA6D16" w14:textId="77777777" w:rsidR="006E7BF9" w:rsidRPr="00592E3B" w:rsidRDefault="006E7BF9" w:rsidP="00CE3E80">
            <w:pPr>
              <w:pStyle w:val="TAL"/>
              <w:keepNext w:val="0"/>
              <w:keepLines w:val="0"/>
              <w:widowControl w:val="0"/>
              <w:rPr>
                <w:rFonts w:eastAsia="MS Mincho"/>
              </w:rPr>
            </w:pPr>
          </w:p>
        </w:tc>
      </w:tr>
      <w:tr w:rsidR="006E7BF9" w:rsidRPr="00592E3B" w14:paraId="5D280F3A"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69B269D9" w14:textId="77777777" w:rsidR="006E7BF9" w:rsidRPr="00592E3B" w:rsidRDefault="006E7BF9" w:rsidP="00CE3E80">
            <w:pPr>
              <w:pStyle w:val="TAL"/>
              <w:keepNext w:val="0"/>
              <w:keepLines w:val="0"/>
              <w:widowControl w:val="0"/>
              <w:rPr>
                <w:rFonts w:cs="Arial"/>
                <w:szCs w:val="18"/>
              </w:rPr>
            </w:pPr>
            <w:r w:rsidRPr="0040541E">
              <w:rPr>
                <w:rFonts w:cs="Arial"/>
                <w:b/>
                <w:bCs/>
                <w:szCs w:val="18"/>
                <w:lang w:eastAsia="en-GB"/>
              </w:rPr>
              <w:lastRenderedPageBreak/>
              <w:t>User Id</w:t>
            </w:r>
          </w:p>
        </w:tc>
        <w:tc>
          <w:tcPr>
            <w:tcW w:w="2160" w:type="dxa"/>
            <w:tcBorders>
              <w:top w:val="single" w:sz="4" w:space="0" w:color="auto"/>
              <w:left w:val="single" w:sz="4" w:space="0" w:color="auto"/>
              <w:bottom w:val="single" w:sz="4" w:space="0" w:color="auto"/>
              <w:right w:val="single" w:sz="4" w:space="0" w:color="auto"/>
            </w:tcBorders>
          </w:tcPr>
          <w:p w14:paraId="7C938C0F" w14:textId="77777777" w:rsidR="006E7BF9" w:rsidRPr="00592E3B" w:rsidRDefault="006E7BF9" w:rsidP="00CE3E80">
            <w:pPr>
              <w:pStyle w:val="TAL"/>
              <w:keepNext w:val="0"/>
              <w:keepLines w:val="0"/>
              <w:widowControl w:val="0"/>
              <w:rPr>
                <w:rFonts w:cs="Arial"/>
                <w:szCs w:val="18"/>
              </w:rPr>
            </w:pPr>
            <w:r>
              <w:rPr>
                <w:rFonts w:cs="Arial"/>
                <w:szCs w:val="18"/>
                <w:lang w:eastAsia="en-GB"/>
              </w:rPr>
              <w:t>Not present</w:t>
            </w:r>
          </w:p>
        </w:tc>
        <w:tc>
          <w:tcPr>
            <w:tcW w:w="2160" w:type="dxa"/>
            <w:tcBorders>
              <w:top w:val="single" w:sz="4" w:space="0" w:color="auto"/>
              <w:left w:val="single" w:sz="4" w:space="0" w:color="auto"/>
              <w:bottom w:val="single" w:sz="4" w:space="0" w:color="auto"/>
              <w:right w:val="single" w:sz="4" w:space="0" w:color="auto"/>
            </w:tcBorders>
          </w:tcPr>
          <w:p w14:paraId="437120AC"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5FF3ED3" w14:textId="77777777" w:rsidR="006E7BF9" w:rsidRPr="00592E3B" w:rsidRDefault="006E7BF9" w:rsidP="00CE3E80">
            <w:pPr>
              <w:pStyle w:val="TAL"/>
              <w:keepNext w:val="0"/>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0C1A046A" w14:textId="77777777" w:rsidR="006E7BF9" w:rsidRPr="00592E3B" w:rsidRDefault="006E7BF9" w:rsidP="00CE3E80">
            <w:pPr>
              <w:pStyle w:val="TAL"/>
              <w:keepNext w:val="0"/>
              <w:keepLines w:val="0"/>
              <w:widowControl w:val="0"/>
              <w:rPr>
                <w:rFonts w:eastAsia="MS Mincho"/>
              </w:rPr>
            </w:pPr>
            <w:r w:rsidRPr="00FD1ACD">
              <w:rPr>
                <w:rFonts w:eastAsia="MS Mincho"/>
                <w:lang w:eastAsia="en-GB"/>
              </w:rPr>
              <w:t>DOWNLINK</w:t>
            </w:r>
          </w:p>
        </w:tc>
      </w:tr>
      <w:tr w:rsidR="006E7BF9" w:rsidRPr="00592E3B" w14:paraId="74714CAA"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64DD112A" w14:textId="77777777" w:rsidR="006E7BF9" w:rsidRPr="00592E3B" w:rsidRDefault="006E7BF9" w:rsidP="00CE3E80">
            <w:pPr>
              <w:pStyle w:val="TAL"/>
              <w:keepNext w:val="0"/>
              <w:keepLines w:val="0"/>
              <w:widowControl w:val="0"/>
              <w:rPr>
                <w:rFonts w:cs="Arial"/>
                <w:szCs w:val="18"/>
              </w:rPr>
            </w:pPr>
            <w:r w:rsidRPr="00FD1ACD">
              <w:rPr>
                <w:rFonts w:eastAsia="MS Mincho"/>
                <w:b/>
                <w:lang w:eastAsia="en-GB"/>
              </w:rPr>
              <w:t>User Id</w:t>
            </w:r>
          </w:p>
        </w:tc>
        <w:tc>
          <w:tcPr>
            <w:tcW w:w="2160" w:type="dxa"/>
            <w:tcBorders>
              <w:top w:val="single" w:sz="4" w:space="0" w:color="auto"/>
              <w:left w:val="single" w:sz="4" w:space="0" w:color="auto"/>
              <w:bottom w:val="single" w:sz="4" w:space="0" w:color="auto"/>
              <w:right w:val="single" w:sz="4" w:space="0" w:color="auto"/>
            </w:tcBorders>
          </w:tcPr>
          <w:p w14:paraId="0FE86415" w14:textId="77777777" w:rsidR="006E7BF9" w:rsidRPr="00592E3B" w:rsidRDefault="006E7BF9" w:rsidP="00CE3E80">
            <w:pPr>
              <w:pStyle w:val="TAL"/>
              <w:keepNext w:val="0"/>
              <w:keepLines w:val="0"/>
              <w:widowControl w:val="0"/>
              <w:rPr>
                <w:rFonts w:cs="Arial"/>
                <w:szCs w:val="18"/>
              </w:rPr>
            </w:pPr>
            <w:r>
              <w:rPr>
                <w:rFonts w:cs="Arial"/>
                <w:szCs w:val="18"/>
                <w:lang w:eastAsia="en-GB"/>
              </w:rPr>
              <w:t>if present</w:t>
            </w:r>
          </w:p>
        </w:tc>
        <w:tc>
          <w:tcPr>
            <w:tcW w:w="2160" w:type="dxa"/>
            <w:tcBorders>
              <w:top w:val="single" w:sz="4" w:space="0" w:color="auto"/>
              <w:left w:val="single" w:sz="4" w:space="0" w:color="auto"/>
              <w:bottom w:val="single" w:sz="4" w:space="0" w:color="auto"/>
              <w:right w:val="single" w:sz="4" w:space="0" w:color="auto"/>
            </w:tcBorders>
          </w:tcPr>
          <w:p w14:paraId="61543BB7" w14:textId="77777777" w:rsidR="006E7BF9" w:rsidRPr="00592E3B" w:rsidRDefault="006E7BF9" w:rsidP="00CE3E80">
            <w:pPr>
              <w:pStyle w:val="TAL"/>
              <w:keepNext w:val="0"/>
              <w:keepLines w:val="0"/>
              <w:widowControl w:val="0"/>
            </w:pPr>
            <w:r>
              <w:rPr>
                <w:lang w:eastAsia="en-GB"/>
              </w:rPr>
              <w:t xml:space="preserve">Before </w:t>
            </w:r>
            <w:r w:rsidRPr="00FD1ACD">
              <w:rPr>
                <w:lang w:eastAsia="en-GB"/>
              </w:rPr>
              <w:t>Rel-18</w:t>
            </w:r>
          </w:p>
        </w:tc>
        <w:tc>
          <w:tcPr>
            <w:tcW w:w="1350" w:type="dxa"/>
            <w:tcBorders>
              <w:top w:val="single" w:sz="4" w:space="0" w:color="auto"/>
              <w:left w:val="single" w:sz="4" w:space="0" w:color="auto"/>
              <w:bottom w:val="single" w:sz="4" w:space="0" w:color="auto"/>
              <w:right w:val="single" w:sz="4" w:space="0" w:color="auto"/>
            </w:tcBorders>
          </w:tcPr>
          <w:p w14:paraId="7783BD42" w14:textId="77777777" w:rsidR="006E7BF9" w:rsidRPr="00592E3B" w:rsidRDefault="006E7BF9" w:rsidP="00CE3E80">
            <w:pPr>
              <w:pStyle w:val="TAL"/>
              <w:keepNext w:val="0"/>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14008EC1" w14:textId="77777777" w:rsidR="006E7BF9" w:rsidRPr="00592E3B" w:rsidRDefault="006E7BF9" w:rsidP="00CE3E80">
            <w:pPr>
              <w:pStyle w:val="TAL"/>
              <w:keepNext w:val="0"/>
              <w:keepLines w:val="0"/>
              <w:widowControl w:val="0"/>
              <w:rPr>
                <w:rFonts w:eastAsia="MS Mincho"/>
              </w:rPr>
            </w:pPr>
            <w:r>
              <w:rPr>
                <w:rFonts w:eastAsia="MS Mincho"/>
                <w:lang w:eastAsia="en-GB"/>
              </w:rPr>
              <w:t>UP</w:t>
            </w:r>
            <w:r w:rsidRPr="00FD1ACD">
              <w:rPr>
                <w:rFonts w:eastAsia="MS Mincho"/>
                <w:lang w:eastAsia="en-GB"/>
              </w:rPr>
              <w:t>LINK</w:t>
            </w:r>
          </w:p>
        </w:tc>
      </w:tr>
      <w:tr w:rsidR="006E7BF9" w:rsidRPr="00592E3B" w14:paraId="30A4A616" w14:textId="77777777" w:rsidTr="00CE3E80">
        <w:trPr>
          <w:cantSplit/>
          <w:jc w:val="center"/>
        </w:trPr>
        <w:tc>
          <w:tcPr>
            <w:tcW w:w="2791" w:type="dxa"/>
            <w:tcBorders>
              <w:top w:val="single" w:sz="4" w:space="0" w:color="auto"/>
              <w:left w:val="single" w:sz="4" w:space="0" w:color="auto"/>
              <w:bottom w:val="single" w:sz="4" w:space="0" w:color="auto"/>
              <w:right w:val="single" w:sz="4" w:space="0" w:color="auto"/>
            </w:tcBorders>
          </w:tcPr>
          <w:p w14:paraId="39970BB2" w14:textId="77777777" w:rsidR="006E7BF9" w:rsidRPr="00592E3B" w:rsidRDefault="006E7BF9" w:rsidP="00CE3E80">
            <w:pPr>
              <w:pStyle w:val="TAL"/>
              <w:keepNext w:val="0"/>
              <w:keepLines w:val="0"/>
              <w:widowControl w:val="0"/>
              <w:rPr>
                <w:rFonts w:cs="Arial"/>
                <w:szCs w:val="18"/>
              </w:rPr>
            </w:pPr>
            <w:r w:rsidRPr="00FD1ACD">
              <w:rPr>
                <w:rFonts w:cs="Arial"/>
                <w:szCs w:val="18"/>
                <w:lang w:eastAsia="en-GB"/>
              </w:rPr>
              <w:t xml:space="preserve">  User Id</w:t>
            </w:r>
          </w:p>
        </w:tc>
        <w:tc>
          <w:tcPr>
            <w:tcW w:w="2160" w:type="dxa"/>
            <w:tcBorders>
              <w:top w:val="single" w:sz="4" w:space="0" w:color="auto"/>
              <w:left w:val="single" w:sz="4" w:space="0" w:color="auto"/>
              <w:bottom w:val="single" w:sz="4" w:space="0" w:color="auto"/>
              <w:right w:val="single" w:sz="4" w:space="0" w:color="auto"/>
            </w:tcBorders>
          </w:tcPr>
          <w:p w14:paraId="72A881E7" w14:textId="77777777" w:rsidR="006E7BF9" w:rsidRPr="00592E3B" w:rsidRDefault="006E7BF9" w:rsidP="00CE3E80">
            <w:pPr>
              <w:pStyle w:val="TAL"/>
              <w:keepNext w:val="0"/>
              <w:keepLines w:val="0"/>
              <w:widowControl w:val="0"/>
              <w:rPr>
                <w:rFonts w:cs="Arial"/>
                <w:szCs w:val="18"/>
              </w:rPr>
            </w:pPr>
            <w:proofErr w:type="spellStart"/>
            <w:r w:rsidRPr="00FD1ACD">
              <w:rPr>
                <w:rFonts w:cs="Arial"/>
                <w:szCs w:val="18"/>
                <w:lang w:eastAsia="en-GB"/>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458C7DBE"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9C0C18F" w14:textId="77777777" w:rsidR="006E7BF9" w:rsidRPr="00592E3B" w:rsidRDefault="006E7BF9" w:rsidP="00CE3E80">
            <w:pPr>
              <w:pStyle w:val="TAL"/>
              <w:keepNext w:val="0"/>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32CE5521" w14:textId="77777777" w:rsidR="006E7BF9" w:rsidRPr="00592E3B" w:rsidRDefault="006E7BF9" w:rsidP="00CE3E80">
            <w:pPr>
              <w:pStyle w:val="TAL"/>
              <w:keepNext w:val="0"/>
              <w:keepLines w:val="0"/>
              <w:widowControl w:val="0"/>
              <w:rPr>
                <w:rFonts w:eastAsia="MS Mincho"/>
              </w:rPr>
            </w:pPr>
          </w:p>
        </w:tc>
      </w:tr>
      <w:tr w:rsidR="006E7BF9" w:rsidRPr="00592E3B" w14:paraId="09B96ED5" w14:textId="77777777" w:rsidTr="006E7BF9">
        <w:tblPrEx>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85" w:author="MCC160" w:date="2025-01-22T13:01:00Z" w16du:dateUtc="2025-01-22T12:01:00Z">
            <w:tblPrEx>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486" w:author="MCC160" w:date="2025-01-22T13:01:00Z" w16du:dateUtc="2025-01-22T12:01:00Z">
            <w:trPr>
              <w:cantSplit/>
              <w:jc w:val="center"/>
            </w:trPr>
          </w:trPrChange>
        </w:trPr>
        <w:tc>
          <w:tcPr>
            <w:tcW w:w="2791" w:type="dxa"/>
            <w:tcBorders>
              <w:top w:val="single" w:sz="4" w:space="0" w:color="auto"/>
              <w:left w:val="single" w:sz="4" w:space="0" w:color="auto"/>
              <w:bottom w:val="nil"/>
              <w:right w:val="single" w:sz="4" w:space="0" w:color="auto"/>
            </w:tcBorders>
            <w:hideMark/>
            <w:tcPrChange w:id="487" w:author="MCC160" w:date="2025-01-22T13:01:00Z" w16du:dateUtc="2025-01-22T12:01:00Z">
              <w:tcPr>
                <w:tcW w:w="2791" w:type="dxa"/>
                <w:tcBorders>
                  <w:top w:val="single" w:sz="4" w:space="0" w:color="auto"/>
                  <w:left w:val="single" w:sz="4" w:space="0" w:color="auto"/>
                  <w:bottom w:val="single" w:sz="4" w:space="0" w:color="auto"/>
                  <w:right w:val="single" w:sz="4" w:space="0" w:color="auto"/>
                </w:tcBorders>
                <w:hideMark/>
              </w:tcPr>
            </w:tcPrChange>
          </w:tcPr>
          <w:p w14:paraId="37845E54" w14:textId="77777777" w:rsidR="006E7BF9" w:rsidRPr="006E7BF9" w:rsidRDefault="006E7BF9" w:rsidP="00CE3E80">
            <w:pPr>
              <w:pStyle w:val="TAL"/>
              <w:keepNext w:val="0"/>
              <w:keepLines w:val="0"/>
              <w:widowControl w:val="0"/>
              <w:rPr>
                <w:rFonts w:cs="Arial"/>
                <w:b/>
                <w:bCs/>
                <w:szCs w:val="18"/>
                <w:rPrChange w:id="488" w:author="MCC160" w:date="2025-01-22T13:01:00Z" w16du:dateUtc="2025-01-22T12:01:00Z">
                  <w:rPr>
                    <w:rFonts w:cs="Arial"/>
                    <w:szCs w:val="18"/>
                  </w:rPr>
                </w:rPrChange>
              </w:rPr>
            </w:pPr>
            <w:r w:rsidRPr="006E7BF9">
              <w:rPr>
                <w:rFonts w:cs="Arial"/>
                <w:b/>
                <w:bCs/>
                <w:szCs w:val="18"/>
                <w:rPrChange w:id="489" w:author="MCC160" w:date="2025-01-22T13:01:00Z" w16du:dateUtc="2025-01-22T12:01:00Z">
                  <w:rPr>
                    <w:rFonts w:cs="Arial"/>
                    <w:szCs w:val="18"/>
                  </w:rPr>
                </w:rPrChange>
              </w:rPr>
              <w:t>Audio SSRC of the Transmitting User</w:t>
            </w:r>
          </w:p>
        </w:tc>
        <w:tc>
          <w:tcPr>
            <w:tcW w:w="2160" w:type="dxa"/>
            <w:tcBorders>
              <w:top w:val="single" w:sz="4" w:space="0" w:color="auto"/>
              <w:left w:val="single" w:sz="4" w:space="0" w:color="auto"/>
              <w:bottom w:val="single" w:sz="4" w:space="0" w:color="auto"/>
              <w:right w:val="single" w:sz="4" w:space="0" w:color="auto"/>
            </w:tcBorders>
            <w:hideMark/>
            <w:tcPrChange w:id="490" w:author="MCC160" w:date="2025-01-22T13:01:00Z" w16du:dateUtc="2025-01-22T12:01:00Z">
              <w:tcPr>
                <w:tcW w:w="2160" w:type="dxa"/>
                <w:tcBorders>
                  <w:top w:val="single" w:sz="4" w:space="0" w:color="auto"/>
                  <w:left w:val="single" w:sz="4" w:space="0" w:color="auto"/>
                  <w:bottom w:val="single" w:sz="4" w:space="0" w:color="auto"/>
                  <w:right w:val="single" w:sz="4" w:space="0" w:color="auto"/>
                </w:tcBorders>
                <w:hideMark/>
              </w:tcPr>
            </w:tcPrChange>
          </w:tcPr>
          <w:p w14:paraId="6C23892A" w14:textId="77777777" w:rsidR="006E7BF9" w:rsidRPr="00592E3B" w:rsidRDefault="006E7BF9" w:rsidP="00CE3E80">
            <w:pPr>
              <w:pStyle w:val="TAL"/>
              <w:keepNext w:val="0"/>
              <w:keepLines w:val="0"/>
              <w:widowControl w:val="0"/>
              <w:rPr>
                <w:rFonts w:cs="Arial"/>
                <w:szCs w:val="18"/>
              </w:rPr>
            </w:pPr>
            <w:r w:rsidRPr="00A75A1A">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Change w:id="491" w:author="MCC160" w:date="2025-01-22T13:01:00Z" w16du:dateUtc="2025-01-22T12:01:00Z">
              <w:tcPr>
                <w:tcW w:w="2160" w:type="dxa"/>
                <w:tcBorders>
                  <w:top w:val="single" w:sz="4" w:space="0" w:color="auto"/>
                  <w:left w:val="single" w:sz="4" w:space="0" w:color="auto"/>
                  <w:bottom w:val="single" w:sz="4" w:space="0" w:color="auto"/>
                  <w:right w:val="single" w:sz="4" w:space="0" w:color="auto"/>
                </w:tcBorders>
              </w:tcPr>
            </w:tcPrChange>
          </w:tcPr>
          <w:p w14:paraId="2A52097E" w14:textId="77777777" w:rsidR="006E7BF9" w:rsidRPr="00592E3B" w:rsidRDefault="006E7BF9" w:rsidP="00CE3E80">
            <w:pPr>
              <w:pStyle w:val="TAL"/>
              <w:keepNext w:val="0"/>
              <w:keepLines w:val="0"/>
              <w:widowControl w:val="0"/>
            </w:pPr>
            <w:r w:rsidRPr="00A75A1A">
              <w:t>Rel-18 and later</w:t>
            </w:r>
          </w:p>
        </w:tc>
        <w:tc>
          <w:tcPr>
            <w:tcW w:w="1350" w:type="dxa"/>
            <w:tcBorders>
              <w:top w:val="single" w:sz="4" w:space="0" w:color="auto"/>
              <w:left w:val="single" w:sz="4" w:space="0" w:color="auto"/>
              <w:bottom w:val="single" w:sz="4" w:space="0" w:color="auto"/>
              <w:right w:val="single" w:sz="4" w:space="0" w:color="auto"/>
            </w:tcBorders>
            <w:tcPrChange w:id="492" w:author="MCC160" w:date="2025-01-22T13:01:00Z" w16du:dateUtc="2025-01-22T12:01:00Z">
              <w:tcPr>
                <w:tcW w:w="1350" w:type="dxa"/>
                <w:tcBorders>
                  <w:top w:val="single" w:sz="4" w:space="0" w:color="auto"/>
                  <w:left w:val="single" w:sz="4" w:space="0" w:color="auto"/>
                  <w:bottom w:val="single" w:sz="4" w:space="0" w:color="auto"/>
                  <w:right w:val="single" w:sz="4" w:space="0" w:color="auto"/>
                </w:tcBorders>
              </w:tcPr>
            </w:tcPrChange>
          </w:tcPr>
          <w:p w14:paraId="2842FCB8" w14:textId="77777777" w:rsidR="006E7BF9" w:rsidRPr="00592E3B" w:rsidRDefault="006E7BF9" w:rsidP="00CE3E80">
            <w:pPr>
              <w:pStyle w:val="TAL"/>
              <w:keepNext w:val="0"/>
              <w:keepLines w:val="0"/>
              <w:widowControl w:val="0"/>
              <w:rPr>
                <w:rFonts w:eastAsia="MS Mincho"/>
              </w:rPr>
            </w:pPr>
            <w:r w:rsidRPr="00A75A1A">
              <w:rPr>
                <w:rFonts w:eastAsia="MS Mincho"/>
              </w:rPr>
              <w:t>TS 24.581 [88] clause 9.2.3.16</w:t>
            </w:r>
          </w:p>
        </w:tc>
        <w:tc>
          <w:tcPr>
            <w:tcW w:w="1108" w:type="dxa"/>
            <w:tcBorders>
              <w:top w:val="single" w:sz="4" w:space="0" w:color="auto"/>
              <w:left w:val="single" w:sz="4" w:space="0" w:color="auto"/>
              <w:bottom w:val="single" w:sz="4" w:space="0" w:color="auto"/>
              <w:right w:val="single" w:sz="4" w:space="0" w:color="auto"/>
            </w:tcBorders>
            <w:tcPrChange w:id="493" w:author="MCC160" w:date="2025-01-22T13:01:00Z" w16du:dateUtc="2025-01-22T12:01:00Z">
              <w:tcPr>
                <w:tcW w:w="1108" w:type="dxa"/>
                <w:tcBorders>
                  <w:top w:val="single" w:sz="4" w:space="0" w:color="auto"/>
                  <w:left w:val="single" w:sz="4" w:space="0" w:color="auto"/>
                  <w:bottom w:val="single" w:sz="4" w:space="0" w:color="auto"/>
                  <w:right w:val="single" w:sz="4" w:space="0" w:color="auto"/>
                </w:tcBorders>
              </w:tcPr>
            </w:tcPrChange>
          </w:tcPr>
          <w:p w14:paraId="2CE5DF6F" w14:textId="77777777" w:rsidR="006E7BF9" w:rsidRPr="00592E3B" w:rsidRDefault="006E7BF9" w:rsidP="00CE3E80">
            <w:pPr>
              <w:pStyle w:val="TAL"/>
              <w:keepNext w:val="0"/>
              <w:keepLines w:val="0"/>
              <w:widowControl w:val="0"/>
              <w:rPr>
                <w:rFonts w:eastAsia="MS Mincho"/>
              </w:rPr>
            </w:pPr>
            <w:r w:rsidRPr="00592E3B">
              <w:rPr>
                <w:rFonts w:eastAsia="MS Mincho"/>
              </w:rPr>
              <w:t>DOWNLINK</w:t>
            </w:r>
          </w:p>
        </w:tc>
      </w:tr>
      <w:tr w:rsidR="006E7BF9" w:rsidRPr="00592E3B" w14:paraId="0F6BD1A0" w14:textId="77777777" w:rsidTr="006E7BF9">
        <w:tblPrEx>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94" w:author="MCC160" w:date="2025-01-22T13:01:00Z" w16du:dateUtc="2025-01-22T12:01:00Z">
            <w:tblPrEx>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495" w:author="MCC160" w:date="2025-01-22T13:01:00Z" w16du:dateUtc="2025-01-22T12:01:00Z">
            <w:trPr>
              <w:cantSplit/>
              <w:jc w:val="center"/>
            </w:trPr>
          </w:trPrChange>
        </w:trPr>
        <w:tc>
          <w:tcPr>
            <w:tcW w:w="2791" w:type="dxa"/>
            <w:tcBorders>
              <w:top w:val="nil"/>
              <w:left w:val="single" w:sz="4" w:space="0" w:color="auto"/>
              <w:bottom w:val="single" w:sz="4" w:space="0" w:color="auto"/>
              <w:right w:val="single" w:sz="4" w:space="0" w:color="auto"/>
            </w:tcBorders>
            <w:hideMark/>
            <w:tcPrChange w:id="496" w:author="MCC160" w:date="2025-01-22T13:01:00Z" w16du:dateUtc="2025-01-22T12:01:00Z">
              <w:tcPr>
                <w:tcW w:w="2791" w:type="dxa"/>
                <w:tcBorders>
                  <w:top w:val="single" w:sz="4" w:space="0" w:color="auto"/>
                  <w:left w:val="single" w:sz="4" w:space="0" w:color="auto"/>
                  <w:bottom w:val="single" w:sz="4" w:space="0" w:color="auto"/>
                  <w:right w:val="single" w:sz="4" w:space="0" w:color="auto"/>
                </w:tcBorders>
                <w:hideMark/>
              </w:tcPr>
            </w:tcPrChange>
          </w:tcPr>
          <w:p w14:paraId="29DD9C20" w14:textId="77777777" w:rsidR="006E7BF9" w:rsidRPr="00A75A1A" w:rsidRDefault="006E7BF9" w:rsidP="00CE3E80">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Change w:id="497" w:author="MCC160" w:date="2025-01-22T13:01:00Z" w16du:dateUtc="2025-01-22T12:01:00Z">
              <w:tcPr>
                <w:tcW w:w="2160" w:type="dxa"/>
                <w:tcBorders>
                  <w:top w:val="single" w:sz="4" w:space="0" w:color="auto"/>
                  <w:left w:val="single" w:sz="4" w:space="0" w:color="auto"/>
                  <w:bottom w:val="single" w:sz="4" w:space="0" w:color="auto"/>
                  <w:right w:val="single" w:sz="4" w:space="0" w:color="auto"/>
                </w:tcBorders>
                <w:hideMark/>
              </w:tcPr>
            </w:tcPrChange>
          </w:tcPr>
          <w:p w14:paraId="35BB3AB0" w14:textId="77777777" w:rsidR="006E7BF9" w:rsidRPr="00A75A1A" w:rsidRDefault="006E7BF9" w:rsidP="00CE3E80">
            <w:pPr>
              <w:pStyle w:val="TAL"/>
              <w:keepNext w:val="0"/>
              <w:keepLines w:val="0"/>
              <w:widowControl w:val="0"/>
              <w:rPr>
                <w:rFonts w:cs="Arial"/>
                <w:szCs w:val="18"/>
              </w:rPr>
            </w:pPr>
            <w:r w:rsidRPr="00A75A1A">
              <w:rPr>
                <w:rFonts w:cs="Arial"/>
                <w:szCs w:val="18"/>
              </w:rPr>
              <w:t>Any value if present</w:t>
            </w:r>
          </w:p>
        </w:tc>
        <w:tc>
          <w:tcPr>
            <w:tcW w:w="2160" w:type="dxa"/>
            <w:tcBorders>
              <w:top w:val="single" w:sz="4" w:space="0" w:color="auto"/>
              <w:left w:val="single" w:sz="4" w:space="0" w:color="auto"/>
              <w:bottom w:val="single" w:sz="4" w:space="0" w:color="auto"/>
              <w:right w:val="single" w:sz="4" w:space="0" w:color="auto"/>
            </w:tcBorders>
            <w:tcPrChange w:id="498" w:author="MCC160" w:date="2025-01-22T13:01:00Z" w16du:dateUtc="2025-01-22T12:01:00Z">
              <w:tcPr>
                <w:tcW w:w="2160" w:type="dxa"/>
                <w:tcBorders>
                  <w:top w:val="single" w:sz="4" w:space="0" w:color="auto"/>
                  <w:left w:val="single" w:sz="4" w:space="0" w:color="auto"/>
                  <w:bottom w:val="single" w:sz="4" w:space="0" w:color="auto"/>
                  <w:right w:val="single" w:sz="4" w:space="0" w:color="auto"/>
                </w:tcBorders>
              </w:tcPr>
            </w:tcPrChange>
          </w:tcPr>
          <w:p w14:paraId="6AC73B37" w14:textId="77777777" w:rsidR="006E7BF9" w:rsidRPr="00A75A1A"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Change w:id="499" w:author="MCC160" w:date="2025-01-22T13:01:00Z" w16du:dateUtc="2025-01-22T12:01:00Z">
              <w:tcPr>
                <w:tcW w:w="1350" w:type="dxa"/>
                <w:tcBorders>
                  <w:top w:val="single" w:sz="4" w:space="0" w:color="auto"/>
                  <w:left w:val="single" w:sz="4" w:space="0" w:color="auto"/>
                  <w:bottom w:val="single" w:sz="4" w:space="0" w:color="auto"/>
                  <w:right w:val="single" w:sz="4" w:space="0" w:color="auto"/>
                </w:tcBorders>
              </w:tcPr>
            </w:tcPrChange>
          </w:tcPr>
          <w:p w14:paraId="78379F8B" w14:textId="77777777" w:rsidR="006E7BF9" w:rsidRPr="00A75A1A" w:rsidRDefault="006E7BF9" w:rsidP="00CE3E80">
            <w:pPr>
              <w:pStyle w:val="TAL"/>
              <w:keepNext w:val="0"/>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Change w:id="500" w:author="MCC160" w:date="2025-01-22T13:01:00Z" w16du:dateUtc="2025-01-22T12:01:00Z">
              <w:tcPr>
                <w:tcW w:w="1108" w:type="dxa"/>
                <w:tcBorders>
                  <w:top w:val="single" w:sz="4" w:space="0" w:color="auto"/>
                  <w:left w:val="single" w:sz="4" w:space="0" w:color="auto"/>
                  <w:bottom w:val="single" w:sz="4" w:space="0" w:color="auto"/>
                  <w:right w:val="single" w:sz="4" w:space="0" w:color="auto"/>
                </w:tcBorders>
              </w:tcPr>
            </w:tcPrChange>
          </w:tcPr>
          <w:p w14:paraId="08F08D5D" w14:textId="77777777" w:rsidR="006E7BF9" w:rsidRPr="00592E3B" w:rsidRDefault="006E7BF9" w:rsidP="00CE3E80">
            <w:pPr>
              <w:pStyle w:val="TAL"/>
              <w:keepNext w:val="0"/>
              <w:keepLines w:val="0"/>
              <w:widowControl w:val="0"/>
              <w:rPr>
                <w:rFonts w:eastAsia="MS Mincho"/>
              </w:rPr>
            </w:pPr>
            <w:r w:rsidRPr="00592E3B">
              <w:rPr>
                <w:rFonts w:eastAsia="MS Mincho"/>
              </w:rPr>
              <w:t>UPLINK</w:t>
            </w:r>
          </w:p>
        </w:tc>
      </w:tr>
      <w:tr w:rsidR="006E7BF9" w:rsidRPr="00592E3B" w14:paraId="5D9E64DB" w14:textId="77777777" w:rsidTr="006E7BF9">
        <w:tblPrEx>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501" w:author="MCC160" w:date="2025-01-22T13:01:00Z" w16du:dateUtc="2025-01-22T12:01:00Z">
            <w:tblPrEx>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502" w:author="MCC160" w:date="2025-01-22T13:01:00Z" w16du:dateUtc="2025-01-22T12:01:00Z">
            <w:trPr>
              <w:cantSplit/>
              <w:jc w:val="center"/>
            </w:trPr>
          </w:trPrChange>
        </w:trPr>
        <w:tc>
          <w:tcPr>
            <w:tcW w:w="2791" w:type="dxa"/>
            <w:tcBorders>
              <w:top w:val="single" w:sz="4" w:space="0" w:color="auto"/>
              <w:left w:val="single" w:sz="4" w:space="0" w:color="auto"/>
              <w:bottom w:val="nil"/>
              <w:right w:val="single" w:sz="4" w:space="0" w:color="auto"/>
            </w:tcBorders>
            <w:hideMark/>
            <w:tcPrChange w:id="503" w:author="MCC160" w:date="2025-01-22T13:01:00Z" w16du:dateUtc="2025-01-22T12:01:00Z">
              <w:tcPr>
                <w:tcW w:w="2791" w:type="dxa"/>
                <w:tcBorders>
                  <w:top w:val="single" w:sz="4" w:space="0" w:color="auto"/>
                  <w:left w:val="single" w:sz="4" w:space="0" w:color="auto"/>
                  <w:bottom w:val="single" w:sz="4" w:space="0" w:color="auto"/>
                  <w:right w:val="single" w:sz="4" w:space="0" w:color="auto"/>
                </w:tcBorders>
                <w:hideMark/>
              </w:tcPr>
            </w:tcPrChange>
          </w:tcPr>
          <w:p w14:paraId="36559A60" w14:textId="77777777" w:rsidR="006E7BF9" w:rsidRPr="006E7BF9" w:rsidRDefault="006E7BF9" w:rsidP="00CE3E80">
            <w:pPr>
              <w:pStyle w:val="TAL"/>
              <w:keepNext w:val="0"/>
              <w:keepLines w:val="0"/>
              <w:widowControl w:val="0"/>
              <w:rPr>
                <w:rFonts w:cs="Arial"/>
                <w:b/>
                <w:bCs/>
                <w:szCs w:val="18"/>
                <w:rPrChange w:id="504" w:author="MCC160" w:date="2025-01-22T13:01:00Z" w16du:dateUtc="2025-01-22T12:01:00Z">
                  <w:rPr>
                    <w:rFonts w:cs="Arial"/>
                    <w:szCs w:val="18"/>
                  </w:rPr>
                </w:rPrChange>
              </w:rPr>
            </w:pPr>
            <w:r w:rsidRPr="006E7BF9">
              <w:rPr>
                <w:rFonts w:cs="Arial"/>
                <w:b/>
                <w:bCs/>
                <w:szCs w:val="18"/>
                <w:rPrChange w:id="505" w:author="MCC160" w:date="2025-01-22T13:01:00Z" w16du:dateUtc="2025-01-22T12:01:00Z">
                  <w:rPr>
                    <w:rFonts w:cs="Arial"/>
                    <w:szCs w:val="18"/>
                  </w:rPr>
                </w:rPrChange>
              </w:rPr>
              <w:t>Video SSRC of the Transmitting User</w:t>
            </w:r>
          </w:p>
        </w:tc>
        <w:tc>
          <w:tcPr>
            <w:tcW w:w="2160" w:type="dxa"/>
            <w:tcBorders>
              <w:top w:val="single" w:sz="4" w:space="0" w:color="auto"/>
              <w:left w:val="single" w:sz="4" w:space="0" w:color="auto"/>
              <w:bottom w:val="single" w:sz="4" w:space="0" w:color="auto"/>
              <w:right w:val="single" w:sz="4" w:space="0" w:color="auto"/>
            </w:tcBorders>
            <w:hideMark/>
            <w:tcPrChange w:id="506" w:author="MCC160" w:date="2025-01-22T13:01:00Z" w16du:dateUtc="2025-01-22T12:01:00Z">
              <w:tcPr>
                <w:tcW w:w="2160" w:type="dxa"/>
                <w:tcBorders>
                  <w:top w:val="single" w:sz="4" w:space="0" w:color="auto"/>
                  <w:left w:val="single" w:sz="4" w:space="0" w:color="auto"/>
                  <w:bottom w:val="single" w:sz="4" w:space="0" w:color="auto"/>
                  <w:right w:val="single" w:sz="4" w:space="0" w:color="auto"/>
                </w:tcBorders>
                <w:hideMark/>
              </w:tcPr>
            </w:tcPrChange>
          </w:tcPr>
          <w:p w14:paraId="0D103802" w14:textId="77777777" w:rsidR="006E7BF9" w:rsidRPr="00A75A1A" w:rsidRDefault="006E7BF9" w:rsidP="00CE3E80">
            <w:pPr>
              <w:pStyle w:val="TAL"/>
              <w:keepNext w:val="0"/>
              <w:keepLines w:val="0"/>
              <w:widowControl w:val="0"/>
              <w:rPr>
                <w:rFonts w:cs="Arial"/>
                <w:szCs w:val="18"/>
              </w:rPr>
            </w:pPr>
            <w:r w:rsidRPr="00A75A1A">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Change w:id="507" w:author="MCC160" w:date="2025-01-22T13:01:00Z" w16du:dateUtc="2025-01-22T12:01:00Z">
              <w:tcPr>
                <w:tcW w:w="2160" w:type="dxa"/>
                <w:tcBorders>
                  <w:top w:val="single" w:sz="4" w:space="0" w:color="auto"/>
                  <w:left w:val="single" w:sz="4" w:space="0" w:color="auto"/>
                  <w:bottom w:val="single" w:sz="4" w:space="0" w:color="auto"/>
                  <w:right w:val="single" w:sz="4" w:space="0" w:color="auto"/>
                </w:tcBorders>
              </w:tcPr>
            </w:tcPrChange>
          </w:tcPr>
          <w:p w14:paraId="4241641E" w14:textId="77777777" w:rsidR="006E7BF9" w:rsidRPr="00A75A1A" w:rsidRDefault="006E7BF9" w:rsidP="00CE3E80">
            <w:pPr>
              <w:pStyle w:val="TAL"/>
              <w:keepNext w:val="0"/>
              <w:keepLines w:val="0"/>
              <w:widowControl w:val="0"/>
            </w:pPr>
            <w:r w:rsidRPr="00A75A1A">
              <w:t>Rel-18 and later</w:t>
            </w:r>
          </w:p>
        </w:tc>
        <w:tc>
          <w:tcPr>
            <w:tcW w:w="1350" w:type="dxa"/>
            <w:tcBorders>
              <w:top w:val="single" w:sz="4" w:space="0" w:color="auto"/>
              <w:left w:val="single" w:sz="4" w:space="0" w:color="auto"/>
              <w:bottom w:val="single" w:sz="4" w:space="0" w:color="auto"/>
              <w:right w:val="single" w:sz="4" w:space="0" w:color="auto"/>
            </w:tcBorders>
            <w:tcPrChange w:id="508" w:author="MCC160" w:date="2025-01-22T13:01:00Z" w16du:dateUtc="2025-01-22T12:01:00Z">
              <w:tcPr>
                <w:tcW w:w="1350" w:type="dxa"/>
                <w:tcBorders>
                  <w:top w:val="single" w:sz="4" w:space="0" w:color="auto"/>
                  <w:left w:val="single" w:sz="4" w:space="0" w:color="auto"/>
                  <w:bottom w:val="single" w:sz="4" w:space="0" w:color="auto"/>
                  <w:right w:val="single" w:sz="4" w:space="0" w:color="auto"/>
                </w:tcBorders>
              </w:tcPr>
            </w:tcPrChange>
          </w:tcPr>
          <w:p w14:paraId="61AA9FFF" w14:textId="77777777" w:rsidR="006E7BF9" w:rsidRPr="00A75A1A" w:rsidRDefault="006E7BF9" w:rsidP="00CE3E80">
            <w:pPr>
              <w:pStyle w:val="TAL"/>
              <w:keepNext w:val="0"/>
              <w:keepLines w:val="0"/>
              <w:widowControl w:val="0"/>
              <w:rPr>
                <w:rFonts w:eastAsia="MS Mincho"/>
              </w:rPr>
            </w:pPr>
            <w:r w:rsidRPr="00A75A1A">
              <w:rPr>
                <w:rFonts w:eastAsia="MS Mincho"/>
              </w:rPr>
              <w:t>TS 24.581 [88] clause 9.2.3.23</w:t>
            </w:r>
          </w:p>
        </w:tc>
        <w:tc>
          <w:tcPr>
            <w:tcW w:w="1108" w:type="dxa"/>
            <w:tcBorders>
              <w:top w:val="single" w:sz="4" w:space="0" w:color="auto"/>
              <w:left w:val="single" w:sz="4" w:space="0" w:color="auto"/>
              <w:bottom w:val="single" w:sz="4" w:space="0" w:color="auto"/>
              <w:right w:val="single" w:sz="4" w:space="0" w:color="auto"/>
            </w:tcBorders>
            <w:tcPrChange w:id="509" w:author="MCC160" w:date="2025-01-22T13:01:00Z" w16du:dateUtc="2025-01-22T12:01:00Z">
              <w:tcPr>
                <w:tcW w:w="1108" w:type="dxa"/>
                <w:tcBorders>
                  <w:top w:val="single" w:sz="4" w:space="0" w:color="auto"/>
                  <w:left w:val="single" w:sz="4" w:space="0" w:color="auto"/>
                  <w:bottom w:val="single" w:sz="4" w:space="0" w:color="auto"/>
                  <w:right w:val="single" w:sz="4" w:space="0" w:color="auto"/>
                </w:tcBorders>
              </w:tcPr>
            </w:tcPrChange>
          </w:tcPr>
          <w:p w14:paraId="69C8F651" w14:textId="77777777" w:rsidR="006E7BF9" w:rsidRPr="00592E3B" w:rsidRDefault="006E7BF9" w:rsidP="00CE3E80">
            <w:pPr>
              <w:pStyle w:val="TAL"/>
              <w:keepNext w:val="0"/>
              <w:keepLines w:val="0"/>
              <w:widowControl w:val="0"/>
              <w:rPr>
                <w:rFonts w:eastAsia="MS Mincho"/>
              </w:rPr>
            </w:pPr>
            <w:r w:rsidRPr="00592E3B">
              <w:rPr>
                <w:rFonts w:eastAsia="MS Mincho"/>
              </w:rPr>
              <w:t>DOWNLINK</w:t>
            </w:r>
          </w:p>
        </w:tc>
      </w:tr>
      <w:tr w:rsidR="006E7BF9" w:rsidRPr="00592E3B" w14:paraId="1F282588" w14:textId="77777777" w:rsidTr="006E7BF9">
        <w:tblPrEx>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510" w:author="MCC160" w:date="2025-01-22T13:01:00Z" w16du:dateUtc="2025-01-22T12:01:00Z">
            <w:tblPrEx>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511" w:author="MCC160" w:date="2025-01-22T13:01:00Z" w16du:dateUtc="2025-01-22T12:01:00Z">
            <w:trPr>
              <w:cantSplit/>
              <w:jc w:val="center"/>
            </w:trPr>
          </w:trPrChange>
        </w:trPr>
        <w:tc>
          <w:tcPr>
            <w:tcW w:w="2791" w:type="dxa"/>
            <w:tcBorders>
              <w:top w:val="nil"/>
              <w:left w:val="single" w:sz="4" w:space="0" w:color="auto"/>
              <w:bottom w:val="single" w:sz="4" w:space="0" w:color="auto"/>
              <w:right w:val="single" w:sz="4" w:space="0" w:color="auto"/>
            </w:tcBorders>
            <w:hideMark/>
            <w:tcPrChange w:id="512" w:author="MCC160" w:date="2025-01-22T13:01:00Z" w16du:dateUtc="2025-01-22T12:01:00Z">
              <w:tcPr>
                <w:tcW w:w="2791" w:type="dxa"/>
                <w:tcBorders>
                  <w:top w:val="single" w:sz="4" w:space="0" w:color="auto"/>
                  <w:left w:val="single" w:sz="4" w:space="0" w:color="auto"/>
                  <w:bottom w:val="single" w:sz="4" w:space="0" w:color="auto"/>
                  <w:right w:val="single" w:sz="4" w:space="0" w:color="auto"/>
                </w:tcBorders>
                <w:hideMark/>
              </w:tcPr>
            </w:tcPrChange>
          </w:tcPr>
          <w:p w14:paraId="209000D3" w14:textId="77777777" w:rsidR="006E7BF9" w:rsidRPr="00A75A1A" w:rsidRDefault="006E7BF9" w:rsidP="00CE3E80">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Change w:id="513" w:author="MCC160" w:date="2025-01-22T13:01:00Z" w16du:dateUtc="2025-01-22T12:01:00Z">
              <w:tcPr>
                <w:tcW w:w="2160" w:type="dxa"/>
                <w:tcBorders>
                  <w:top w:val="single" w:sz="4" w:space="0" w:color="auto"/>
                  <w:left w:val="single" w:sz="4" w:space="0" w:color="auto"/>
                  <w:bottom w:val="single" w:sz="4" w:space="0" w:color="auto"/>
                  <w:right w:val="single" w:sz="4" w:space="0" w:color="auto"/>
                </w:tcBorders>
                <w:hideMark/>
              </w:tcPr>
            </w:tcPrChange>
          </w:tcPr>
          <w:p w14:paraId="4F7C5B45" w14:textId="77777777" w:rsidR="006E7BF9" w:rsidRPr="00A75A1A" w:rsidRDefault="006E7BF9" w:rsidP="00CE3E80">
            <w:pPr>
              <w:pStyle w:val="TAL"/>
              <w:keepNext w:val="0"/>
              <w:keepLines w:val="0"/>
              <w:widowControl w:val="0"/>
              <w:rPr>
                <w:rFonts w:cs="Arial"/>
                <w:szCs w:val="18"/>
              </w:rPr>
            </w:pPr>
            <w:r w:rsidRPr="00A75A1A">
              <w:rPr>
                <w:rFonts w:cs="Arial"/>
                <w:szCs w:val="18"/>
              </w:rPr>
              <w:t>Any value if present</w:t>
            </w:r>
          </w:p>
        </w:tc>
        <w:tc>
          <w:tcPr>
            <w:tcW w:w="2160" w:type="dxa"/>
            <w:tcBorders>
              <w:top w:val="single" w:sz="4" w:space="0" w:color="auto"/>
              <w:left w:val="single" w:sz="4" w:space="0" w:color="auto"/>
              <w:bottom w:val="single" w:sz="4" w:space="0" w:color="auto"/>
              <w:right w:val="single" w:sz="4" w:space="0" w:color="auto"/>
            </w:tcBorders>
            <w:tcPrChange w:id="514" w:author="MCC160" w:date="2025-01-22T13:01:00Z" w16du:dateUtc="2025-01-22T12:01:00Z">
              <w:tcPr>
                <w:tcW w:w="2160" w:type="dxa"/>
                <w:tcBorders>
                  <w:top w:val="single" w:sz="4" w:space="0" w:color="auto"/>
                  <w:left w:val="single" w:sz="4" w:space="0" w:color="auto"/>
                  <w:bottom w:val="single" w:sz="4" w:space="0" w:color="auto"/>
                  <w:right w:val="single" w:sz="4" w:space="0" w:color="auto"/>
                </w:tcBorders>
              </w:tcPr>
            </w:tcPrChange>
          </w:tcPr>
          <w:p w14:paraId="70C63DE1" w14:textId="77777777" w:rsidR="006E7BF9" w:rsidRPr="00A75A1A"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Change w:id="515" w:author="MCC160" w:date="2025-01-22T13:01:00Z" w16du:dateUtc="2025-01-22T12:01:00Z">
              <w:tcPr>
                <w:tcW w:w="1350" w:type="dxa"/>
                <w:tcBorders>
                  <w:top w:val="single" w:sz="4" w:space="0" w:color="auto"/>
                  <w:left w:val="single" w:sz="4" w:space="0" w:color="auto"/>
                  <w:bottom w:val="single" w:sz="4" w:space="0" w:color="auto"/>
                  <w:right w:val="single" w:sz="4" w:space="0" w:color="auto"/>
                </w:tcBorders>
              </w:tcPr>
            </w:tcPrChange>
          </w:tcPr>
          <w:p w14:paraId="0040DC73" w14:textId="77777777" w:rsidR="006E7BF9" w:rsidRPr="00A75A1A" w:rsidRDefault="006E7BF9" w:rsidP="00CE3E80">
            <w:pPr>
              <w:pStyle w:val="TAL"/>
              <w:keepNext w:val="0"/>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Change w:id="516" w:author="MCC160" w:date="2025-01-22T13:01:00Z" w16du:dateUtc="2025-01-22T12:01:00Z">
              <w:tcPr>
                <w:tcW w:w="1108" w:type="dxa"/>
                <w:tcBorders>
                  <w:top w:val="single" w:sz="4" w:space="0" w:color="auto"/>
                  <w:left w:val="single" w:sz="4" w:space="0" w:color="auto"/>
                  <w:bottom w:val="single" w:sz="4" w:space="0" w:color="auto"/>
                  <w:right w:val="single" w:sz="4" w:space="0" w:color="auto"/>
                </w:tcBorders>
              </w:tcPr>
            </w:tcPrChange>
          </w:tcPr>
          <w:p w14:paraId="5355D70E" w14:textId="77777777" w:rsidR="006E7BF9" w:rsidRPr="00592E3B" w:rsidRDefault="006E7BF9" w:rsidP="00CE3E80">
            <w:pPr>
              <w:pStyle w:val="TAL"/>
              <w:keepNext w:val="0"/>
              <w:keepLines w:val="0"/>
              <w:widowControl w:val="0"/>
              <w:rPr>
                <w:rFonts w:eastAsia="MS Mincho"/>
              </w:rPr>
            </w:pPr>
            <w:r w:rsidRPr="00592E3B">
              <w:rPr>
                <w:rFonts w:eastAsia="MS Mincho"/>
              </w:rPr>
              <w:t>UPLINK</w:t>
            </w:r>
          </w:p>
        </w:tc>
      </w:tr>
      <w:tr w:rsidR="006E7BF9" w:rsidRPr="00592E3B" w14:paraId="162EA7B0" w14:textId="77777777" w:rsidTr="00CE3E80">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234946B" w14:textId="77777777" w:rsidR="006E7BF9" w:rsidRPr="00592E3B" w:rsidRDefault="006E7BF9" w:rsidP="00CE3E80">
            <w:pPr>
              <w:pStyle w:val="TAN"/>
              <w:rPr>
                <w:rFonts w:eastAsia="MS Mincho"/>
              </w:rPr>
            </w:pPr>
            <w:r w:rsidRPr="000C1222">
              <w:rPr>
                <w:rFonts w:eastAsia="MS Mincho"/>
              </w:rPr>
              <w:t>NOTE 1:</w:t>
            </w:r>
            <w:r w:rsidRPr="000C1222">
              <w:rPr>
                <w:rFonts w:eastAsia="MS Mincho"/>
              </w:rPr>
              <w:tab/>
              <w:t>Before Rel-18 the "User Id" field (field ID 006) has been used instead of "User Id of the Transmitting User" (field ID 004). Nevertheless, it is assumed that the client can cope with unexpected fields and with missing of the User Id.</w:t>
            </w:r>
          </w:p>
        </w:tc>
      </w:tr>
    </w:tbl>
    <w:p w14:paraId="16E3C41C" w14:textId="77777777" w:rsidR="006E7BF9" w:rsidRPr="00592E3B" w:rsidRDefault="006E7BF9" w:rsidP="006E7BF9"/>
    <w:p w14:paraId="3AE7305A" w14:textId="77777777" w:rsidR="006E7BF9" w:rsidRPr="00592E3B" w:rsidRDefault="006E7BF9" w:rsidP="006E7BF9">
      <w:pPr>
        <w:pStyle w:val="Heading5"/>
      </w:pPr>
      <w:bookmarkStart w:id="517" w:name="_Toc27678241"/>
      <w:bookmarkStart w:id="518" w:name="_Toc36037263"/>
      <w:bookmarkStart w:id="519" w:name="_Toc44398340"/>
      <w:bookmarkStart w:id="520" w:name="_Toc52382539"/>
      <w:bookmarkStart w:id="521" w:name="_Toc60687450"/>
      <w:bookmarkStart w:id="522" w:name="_Toc68726615"/>
      <w:bookmarkStart w:id="523" w:name="_Toc75786541"/>
      <w:bookmarkStart w:id="524" w:name="_Toc100443450"/>
      <w:bookmarkStart w:id="525" w:name="_Toc178183870"/>
      <w:bookmarkStart w:id="526" w:name="_Toc180142688"/>
      <w:r w:rsidRPr="00592E3B">
        <w:t>5.5.11.3.3</w:t>
      </w:r>
      <w:r w:rsidRPr="00592E3B">
        <w:tab/>
        <w:t>Media Reception End Request</w:t>
      </w:r>
      <w:bookmarkEnd w:id="517"/>
      <w:bookmarkEnd w:id="518"/>
      <w:bookmarkEnd w:id="519"/>
      <w:bookmarkEnd w:id="520"/>
      <w:bookmarkEnd w:id="521"/>
      <w:bookmarkEnd w:id="522"/>
      <w:bookmarkEnd w:id="523"/>
      <w:bookmarkEnd w:id="524"/>
      <w:bookmarkEnd w:id="525"/>
      <w:bookmarkEnd w:id="526"/>
    </w:p>
    <w:p w14:paraId="5236BFCA" w14:textId="77777777" w:rsidR="006E7BF9" w:rsidRPr="00592E3B" w:rsidRDefault="006E7BF9" w:rsidP="006E7BF9">
      <w:pPr>
        <w:pStyle w:val="TH"/>
      </w:pPr>
      <w:r w:rsidRPr="00592E3B">
        <w:t>Table 5.5.11.3.3-1: Media Reception End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Change w:id="527">
          <w:tblGrid>
            <w:gridCol w:w="2790"/>
            <w:gridCol w:w="2160"/>
            <w:gridCol w:w="2160"/>
            <w:gridCol w:w="1350"/>
            <w:gridCol w:w="1170"/>
          </w:tblGrid>
        </w:tblGridChange>
      </w:tblGrid>
      <w:tr w:rsidR="006E7BF9" w:rsidRPr="00592E3B" w14:paraId="5BDF5947" w14:textId="77777777" w:rsidTr="00CE3E80">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9689315" w14:textId="77777777" w:rsidR="006E7BF9" w:rsidRPr="00592E3B" w:rsidRDefault="006E7BF9" w:rsidP="00CE3E80">
            <w:pPr>
              <w:pStyle w:val="TAL"/>
              <w:keepNext w:val="0"/>
              <w:keepLines w:val="0"/>
              <w:widowControl w:val="0"/>
            </w:pPr>
            <w:r w:rsidRPr="00592E3B">
              <w:t>Derivation Path: TS 24.581 [88] Table 9.2.26-1</w:t>
            </w:r>
          </w:p>
        </w:tc>
      </w:tr>
      <w:tr w:rsidR="006E7BF9" w:rsidRPr="00592E3B" w14:paraId="65FC4EA6" w14:textId="77777777" w:rsidTr="00CE3E80">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2270F207" w14:textId="77777777" w:rsidR="006E7BF9" w:rsidRPr="00592E3B" w:rsidRDefault="006E7BF9" w:rsidP="00CE3E80">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201CC56" w14:textId="77777777" w:rsidR="006E7BF9" w:rsidRPr="00592E3B" w:rsidRDefault="006E7BF9" w:rsidP="00CE3E80">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7A08D841" w14:textId="77777777" w:rsidR="006E7BF9" w:rsidRPr="00592E3B" w:rsidRDefault="006E7BF9" w:rsidP="00CE3E80">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405D2DB9" w14:textId="77777777" w:rsidR="006E7BF9" w:rsidRPr="00592E3B" w:rsidRDefault="006E7BF9" w:rsidP="00CE3E80">
            <w:pPr>
              <w:pStyle w:val="TAH"/>
              <w:keepNext w:val="0"/>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51AFF2A4" w14:textId="77777777" w:rsidR="006E7BF9" w:rsidRPr="00592E3B" w:rsidRDefault="006E7BF9" w:rsidP="00CE3E80">
            <w:pPr>
              <w:pStyle w:val="TAH"/>
              <w:keepNext w:val="0"/>
              <w:keepLines w:val="0"/>
              <w:widowControl w:val="0"/>
            </w:pPr>
            <w:r w:rsidRPr="00592E3B">
              <w:t>Condition</w:t>
            </w:r>
          </w:p>
        </w:tc>
      </w:tr>
      <w:tr w:rsidR="006E7BF9" w:rsidRPr="00592E3B" w14:paraId="1699AFA0"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1B6224AD" w14:textId="77777777" w:rsidR="006E7BF9" w:rsidRPr="00592E3B" w:rsidRDefault="006E7BF9" w:rsidP="00CE3E80">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1F25C9AE" w14:textId="77777777" w:rsidR="006E7BF9" w:rsidRPr="00592E3B" w:rsidRDefault="006E7BF9" w:rsidP="00CE3E80">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07B6E0F8"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DE14BE2"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728E303" w14:textId="77777777" w:rsidR="006E7BF9" w:rsidRPr="00592E3B" w:rsidRDefault="006E7BF9" w:rsidP="00CE3E80">
            <w:pPr>
              <w:pStyle w:val="TAL"/>
              <w:keepNext w:val="0"/>
              <w:keepLines w:val="0"/>
              <w:widowControl w:val="0"/>
            </w:pPr>
          </w:p>
        </w:tc>
      </w:tr>
      <w:tr w:rsidR="006E7BF9" w:rsidRPr="00592E3B" w14:paraId="476BA3C5"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20F3562F" w14:textId="77777777" w:rsidR="006E7BF9" w:rsidRPr="00592E3B" w:rsidRDefault="006E7BF9" w:rsidP="00CE3E80">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323E005F" w14:textId="77777777" w:rsidR="006E7BF9" w:rsidRPr="00592E3B" w:rsidRDefault="006E7BF9" w:rsidP="00CE3E80">
            <w:pPr>
              <w:pStyle w:val="TAL"/>
              <w:keepNext w:val="0"/>
              <w:keepLines w:val="0"/>
              <w:widowControl w:val="0"/>
            </w:pPr>
            <w:r w:rsidRPr="00592E3B">
              <w:t>“00010”</w:t>
            </w:r>
          </w:p>
        </w:tc>
        <w:tc>
          <w:tcPr>
            <w:tcW w:w="2160" w:type="dxa"/>
            <w:tcBorders>
              <w:top w:val="single" w:sz="4" w:space="0" w:color="auto"/>
              <w:left w:val="single" w:sz="4" w:space="0" w:color="auto"/>
              <w:bottom w:val="single" w:sz="4" w:space="0" w:color="auto"/>
              <w:right w:val="single" w:sz="4" w:space="0" w:color="auto"/>
            </w:tcBorders>
            <w:hideMark/>
          </w:tcPr>
          <w:p w14:paraId="0FA1184D" w14:textId="77777777" w:rsidR="006E7BF9" w:rsidRPr="00592E3B" w:rsidRDefault="006E7BF9" w:rsidP="00CE3E80">
            <w:pPr>
              <w:pStyle w:val="TAL"/>
              <w:keepNext w:val="0"/>
              <w:keepLines w:val="0"/>
              <w:widowControl w:val="0"/>
            </w:pPr>
            <w:r w:rsidRPr="00592E3B">
              <w:t>Media Reception End Request</w:t>
            </w:r>
          </w:p>
          <w:p w14:paraId="322E0901"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2B1C4CB2" w14:textId="77777777" w:rsidR="006E7BF9" w:rsidRPr="00592E3B" w:rsidRDefault="006E7BF9" w:rsidP="00CE3E80">
            <w:pPr>
              <w:pStyle w:val="TAL"/>
              <w:keepNext w:val="0"/>
              <w:keepLines w:val="0"/>
              <w:widowControl w:val="0"/>
            </w:pPr>
            <w:r w:rsidRPr="00592E3B">
              <w:t>TS 24.581 [88] clause 9.2.26 and 9.2.2.1-3</w:t>
            </w:r>
          </w:p>
        </w:tc>
        <w:tc>
          <w:tcPr>
            <w:tcW w:w="1170" w:type="dxa"/>
            <w:tcBorders>
              <w:top w:val="single" w:sz="4" w:space="0" w:color="auto"/>
              <w:left w:val="single" w:sz="4" w:space="0" w:color="auto"/>
              <w:bottom w:val="single" w:sz="4" w:space="0" w:color="auto"/>
              <w:right w:val="single" w:sz="4" w:space="0" w:color="auto"/>
            </w:tcBorders>
          </w:tcPr>
          <w:p w14:paraId="77B720A0" w14:textId="77777777" w:rsidR="006E7BF9" w:rsidRPr="00592E3B" w:rsidRDefault="006E7BF9" w:rsidP="00CE3E80">
            <w:pPr>
              <w:pStyle w:val="TAL"/>
              <w:keepNext w:val="0"/>
              <w:keepLines w:val="0"/>
              <w:widowControl w:val="0"/>
            </w:pPr>
          </w:p>
        </w:tc>
      </w:tr>
      <w:tr w:rsidR="006E7BF9" w:rsidRPr="00592E3B" w14:paraId="0CFFF090"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077689F9"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6997BAEB" w14:textId="77777777" w:rsidR="006E7BF9" w:rsidRPr="00592E3B" w:rsidRDefault="006E7BF9" w:rsidP="00CE3E80">
            <w:pPr>
              <w:pStyle w:val="TAL"/>
              <w:keepNext w:val="0"/>
              <w:keepLines w:val="0"/>
              <w:widowControl w:val="0"/>
            </w:pPr>
            <w:r w:rsidRPr="00592E3B">
              <w:t>“10010”</w:t>
            </w:r>
          </w:p>
        </w:tc>
        <w:tc>
          <w:tcPr>
            <w:tcW w:w="2160" w:type="dxa"/>
            <w:tcBorders>
              <w:top w:val="single" w:sz="4" w:space="0" w:color="auto"/>
              <w:left w:val="single" w:sz="4" w:space="0" w:color="auto"/>
              <w:bottom w:val="single" w:sz="4" w:space="0" w:color="auto"/>
              <w:right w:val="single" w:sz="4" w:space="0" w:color="auto"/>
            </w:tcBorders>
          </w:tcPr>
          <w:p w14:paraId="7CEAC2AD"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53B69F9"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635D4A80" w14:textId="77777777" w:rsidR="006E7BF9" w:rsidRPr="00592E3B" w:rsidRDefault="006E7BF9" w:rsidP="00CE3E80">
            <w:pPr>
              <w:pStyle w:val="TAL"/>
              <w:keepNext w:val="0"/>
              <w:keepLines w:val="0"/>
              <w:widowControl w:val="0"/>
            </w:pPr>
            <w:r w:rsidRPr="00592E3B">
              <w:t>ACK</w:t>
            </w:r>
          </w:p>
        </w:tc>
      </w:tr>
      <w:tr w:rsidR="006E7BF9" w:rsidRPr="00592E3B" w14:paraId="5A24E7A3"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51BC728B" w14:textId="77777777" w:rsidR="006E7BF9" w:rsidRPr="00592E3B" w:rsidRDefault="006E7BF9" w:rsidP="00CE3E80">
            <w:pPr>
              <w:pStyle w:val="TAL"/>
              <w:keepNext w:val="0"/>
              <w:keepLines w:val="0"/>
              <w:widowControl w:val="0"/>
              <w:rPr>
                <w:bCs/>
              </w:rPr>
            </w:pPr>
            <w:r w:rsidRPr="00592E3B">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5831B1C" w14:textId="77777777" w:rsidR="006E7BF9" w:rsidRPr="00592E3B" w:rsidRDefault="006E7BF9" w:rsidP="00CE3E80">
            <w:pPr>
              <w:pStyle w:val="TAL"/>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51B3C821" w14:textId="77777777" w:rsidR="006E7BF9" w:rsidRPr="00592E3B" w:rsidRDefault="006E7BF9" w:rsidP="00CE3E80">
            <w:pPr>
              <w:pStyle w:val="TAL"/>
            </w:pPr>
            <w:r w:rsidRPr="00592E3B">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79117459" w14:textId="77777777" w:rsidR="006E7BF9" w:rsidRPr="00592E3B" w:rsidRDefault="006E7BF9" w:rsidP="00CE3E80">
            <w:pPr>
              <w:pStyle w:val="TAL"/>
              <w:keepNext w:val="0"/>
              <w:keepLines w:val="0"/>
              <w:widowControl w:val="0"/>
              <w:rPr>
                <w:rFonts w:cs="Arial"/>
                <w:szCs w:val="18"/>
              </w:rPr>
            </w:pPr>
            <w:r w:rsidRPr="00592E3B">
              <w:t>IETF </w:t>
            </w:r>
            <w:r w:rsidRPr="00592E3B">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2DA97CC9" w14:textId="77777777" w:rsidR="006E7BF9" w:rsidRPr="00592E3B" w:rsidRDefault="006E7BF9" w:rsidP="00CE3E80">
            <w:pPr>
              <w:pStyle w:val="TAL"/>
              <w:keepNext w:val="0"/>
              <w:keepLines w:val="0"/>
              <w:widowControl w:val="0"/>
            </w:pPr>
            <w:r w:rsidRPr="00592E3B">
              <w:t>DOWNLINK</w:t>
            </w:r>
          </w:p>
        </w:tc>
      </w:tr>
      <w:tr w:rsidR="006E7BF9" w:rsidRPr="00592E3B" w14:paraId="6212857D"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54D73008" w14:textId="77777777" w:rsidR="006E7BF9" w:rsidRPr="00592E3B" w:rsidRDefault="006E7BF9" w:rsidP="00CE3E80">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5E5A7840" w14:textId="77777777" w:rsidR="006E7BF9" w:rsidRPr="00592E3B" w:rsidRDefault="006E7BF9" w:rsidP="00CE3E80">
            <w:pPr>
              <w:pStyle w:val="TAL"/>
              <w:rPr>
                <w:rFonts w:cs="Arial"/>
                <w:szCs w:val="18"/>
              </w:rPr>
            </w:pPr>
            <w:r w:rsidRPr="00322072">
              <w:t>RTCP SSRC of the client</w:t>
            </w:r>
          </w:p>
        </w:tc>
        <w:tc>
          <w:tcPr>
            <w:tcW w:w="2160" w:type="dxa"/>
            <w:tcBorders>
              <w:top w:val="single" w:sz="4" w:space="0" w:color="auto"/>
              <w:left w:val="single" w:sz="4" w:space="0" w:color="auto"/>
              <w:bottom w:val="single" w:sz="4" w:space="0" w:color="auto"/>
              <w:right w:val="single" w:sz="4" w:space="0" w:color="auto"/>
            </w:tcBorders>
          </w:tcPr>
          <w:p w14:paraId="4FC404D1" w14:textId="77777777" w:rsidR="006E7BF9" w:rsidRPr="00592E3B" w:rsidRDefault="006E7BF9" w:rsidP="00CE3E80">
            <w:pPr>
              <w:pStyle w:val="TAL"/>
            </w:pPr>
            <w:r w:rsidRPr="00592E3B">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2DF9B066"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EF1172A" w14:textId="77777777" w:rsidR="006E7BF9" w:rsidRPr="00592E3B" w:rsidRDefault="006E7BF9" w:rsidP="00CE3E80">
            <w:pPr>
              <w:pStyle w:val="TAL"/>
              <w:keepNext w:val="0"/>
              <w:keepLines w:val="0"/>
              <w:widowControl w:val="0"/>
            </w:pPr>
            <w:r w:rsidRPr="00592E3B">
              <w:rPr>
                <w:rFonts w:eastAsia="MS Mincho"/>
              </w:rPr>
              <w:t>UPLINK</w:t>
            </w:r>
          </w:p>
        </w:tc>
      </w:tr>
      <w:tr w:rsidR="006E7BF9" w:rsidRPr="00592E3B" w14:paraId="61D53602"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B980770" w14:textId="77777777" w:rsidR="006E7BF9" w:rsidRPr="00592E3B" w:rsidRDefault="006E7BF9" w:rsidP="00CE3E80">
            <w:pPr>
              <w:pStyle w:val="TAL"/>
              <w:keepNext w:val="0"/>
              <w:keepLines w:val="0"/>
              <w:widowControl w:val="0"/>
              <w:rPr>
                <w:bCs/>
              </w:rPr>
            </w:pPr>
            <w:r w:rsidRPr="00592E3B">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2625DA2" w14:textId="77777777" w:rsidR="006E7BF9" w:rsidRPr="00592E3B" w:rsidRDefault="006E7BF9" w:rsidP="00CE3E80">
            <w:pPr>
              <w:pStyle w:val="TAL"/>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62AED2C3"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67D8648B" w14:textId="77777777" w:rsidR="006E7BF9" w:rsidRPr="00592E3B" w:rsidRDefault="006E7BF9" w:rsidP="00CE3E80">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7396234D" w14:textId="77777777" w:rsidR="006E7BF9" w:rsidRPr="00592E3B" w:rsidRDefault="006E7BF9" w:rsidP="00CE3E80">
            <w:pPr>
              <w:pStyle w:val="TAL"/>
              <w:keepNext w:val="0"/>
              <w:keepLines w:val="0"/>
              <w:widowControl w:val="0"/>
            </w:pPr>
          </w:p>
        </w:tc>
      </w:tr>
      <w:tr w:rsidR="006E7BF9" w:rsidRPr="00592E3B" w14:paraId="24B4A484" w14:textId="77777777" w:rsidTr="00CE3E80">
        <w:trPr>
          <w:cantSplit/>
          <w:jc w:val="center"/>
        </w:trPr>
        <w:tc>
          <w:tcPr>
            <w:tcW w:w="2790" w:type="dxa"/>
            <w:tcBorders>
              <w:top w:val="single" w:sz="4" w:space="0" w:color="auto"/>
              <w:left w:val="single" w:sz="4" w:space="0" w:color="auto"/>
              <w:bottom w:val="nil"/>
              <w:right w:val="single" w:sz="4" w:space="0" w:color="auto"/>
            </w:tcBorders>
          </w:tcPr>
          <w:p w14:paraId="4B85E070" w14:textId="77777777" w:rsidR="006E7BF9" w:rsidRPr="00592E3B" w:rsidRDefault="006E7BF9" w:rsidP="00CE3E80">
            <w:pPr>
              <w:pStyle w:val="TAL"/>
              <w:keepNext w:val="0"/>
              <w:keepLines w:val="0"/>
              <w:widowControl w:val="0"/>
              <w:rPr>
                <w:bCs/>
              </w:rPr>
            </w:pPr>
            <w:r w:rsidRPr="00592E3B">
              <w:rPr>
                <w:rFonts w:eastAsia="MS Mincho"/>
                <w:b/>
              </w:rPr>
              <w:t>User</w:t>
            </w:r>
            <w:r w:rsidRPr="000C0CFA">
              <w:rPr>
                <w:rFonts w:eastAsia="MS Mincho"/>
                <w:b/>
              </w:rPr>
              <w:t xml:space="preserve"> </w:t>
            </w:r>
            <w:r>
              <w:rPr>
                <w:rFonts w:eastAsia="MS Mincho"/>
                <w:b/>
              </w:rPr>
              <w:t xml:space="preserve">Id </w:t>
            </w:r>
            <w:r w:rsidRPr="000C0CFA">
              <w:rPr>
                <w:rFonts w:eastAsia="MS Mincho"/>
                <w:b/>
              </w:rPr>
              <w:t>of the Transmitting User</w:t>
            </w:r>
          </w:p>
        </w:tc>
        <w:tc>
          <w:tcPr>
            <w:tcW w:w="2160" w:type="dxa"/>
            <w:tcBorders>
              <w:top w:val="single" w:sz="4" w:space="0" w:color="auto"/>
              <w:left w:val="single" w:sz="4" w:space="0" w:color="auto"/>
              <w:bottom w:val="single" w:sz="4" w:space="0" w:color="auto"/>
              <w:right w:val="single" w:sz="4" w:space="0" w:color="auto"/>
            </w:tcBorders>
          </w:tcPr>
          <w:p w14:paraId="6A00103C" w14:textId="77777777" w:rsidR="006E7BF9" w:rsidRPr="00592E3B" w:rsidRDefault="006E7BF9" w:rsidP="00CE3E80">
            <w:pPr>
              <w:pStyle w:val="TAL"/>
            </w:pPr>
            <w:r w:rsidRPr="00592E3B">
              <w:rPr>
                <w:rFonts w:eastAsia="MS PGothic"/>
              </w:rPr>
              <w:t>Not present</w:t>
            </w:r>
          </w:p>
        </w:tc>
        <w:tc>
          <w:tcPr>
            <w:tcW w:w="2160" w:type="dxa"/>
            <w:tcBorders>
              <w:top w:val="single" w:sz="4" w:space="0" w:color="auto"/>
              <w:left w:val="single" w:sz="4" w:space="0" w:color="auto"/>
              <w:bottom w:val="nil"/>
              <w:right w:val="single" w:sz="4" w:space="0" w:color="auto"/>
            </w:tcBorders>
          </w:tcPr>
          <w:p w14:paraId="1F7BCF0D" w14:textId="77777777" w:rsidR="006E7BF9" w:rsidRPr="00592E3B" w:rsidRDefault="006E7BF9" w:rsidP="00CE3E80">
            <w:pPr>
              <w:pStyle w:val="TAL"/>
            </w:pPr>
            <w:r w:rsidRPr="009A363E">
              <w:rPr>
                <w:rFonts w:eastAsia="MS PGothic"/>
              </w:rPr>
              <w:t>Rel-18 and later</w:t>
            </w:r>
          </w:p>
        </w:tc>
        <w:tc>
          <w:tcPr>
            <w:tcW w:w="1350" w:type="dxa"/>
            <w:tcBorders>
              <w:top w:val="single" w:sz="4" w:space="0" w:color="auto"/>
              <w:left w:val="single" w:sz="4" w:space="0" w:color="auto"/>
              <w:bottom w:val="nil"/>
              <w:right w:val="single" w:sz="4" w:space="0" w:color="auto"/>
            </w:tcBorders>
          </w:tcPr>
          <w:p w14:paraId="6BC2E5DC" w14:textId="77777777" w:rsidR="006E7BF9" w:rsidRPr="00592E3B" w:rsidRDefault="006E7BF9" w:rsidP="00CE3E80">
            <w:pPr>
              <w:pStyle w:val="TAL"/>
              <w:keepNext w:val="0"/>
              <w:keepLines w:val="0"/>
              <w:widowControl w:val="0"/>
              <w:rPr>
                <w:rFonts w:cs="Arial"/>
                <w:szCs w:val="18"/>
              </w:rPr>
            </w:pPr>
            <w:r w:rsidRPr="000C0CFA">
              <w:rPr>
                <w:rFonts w:eastAsia="MS Mincho"/>
              </w:rPr>
              <w:t>TS 24.581 [88] clause 9.2.3.</w:t>
            </w:r>
            <w:r>
              <w:rPr>
                <w:rFonts w:eastAsia="MS Mincho"/>
              </w:rPr>
              <w:t>6</w:t>
            </w:r>
          </w:p>
        </w:tc>
        <w:tc>
          <w:tcPr>
            <w:tcW w:w="1170" w:type="dxa"/>
            <w:tcBorders>
              <w:top w:val="single" w:sz="4" w:space="0" w:color="auto"/>
              <w:left w:val="single" w:sz="4" w:space="0" w:color="auto"/>
              <w:bottom w:val="single" w:sz="4" w:space="0" w:color="auto"/>
              <w:right w:val="single" w:sz="4" w:space="0" w:color="auto"/>
            </w:tcBorders>
          </w:tcPr>
          <w:p w14:paraId="2EF91558" w14:textId="77777777" w:rsidR="006E7BF9" w:rsidRPr="00592E3B" w:rsidRDefault="006E7BF9" w:rsidP="00CE3E80">
            <w:pPr>
              <w:pStyle w:val="TAL"/>
              <w:keepNext w:val="0"/>
              <w:keepLines w:val="0"/>
              <w:widowControl w:val="0"/>
            </w:pPr>
            <w:r w:rsidRPr="00592E3B">
              <w:rPr>
                <w:rFonts w:eastAsia="MS Mincho"/>
              </w:rPr>
              <w:t>DOWNLINK</w:t>
            </w:r>
          </w:p>
        </w:tc>
      </w:tr>
      <w:tr w:rsidR="006E7BF9" w:rsidRPr="00592E3B" w14:paraId="5AFBD97C"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411823BC" w14:textId="77777777" w:rsidR="006E7BF9" w:rsidRPr="00592E3B" w:rsidRDefault="006E7BF9" w:rsidP="00CE3E80">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561FBD96" w14:textId="77777777" w:rsidR="006E7BF9" w:rsidRPr="00592E3B" w:rsidRDefault="006E7BF9" w:rsidP="00CE3E80">
            <w:pPr>
              <w:pStyle w:val="TAL"/>
            </w:pPr>
            <w:r>
              <w:t>Any value if present</w:t>
            </w:r>
          </w:p>
        </w:tc>
        <w:tc>
          <w:tcPr>
            <w:tcW w:w="2160" w:type="dxa"/>
            <w:tcBorders>
              <w:top w:val="nil"/>
              <w:left w:val="single" w:sz="4" w:space="0" w:color="auto"/>
              <w:bottom w:val="single" w:sz="4" w:space="0" w:color="auto"/>
              <w:right w:val="single" w:sz="4" w:space="0" w:color="auto"/>
            </w:tcBorders>
          </w:tcPr>
          <w:p w14:paraId="1AB8F89D" w14:textId="77777777" w:rsidR="006E7BF9" w:rsidRPr="00592E3B" w:rsidRDefault="006E7BF9" w:rsidP="00CE3E80">
            <w:pPr>
              <w:pStyle w:val="TAL"/>
            </w:pPr>
          </w:p>
        </w:tc>
        <w:tc>
          <w:tcPr>
            <w:tcW w:w="1350" w:type="dxa"/>
            <w:tcBorders>
              <w:top w:val="nil"/>
              <w:left w:val="single" w:sz="4" w:space="0" w:color="auto"/>
              <w:bottom w:val="single" w:sz="4" w:space="0" w:color="auto"/>
              <w:right w:val="single" w:sz="4" w:space="0" w:color="auto"/>
            </w:tcBorders>
          </w:tcPr>
          <w:p w14:paraId="45265FB3" w14:textId="77777777" w:rsidR="006E7BF9" w:rsidRPr="00592E3B" w:rsidRDefault="006E7BF9" w:rsidP="00CE3E80">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6C32267F" w14:textId="77777777" w:rsidR="006E7BF9" w:rsidRPr="00592E3B" w:rsidRDefault="006E7BF9" w:rsidP="00CE3E80">
            <w:pPr>
              <w:pStyle w:val="TAL"/>
              <w:keepNext w:val="0"/>
              <w:keepLines w:val="0"/>
              <w:widowControl w:val="0"/>
            </w:pPr>
            <w:r w:rsidRPr="00592E3B">
              <w:rPr>
                <w:rFonts w:eastAsia="MS Mincho"/>
              </w:rPr>
              <w:t>UPLINK</w:t>
            </w:r>
          </w:p>
        </w:tc>
      </w:tr>
      <w:tr w:rsidR="006E7BF9" w:rsidRPr="00592E3B" w:rsidDel="00A75A1A" w14:paraId="6DE79A56"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tcPr>
          <w:p w14:paraId="0AD353ED" w14:textId="77777777" w:rsidR="006E7BF9" w:rsidRPr="00592E3B" w:rsidDel="00A75A1A" w:rsidRDefault="006E7BF9" w:rsidP="00CE3E80">
            <w:pPr>
              <w:pStyle w:val="TAL"/>
              <w:keepNext w:val="0"/>
              <w:keepLines w:val="0"/>
              <w:widowControl w:val="0"/>
              <w:rPr>
                <w:b/>
                <w:bCs/>
              </w:rPr>
            </w:pPr>
            <w:r w:rsidRPr="009A363E">
              <w:rPr>
                <w:rFonts w:eastAsia="MS Mincho"/>
                <w:b/>
                <w:bCs/>
              </w:rPr>
              <w:t>Audio SSRC of the Transmitting User</w:t>
            </w:r>
          </w:p>
        </w:tc>
        <w:tc>
          <w:tcPr>
            <w:tcW w:w="2160" w:type="dxa"/>
            <w:tcBorders>
              <w:top w:val="single" w:sz="4" w:space="0" w:color="auto"/>
              <w:left w:val="single" w:sz="4" w:space="0" w:color="auto"/>
              <w:bottom w:val="single" w:sz="4" w:space="0" w:color="auto"/>
              <w:right w:val="single" w:sz="4" w:space="0" w:color="auto"/>
            </w:tcBorders>
          </w:tcPr>
          <w:p w14:paraId="68475175" w14:textId="77777777" w:rsidR="006E7BF9" w:rsidRPr="000E132E" w:rsidDel="00A75A1A" w:rsidRDefault="006E7BF9" w:rsidP="00CE3E80">
            <w:pPr>
              <w:pStyle w:val="TAL"/>
            </w:pPr>
            <w:r w:rsidRPr="000E132E">
              <w:t>Media</w:t>
            </w:r>
            <w:r>
              <w:t>/Audio</w:t>
            </w:r>
            <w:r w:rsidRPr="000E132E">
              <w:t xml:space="preserve"> SSRC of remote client </w:t>
            </w:r>
            <w:r w:rsidRPr="00592E3B">
              <w:t>as provided in Media transmission notification message sent to the UE</w:t>
            </w:r>
          </w:p>
        </w:tc>
        <w:tc>
          <w:tcPr>
            <w:tcW w:w="2160" w:type="dxa"/>
            <w:tcBorders>
              <w:top w:val="single" w:sz="4" w:space="0" w:color="auto"/>
              <w:left w:val="single" w:sz="4" w:space="0" w:color="auto"/>
              <w:bottom w:val="single" w:sz="4" w:space="0" w:color="auto"/>
              <w:right w:val="single" w:sz="4" w:space="0" w:color="auto"/>
            </w:tcBorders>
          </w:tcPr>
          <w:p w14:paraId="130CF5B6" w14:textId="77777777" w:rsidR="006E7BF9" w:rsidRPr="00592E3B" w:rsidRDefault="006E7BF9" w:rsidP="00CE3E80">
            <w:pPr>
              <w:pStyle w:val="TAL"/>
              <w:keepNext w:val="0"/>
            </w:pPr>
            <w:r w:rsidRPr="00592E3B">
              <w:t>SSRC of the user transmitting the media</w:t>
            </w:r>
          </w:p>
          <w:p w14:paraId="733AF26C" w14:textId="77777777" w:rsidR="006E7BF9" w:rsidRPr="00592E3B" w:rsidDel="00A75A1A" w:rsidRDefault="006E7BF9" w:rsidP="00CE3E80">
            <w:pPr>
              <w:pStyle w:val="TAL"/>
            </w:pPr>
            <w:r w:rsidRPr="00592E3B">
              <w:rPr>
                <w:rFonts w:cs="Arial"/>
                <w:szCs w:val="18"/>
              </w:rPr>
              <w:t>Notation in accordance with clause 5.5.11.0.</w:t>
            </w:r>
          </w:p>
        </w:tc>
        <w:tc>
          <w:tcPr>
            <w:tcW w:w="1350" w:type="dxa"/>
            <w:tcBorders>
              <w:top w:val="single" w:sz="4" w:space="0" w:color="auto"/>
              <w:left w:val="single" w:sz="4" w:space="0" w:color="auto"/>
              <w:bottom w:val="single" w:sz="4" w:space="0" w:color="auto"/>
              <w:right w:val="single" w:sz="4" w:space="0" w:color="auto"/>
            </w:tcBorders>
          </w:tcPr>
          <w:p w14:paraId="377318FD" w14:textId="77777777" w:rsidR="006E7BF9" w:rsidRPr="00592E3B" w:rsidDel="00A75A1A" w:rsidRDefault="006E7BF9" w:rsidP="00CE3E80">
            <w:pPr>
              <w:pStyle w:val="TAL"/>
              <w:keepNext w:val="0"/>
              <w:keepLines w:val="0"/>
              <w:widowControl w:val="0"/>
            </w:pPr>
            <w:r w:rsidRPr="00790F68">
              <w:rPr>
                <w:rFonts w:eastAsia="MS PGothic"/>
              </w:rPr>
              <w:t>TS 24.581 [88] clause 9.2.3.</w:t>
            </w:r>
            <w:r>
              <w:rPr>
                <w:rFonts w:eastAsia="MS PGothic"/>
              </w:rPr>
              <w:t>16</w:t>
            </w:r>
          </w:p>
        </w:tc>
        <w:tc>
          <w:tcPr>
            <w:tcW w:w="1170" w:type="dxa"/>
            <w:tcBorders>
              <w:top w:val="single" w:sz="4" w:space="0" w:color="auto"/>
              <w:left w:val="single" w:sz="4" w:space="0" w:color="auto"/>
              <w:bottom w:val="single" w:sz="4" w:space="0" w:color="auto"/>
              <w:right w:val="single" w:sz="4" w:space="0" w:color="auto"/>
            </w:tcBorders>
          </w:tcPr>
          <w:p w14:paraId="55927036" w14:textId="77777777" w:rsidR="006E7BF9" w:rsidRPr="00592E3B" w:rsidDel="00A75A1A" w:rsidRDefault="006E7BF9" w:rsidP="00CE3E80">
            <w:pPr>
              <w:pStyle w:val="TAL"/>
              <w:keepNext w:val="0"/>
              <w:keepLines w:val="0"/>
              <w:widowControl w:val="0"/>
            </w:pPr>
          </w:p>
        </w:tc>
      </w:tr>
      <w:tr w:rsidR="006E7BF9" w:rsidRPr="00592E3B" w:rsidDel="00A75A1A" w14:paraId="6EE43925" w14:textId="77777777" w:rsidTr="00CE3E80">
        <w:trPr>
          <w:cantSplit/>
          <w:jc w:val="center"/>
        </w:trPr>
        <w:tc>
          <w:tcPr>
            <w:tcW w:w="2790" w:type="dxa"/>
            <w:tcBorders>
              <w:top w:val="single" w:sz="4" w:space="0" w:color="auto"/>
              <w:left w:val="single" w:sz="4" w:space="0" w:color="auto"/>
              <w:bottom w:val="nil"/>
              <w:right w:val="single" w:sz="4" w:space="0" w:color="auto"/>
            </w:tcBorders>
          </w:tcPr>
          <w:p w14:paraId="6918C376" w14:textId="77777777" w:rsidR="006E7BF9" w:rsidRPr="00592E3B" w:rsidDel="00A75A1A" w:rsidRDefault="006E7BF9" w:rsidP="00CE3E80">
            <w:pPr>
              <w:pStyle w:val="TAL"/>
              <w:keepNext w:val="0"/>
              <w:keepLines w:val="0"/>
              <w:widowControl w:val="0"/>
              <w:rPr>
                <w:b/>
                <w:bCs/>
              </w:rPr>
            </w:pPr>
            <w:r>
              <w:rPr>
                <w:rFonts w:eastAsia="MS Mincho"/>
                <w:b/>
                <w:bCs/>
              </w:rPr>
              <w:t>Vide</w:t>
            </w:r>
            <w:r w:rsidRPr="009A363E">
              <w:rPr>
                <w:rFonts w:eastAsia="MS Mincho"/>
                <w:b/>
                <w:bCs/>
              </w:rPr>
              <w:t>o SSRC of the Transmitting User</w:t>
            </w:r>
          </w:p>
        </w:tc>
        <w:tc>
          <w:tcPr>
            <w:tcW w:w="2160" w:type="dxa"/>
            <w:tcBorders>
              <w:top w:val="single" w:sz="4" w:space="0" w:color="auto"/>
              <w:left w:val="single" w:sz="4" w:space="0" w:color="auto"/>
              <w:bottom w:val="single" w:sz="4" w:space="0" w:color="auto"/>
              <w:right w:val="single" w:sz="4" w:space="0" w:color="auto"/>
            </w:tcBorders>
          </w:tcPr>
          <w:p w14:paraId="760F6732" w14:textId="77777777" w:rsidR="006E7BF9" w:rsidRPr="000E132E" w:rsidDel="00A75A1A" w:rsidRDefault="006E7BF9" w:rsidP="00CE3E80">
            <w:pPr>
              <w:pStyle w:val="TAL"/>
            </w:pPr>
            <w:r w:rsidRPr="00592E3B">
              <w:rPr>
                <w:rFonts w:eastAsia="MS PGothic"/>
              </w:rPr>
              <w:t>Not present</w:t>
            </w:r>
          </w:p>
        </w:tc>
        <w:tc>
          <w:tcPr>
            <w:tcW w:w="2160" w:type="dxa"/>
            <w:tcBorders>
              <w:top w:val="single" w:sz="4" w:space="0" w:color="auto"/>
              <w:left w:val="single" w:sz="4" w:space="0" w:color="auto"/>
              <w:bottom w:val="nil"/>
              <w:right w:val="single" w:sz="4" w:space="0" w:color="auto"/>
            </w:tcBorders>
          </w:tcPr>
          <w:p w14:paraId="47F6E77E" w14:textId="77777777" w:rsidR="006E7BF9" w:rsidRPr="00592E3B" w:rsidDel="00A75A1A" w:rsidRDefault="006E7BF9" w:rsidP="00CE3E80">
            <w:pPr>
              <w:pStyle w:val="TAL"/>
            </w:pPr>
            <w:r w:rsidRPr="009A363E">
              <w:rPr>
                <w:rFonts w:eastAsia="MS PGothic"/>
              </w:rPr>
              <w:t>Rel-18 and later</w:t>
            </w:r>
          </w:p>
        </w:tc>
        <w:tc>
          <w:tcPr>
            <w:tcW w:w="1350" w:type="dxa"/>
            <w:tcBorders>
              <w:top w:val="single" w:sz="4" w:space="0" w:color="auto"/>
              <w:left w:val="single" w:sz="4" w:space="0" w:color="auto"/>
              <w:bottom w:val="single" w:sz="4" w:space="0" w:color="auto"/>
              <w:right w:val="single" w:sz="4" w:space="0" w:color="auto"/>
            </w:tcBorders>
          </w:tcPr>
          <w:p w14:paraId="661BB034" w14:textId="77777777" w:rsidR="006E7BF9" w:rsidRPr="00592E3B" w:rsidDel="00A75A1A" w:rsidRDefault="006E7BF9" w:rsidP="00CE3E80">
            <w:pPr>
              <w:pStyle w:val="TAL"/>
              <w:keepNext w:val="0"/>
              <w:keepLines w:val="0"/>
              <w:widowControl w:val="0"/>
            </w:pPr>
            <w:r w:rsidRPr="00790F68">
              <w:rPr>
                <w:rFonts w:eastAsia="MS PGothic"/>
              </w:rPr>
              <w:t>TS 24.581 [88] clause 9.2.3.</w:t>
            </w:r>
            <w:r>
              <w:rPr>
                <w:rFonts w:eastAsia="MS PGothic"/>
              </w:rPr>
              <w:t>2</w:t>
            </w:r>
            <w:r w:rsidRPr="00790F68">
              <w:rPr>
                <w:rFonts w:eastAsia="MS PGothic"/>
              </w:rPr>
              <w:t>3</w:t>
            </w:r>
          </w:p>
        </w:tc>
        <w:tc>
          <w:tcPr>
            <w:tcW w:w="1170" w:type="dxa"/>
            <w:tcBorders>
              <w:top w:val="single" w:sz="4" w:space="0" w:color="auto"/>
              <w:left w:val="single" w:sz="4" w:space="0" w:color="auto"/>
              <w:bottom w:val="single" w:sz="4" w:space="0" w:color="auto"/>
              <w:right w:val="single" w:sz="4" w:space="0" w:color="auto"/>
            </w:tcBorders>
          </w:tcPr>
          <w:p w14:paraId="4F439627" w14:textId="77777777" w:rsidR="006E7BF9" w:rsidRPr="00592E3B" w:rsidDel="00A75A1A" w:rsidRDefault="006E7BF9" w:rsidP="00CE3E80">
            <w:pPr>
              <w:pStyle w:val="TAL"/>
              <w:keepNext w:val="0"/>
              <w:keepLines w:val="0"/>
              <w:widowControl w:val="0"/>
            </w:pPr>
            <w:r w:rsidRPr="00592E3B">
              <w:rPr>
                <w:rFonts w:eastAsia="MS Mincho"/>
              </w:rPr>
              <w:t>DOWNLINK</w:t>
            </w:r>
          </w:p>
        </w:tc>
      </w:tr>
      <w:tr w:rsidR="006E7BF9" w:rsidRPr="00592E3B" w:rsidDel="00A75A1A" w14:paraId="180B024A"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44713E9F" w14:textId="77777777" w:rsidR="006E7BF9" w:rsidRDefault="006E7BF9" w:rsidP="00CE3E80">
            <w:pPr>
              <w:pStyle w:val="TAL"/>
              <w:keepNext w:val="0"/>
              <w:keepLines w:val="0"/>
              <w:widowControl w:val="0"/>
              <w:rPr>
                <w:rFonts w:eastAsia="MS Mincho"/>
                <w:b/>
                <w:bCs/>
              </w:rPr>
            </w:pPr>
          </w:p>
        </w:tc>
        <w:tc>
          <w:tcPr>
            <w:tcW w:w="2160" w:type="dxa"/>
            <w:tcBorders>
              <w:top w:val="single" w:sz="4" w:space="0" w:color="auto"/>
              <w:left w:val="single" w:sz="4" w:space="0" w:color="auto"/>
              <w:bottom w:val="single" w:sz="4" w:space="0" w:color="auto"/>
              <w:right w:val="single" w:sz="4" w:space="0" w:color="auto"/>
            </w:tcBorders>
          </w:tcPr>
          <w:p w14:paraId="477C2F1B" w14:textId="77777777" w:rsidR="006E7BF9" w:rsidRPr="00592E3B" w:rsidRDefault="006E7BF9" w:rsidP="00CE3E80">
            <w:pPr>
              <w:pStyle w:val="TAL"/>
              <w:rPr>
                <w:rFonts w:eastAsia="MS PGothic"/>
              </w:rPr>
            </w:pPr>
            <w:r>
              <w:t>Any value if present</w:t>
            </w:r>
          </w:p>
        </w:tc>
        <w:tc>
          <w:tcPr>
            <w:tcW w:w="2160" w:type="dxa"/>
            <w:tcBorders>
              <w:top w:val="nil"/>
              <w:left w:val="single" w:sz="4" w:space="0" w:color="auto"/>
              <w:bottom w:val="single" w:sz="4" w:space="0" w:color="auto"/>
              <w:right w:val="single" w:sz="4" w:space="0" w:color="auto"/>
            </w:tcBorders>
          </w:tcPr>
          <w:p w14:paraId="0227F461" w14:textId="77777777" w:rsidR="006E7BF9" w:rsidRPr="009A363E" w:rsidRDefault="006E7BF9" w:rsidP="00CE3E80">
            <w:pPr>
              <w:pStyle w:val="TAL"/>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51D6F159" w14:textId="77777777" w:rsidR="006E7BF9" w:rsidRPr="00790F68" w:rsidRDefault="006E7BF9" w:rsidP="00CE3E80">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3DF5C172" w14:textId="77777777" w:rsidR="006E7BF9" w:rsidRPr="00592E3B" w:rsidRDefault="006E7BF9" w:rsidP="00CE3E80">
            <w:pPr>
              <w:pStyle w:val="TAL"/>
              <w:keepNext w:val="0"/>
              <w:keepLines w:val="0"/>
              <w:widowControl w:val="0"/>
              <w:rPr>
                <w:rFonts w:eastAsia="MS Mincho"/>
              </w:rPr>
            </w:pPr>
            <w:r w:rsidRPr="00CB71E1">
              <w:rPr>
                <w:rFonts w:eastAsia="MS Mincho"/>
              </w:rPr>
              <w:t>UPLINK</w:t>
            </w:r>
          </w:p>
        </w:tc>
      </w:tr>
      <w:tr w:rsidR="006E7BF9" w:rsidRPr="00592E3B" w14:paraId="251F9FF2"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9639C7B" w14:textId="77777777" w:rsidR="006E7BF9" w:rsidRPr="00592E3B" w:rsidRDefault="006E7BF9" w:rsidP="00CE3E80">
            <w:pPr>
              <w:pStyle w:val="TAL"/>
              <w:keepNext w:val="0"/>
              <w:keepLines w:val="0"/>
              <w:widowControl w:val="0"/>
              <w:rPr>
                <w:b/>
              </w:rPr>
            </w:pPr>
            <w:r w:rsidRPr="00592E3B">
              <w:rPr>
                <w:b/>
              </w:rPr>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7D772573"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tcPr>
          <w:p w14:paraId="5EE495E6"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25792C4" w14:textId="77777777" w:rsidR="006E7BF9" w:rsidRPr="00592E3B" w:rsidRDefault="006E7BF9" w:rsidP="00CE3E80">
            <w:pPr>
              <w:pStyle w:val="TAL"/>
              <w:keepNext w:val="0"/>
              <w:keepLines w:val="0"/>
              <w:widowControl w:val="0"/>
            </w:pPr>
            <w:r w:rsidRPr="00592E3B">
              <w:t>TS 24.581 [88] clause 9.2.3.11</w:t>
            </w:r>
          </w:p>
        </w:tc>
        <w:tc>
          <w:tcPr>
            <w:tcW w:w="1170" w:type="dxa"/>
            <w:tcBorders>
              <w:top w:val="single" w:sz="4" w:space="0" w:color="auto"/>
              <w:left w:val="single" w:sz="4" w:space="0" w:color="auto"/>
              <w:bottom w:val="single" w:sz="4" w:space="0" w:color="auto"/>
              <w:right w:val="single" w:sz="4" w:space="0" w:color="auto"/>
            </w:tcBorders>
          </w:tcPr>
          <w:p w14:paraId="74A6267E" w14:textId="77777777" w:rsidR="006E7BF9" w:rsidRPr="00592E3B" w:rsidRDefault="006E7BF9" w:rsidP="00CE3E80">
            <w:pPr>
              <w:pStyle w:val="TAL"/>
            </w:pPr>
          </w:p>
        </w:tc>
      </w:tr>
      <w:tr w:rsidR="006E7BF9" w:rsidRPr="00592E3B" w14:paraId="1F11F2E3" w14:textId="77777777" w:rsidTr="006E7BF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528" w:author="MCC160" w:date="2025-01-22T13:02:00Z" w16du:dateUtc="2025-01-22T12:02: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trPrChange w:id="529" w:author="MCC160" w:date="2025-01-22T13:02:00Z" w16du:dateUtc="2025-01-22T12:02:00Z">
            <w:trPr>
              <w:cantSplit/>
              <w:jc w:val="center"/>
            </w:trPr>
          </w:trPrChange>
        </w:trPr>
        <w:tc>
          <w:tcPr>
            <w:tcW w:w="2790" w:type="dxa"/>
            <w:tcBorders>
              <w:top w:val="single" w:sz="4" w:space="0" w:color="auto"/>
              <w:left w:val="single" w:sz="4" w:space="0" w:color="auto"/>
              <w:bottom w:val="nil"/>
              <w:right w:val="single" w:sz="4" w:space="0" w:color="auto"/>
            </w:tcBorders>
            <w:hideMark/>
            <w:tcPrChange w:id="530" w:author="MCC160" w:date="2025-01-22T13:02:00Z" w16du:dateUtc="2025-01-22T12:02:00Z">
              <w:tcPr>
                <w:tcW w:w="2790" w:type="dxa"/>
                <w:tcBorders>
                  <w:top w:val="single" w:sz="4" w:space="0" w:color="auto"/>
                  <w:left w:val="single" w:sz="4" w:space="0" w:color="auto"/>
                  <w:bottom w:val="nil"/>
                  <w:right w:val="single" w:sz="4" w:space="0" w:color="auto"/>
                </w:tcBorders>
                <w:hideMark/>
              </w:tcPr>
            </w:tcPrChange>
          </w:tcPr>
          <w:p w14:paraId="4947CE2C" w14:textId="77777777" w:rsidR="006E7BF9" w:rsidRPr="00592E3B" w:rsidRDefault="006E7BF9" w:rsidP="00CE3E80">
            <w:pPr>
              <w:pStyle w:val="TAL"/>
              <w:keepNext w:val="0"/>
              <w:keepLines w:val="0"/>
              <w:widowControl w:val="0"/>
              <w:rPr>
                <w:rFonts w:cs="Arial"/>
                <w:szCs w:val="18"/>
              </w:rPr>
            </w:pPr>
            <w:r w:rsidRPr="00592E3B">
              <w:rPr>
                <w:rFonts w:cs="Arial"/>
                <w:szCs w:val="18"/>
              </w:rPr>
              <w:t xml:space="preserve">  </w:t>
            </w:r>
            <w:r w:rsidRPr="00592E3B">
              <w:t>Transmission Indicator</w:t>
            </w:r>
          </w:p>
        </w:tc>
        <w:tc>
          <w:tcPr>
            <w:tcW w:w="2160" w:type="dxa"/>
            <w:tcBorders>
              <w:top w:val="single" w:sz="4" w:space="0" w:color="auto"/>
              <w:left w:val="single" w:sz="4" w:space="0" w:color="auto"/>
              <w:bottom w:val="single" w:sz="4" w:space="0" w:color="auto"/>
              <w:right w:val="single" w:sz="4" w:space="0" w:color="auto"/>
            </w:tcBorders>
            <w:hideMark/>
            <w:tcPrChange w:id="531" w:author="MCC160" w:date="2025-01-22T13:02:00Z" w16du:dateUtc="2025-01-22T12:02:00Z">
              <w:tcPr>
                <w:tcW w:w="2160" w:type="dxa"/>
                <w:tcBorders>
                  <w:top w:val="single" w:sz="4" w:space="0" w:color="auto"/>
                  <w:left w:val="single" w:sz="4" w:space="0" w:color="auto"/>
                  <w:bottom w:val="single" w:sz="4" w:space="0" w:color="auto"/>
                  <w:right w:val="single" w:sz="4" w:space="0" w:color="auto"/>
                </w:tcBorders>
                <w:hideMark/>
              </w:tcPr>
            </w:tcPrChange>
          </w:tcPr>
          <w:p w14:paraId="62BD3DDB" w14:textId="77777777" w:rsidR="006E7BF9" w:rsidRPr="00592E3B" w:rsidRDefault="006E7BF9" w:rsidP="00CE3E80">
            <w:pPr>
              <w:pStyle w:val="TAL"/>
            </w:pPr>
            <w:r w:rsidRPr="00592E3B">
              <w:t>"1000000000000000"</w:t>
            </w:r>
          </w:p>
        </w:tc>
        <w:tc>
          <w:tcPr>
            <w:tcW w:w="2160" w:type="dxa"/>
            <w:tcBorders>
              <w:top w:val="single" w:sz="4" w:space="0" w:color="auto"/>
              <w:left w:val="single" w:sz="4" w:space="0" w:color="auto"/>
              <w:bottom w:val="single" w:sz="4" w:space="0" w:color="auto"/>
              <w:right w:val="single" w:sz="4" w:space="0" w:color="auto"/>
            </w:tcBorders>
            <w:hideMark/>
            <w:tcPrChange w:id="532" w:author="MCC160" w:date="2025-01-22T13:02:00Z" w16du:dateUtc="2025-01-22T12:02:00Z">
              <w:tcPr>
                <w:tcW w:w="2160" w:type="dxa"/>
                <w:tcBorders>
                  <w:top w:val="single" w:sz="4" w:space="0" w:color="auto"/>
                  <w:left w:val="single" w:sz="4" w:space="0" w:color="auto"/>
                  <w:bottom w:val="single" w:sz="4" w:space="0" w:color="auto"/>
                  <w:right w:val="single" w:sz="4" w:space="0" w:color="auto"/>
                </w:tcBorders>
                <w:hideMark/>
              </w:tcPr>
            </w:tcPrChange>
          </w:tcPr>
          <w:p w14:paraId="10FAEC87" w14:textId="77777777" w:rsidR="006E7BF9" w:rsidRPr="00592E3B" w:rsidRDefault="006E7BF9" w:rsidP="00CE3E80">
            <w:pPr>
              <w:pStyle w:val="TAL"/>
            </w:pPr>
            <w:r w:rsidRPr="00592E3B">
              <w:t>Normal call</w:t>
            </w:r>
          </w:p>
        </w:tc>
        <w:tc>
          <w:tcPr>
            <w:tcW w:w="1350" w:type="dxa"/>
            <w:tcBorders>
              <w:top w:val="single" w:sz="4" w:space="0" w:color="auto"/>
              <w:left w:val="single" w:sz="4" w:space="0" w:color="auto"/>
              <w:bottom w:val="single" w:sz="4" w:space="0" w:color="auto"/>
              <w:right w:val="single" w:sz="4" w:space="0" w:color="auto"/>
            </w:tcBorders>
            <w:hideMark/>
            <w:tcPrChange w:id="533" w:author="MCC160" w:date="2025-01-22T13:02:00Z" w16du:dateUtc="2025-01-22T12:02:00Z">
              <w:tcPr>
                <w:tcW w:w="1350" w:type="dxa"/>
                <w:tcBorders>
                  <w:top w:val="single" w:sz="4" w:space="0" w:color="auto"/>
                  <w:left w:val="single" w:sz="4" w:space="0" w:color="auto"/>
                  <w:bottom w:val="single" w:sz="4" w:space="0" w:color="auto"/>
                  <w:right w:val="single" w:sz="4" w:space="0" w:color="auto"/>
                </w:tcBorders>
                <w:hideMark/>
              </w:tcPr>
            </w:tcPrChange>
          </w:tcPr>
          <w:p w14:paraId="0550B516" w14:textId="77777777" w:rsidR="006E7BF9" w:rsidRPr="00592E3B" w:rsidRDefault="006E7BF9" w:rsidP="00CE3E80">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Change w:id="534" w:author="MCC160" w:date="2025-01-22T13:02:00Z" w16du:dateUtc="2025-01-22T12:02:00Z">
              <w:tcPr>
                <w:tcW w:w="1170" w:type="dxa"/>
                <w:tcBorders>
                  <w:top w:val="single" w:sz="4" w:space="0" w:color="auto"/>
                  <w:left w:val="single" w:sz="4" w:space="0" w:color="auto"/>
                  <w:bottom w:val="single" w:sz="4" w:space="0" w:color="auto"/>
                  <w:right w:val="single" w:sz="4" w:space="0" w:color="auto"/>
                </w:tcBorders>
              </w:tcPr>
            </w:tcPrChange>
          </w:tcPr>
          <w:p w14:paraId="043FCFC2" w14:textId="77777777" w:rsidR="006E7BF9" w:rsidRPr="00592E3B" w:rsidRDefault="006E7BF9" w:rsidP="00CE3E80">
            <w:pPr>
              <w:pStyle w:val="TAL"/>
              <w:keepNext w:val="0"/>
              <w:keepLines w:val="0"/>
              <w:widowControl w:val="0"/>
              <w:rPr>
                <w:rFonts w:cs="Arial"/>
                <w:szCs w:val="18"/>
              </w:rPr>
            </w:pPr>
          </w:p>
        </w:tc>
      </w:tr>
      <w:tr w:rsidR="006E7BF9" w:rsidRPr="00592E3B" w14:paraId="240DCB91" w14:textId="77777777" w:rsidTr="006E7BF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535" w:author="MCC160" w:date="2025-01-22T13:02:00Z" w16du:dateUtc="2025-01-22T12:02: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trPrChange w:id="536" w:author="MCC160" w:date="2025-01-22T13:02:00Z" w16du:dateUtc="2025-01-22T12:02:00Z">
            <w:trPr>
              <w:cantSplit/>
              <w:jc w:val="center"/>
            </w:trPr>
          </w:trPrChange>
        </w:trPr>
        <w:tc>
          <w:tcPr>
            <w:tcW w:w="2790" w:type="dxa"/>
            <w:tcBorders>
              <w:top w:val="nil"/>
              <w:left w:val="single" w:sz="4" w:space="0" w:color="auto"/>
              <w:bottom w:val="nil"/>
              <w:right w:val="single" w:sz="4" w:space="0" w:color="auto"/>
            </w:tcBorders>
            <w:tcPrChange w:id="537" w:author="MCC160" w:date="2025-01-22T13:02:00Z" w16du:dateUtc="2025-01-22T12:02:00Z">
              <w:tcPr>
                <w:tcW w:w="2790" w:type="dxa"/>
                <w:tcBorders>
                  <w:top w:val="single" w:sz="4" w:space="0" w:color="auto"/>
                  <w:left w:val="single" w:sz="4" w:space="0" w:color="auto"/>
                  <w:bottom w:val="nil"/>
                  <w:right w:val="single" w:sz="4" w:space="0" w:color="auto"/>
                </w:tcBorders>
              </w:tcPr>
            </w:tcPrChange>
          </w:tcPr>
          <w:p w14:paraId="0E9FA4CB"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tcPrChange w:id="538" w:author="MCC160" w:date="2025-01-22T13:02:00Z" w16du:dateUtc="2025-01-22T12:02:00Z">
              <w:tcPr>
                <w:tcW w:w="2160" w:type="dxa"/>
                <w:tcBorders>
                  <w:top w:val="single" w:sz="4" w:space="0" w:color="auto"/>
                  <w:left w:val="single" w:sz="4" w:space="0" w:color="auto"/>
                  <w:bottom w:val="single" w:sz="4" w:space="0" w:color="auto"/>
                  <w:right w:val="single" w:sz="4" w:space="0" w:color="auto"/>
                </w:tcBorders>
              </w:tcPr>
            </w:tcPrChange>
          </w:tcPr>
          <w:p w14:paraId="1D81A750" w14:textId="77777777" w:rsidR="006E7BF9" w:rsidRPr="00592E3B" w:rsidRDefault="006E7BF9" w:rsidP="00CE3E80">
            <w:pPr>
              <w:pStyle w:val="TAL"/>
            </w:pPr>
            <w:r w:rsidRPr="00592E3B">
              <w:t xml:space="preserve">"0100000000000000" </w:t>
            </w:r>
          </w:p>
        </w:tc>
        <w:tc>
          <w:tcPr>
            <w:tcW w:w="2160" w:type="dxa"/>
            <w:tcBorders>
              <w:top w:val="single" w:sz="4" w:space="0" w:color="auto"/>
              <w:left w:val="single" w:sz="4" w:space="0" w:color="auto"/>
              <w:bottom w:val="single" w:sz="4" w:space="0" w:color="auto"/>
              <w:right w:val="single" w:sz="4" w:space="0" w:color="auto"/>
            </w:tcBorders>
            <w:tcPrChange w:id="539" w:author="MCC160" w:date="2025-01-22T13:02:00Z" w16du:dateUtc="2025-01-22T12:02:00Z">
              <w:tcPr>
                <w:tcW w:w="2160" w:type="dxa"/>
                <w:tcBorders>
                  <w:top w:val="single" w:sz="4" w:space="0" w:color="auto"/>
                  <w:left w:val="single" w:sz="4" w:space="0" w:color="auto"/>
                  <w:bottom w:val="single" w:sz="4" w:space="0" w:color="auto"/>
                  <w:right w:val="single" w:sz="4" w:space="0" w:color="auto"/>
                </w:tcBorders>
              </w:tcPr>
            </w:tcPrChange>
          </w:tcPr>
          <w:p w14:paraId="11FC57F2" w14:textId="77777777" w:rsidR="006E7BF9" w:rsidRPr="00592E3B" w:rsidRDefault="006E7BF9" w:rsidP="00CE3E80">
            <w:pPr>
              <w:pStyle w:val="TAL"/>
            </w:pPr>
            <w:r w:rsidRPr="00592E3B">
              <w:t>Broadcast group call</w:t>
            </w:r>
          </w:p>
        </w:tc>
        <w:tc>
          <w:tcPr>
            <w:tcW w:w="1350" w:type="dxa"/>
            <w:tcBorders>
              <w:top w:val="single" w:sz="4" w:space="0" w:color="auto"/>
              <w:left w:val="single" w:sz="4" w:space="0" w:color="auto"/>
              <w:bottom w:val="single" w:sz="4" w:space="0" w:color="auto"/>
              <w:right w:val="single" w:sz="4" w:space="0" w:color="auto"/>
            </w:tcBorders>
            <w:tcPrChange w:id="540" w:author="MCC160" w:date="2025-01-22T13:02:00Z" w16du:dateUtc="2025-01-22T12:02:00Z">
              <w:tcPr>
                <w:tcW w:w="1350" w:type="dxa"/>
                <w:tcBorders>
                  <w:top w:val="single" w:sz="4" w:space="0" w:color="auto"/>
                  <w:left w:val="single" w:sz="4" w:space="0" w:color="auto"/>
                  <w:bottom w:val="single" w:sz="4" w:space="0" w:color="auto"/>
                  <w:right w:val="single" w:sz="4" w:space="0" w:color="auto"/>
                </w:tcBorders>
              </w:tcPr>
            </w:tcPrChange>
          </w:tcPr>
          <w:p w14:paraId="18C69504" w14:textId="77777777" w:rsidR="006E7BF9" w:rsidRPr="00592E3B" w:rsidRDefault="006E7BF9" w:rsidP="00CE3E80">
            <w:pPr>
              <w:pStyle w:val="TAL"/>
            </w:pPr>
          </w:p>
        </w:tc>
        <w:tc>
          <w:tcPr>
            <w:tcW w:w="1170" w:type="dxa"/>
            <w:tcBorders>
              <w:top w:val="single" w:sz="4" w:space="0" w:color="auto"/>
              <w:left w:val="single" w:sz="4" w:space="0" w:color="auto"/>
              <w:bottom w:val="single" w:sz="4" w:space="0" w:color="auto"/>
              <w:right w:val="single" w:sz="4" w:space="0" w:color="auto"/>
            </w:tcBorders>
            <w:tcPrChange w:id="541" w:author="MCC160" w:date="2025-01-22T13:02:00Z" w16du:dateUtc="2025-01-22T12:02:00Z">
              <w:tcPr>
                <w:tcW w:w="1170" w:type="dxa"/>
                <w:tcBorders>
                  <w:top w:val="single" w:sz="4" w:space="0" w:color="auto"/>
                  <w:left w:val="single" w:sz="4" w:space="0" w:color="auto"/>
                  <w:bottom w:val="single" w:sz="4" w:space="0" w:color="auto"/>
                  <w:right w:val="single" w:sz="4" w:space="0" w:color="auto"/>
                </w:tcBorders>
              </w:tcPr>
            </w:tcPrChange>
          </w:tcPr>
          <w:p w14:paraId="154F737A" w14:textId="77777777" w:rsidR="006E7BF9" w:rsidRPr="00592E3B" w:rsidRDefault="006E7BF9" w:rsidP="00CE3E80">
            <w:pPr>
              <w:pStyle w:val="TAL"/>
            </w:pPr>
            <w:r w:rsidRPr="00592E3B">
              <w:t>BROADCAST-CALL</w:t>
            </w:r>
          </w:p>
        </w:tc>
      </w:tr>
      <w:tr w:rsidR="006E7BF9" w:rsidRPr="00592E3B" w14:paraId="63E8A050" w14:textId="77777777" w:rsidTr="00CE3E80">
        <w:trPr>
          <w:cantSplit/>
          <w:jc w:val="center"/>
        </w:trPr>
        <w:tc>
          <w:tcPr>
            <w:tcW w:w="2790" w:type="dxa"/>
            <w:tcBorders>
              <w:top w:val="nil"/>
              <w:left w:val="single" w:sz="4" w:space="0" w:color="auto"/>
              <w:bottom w:val="nil"/>
              <w:right w:val="single" w:sz="4" w:space="0" w:color="auto"/>
            </w:tcBorders>
          </w:tcPr>
          <w:p w14:paraId="40472EA7" w14:textId="77777777" w:rsidR="006E7BF9" w:rsidRPr="00592E3B" w:rsidRDefault="006E7BF9" w:rsidP="00CE3E80">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05D58042" w14:textId="77777777" w:rsidR="006E7BF9" w:rsidRPr="00592E3B" w:rsidRDefault="006E7BF9" w:rsidP="00CE3E80">
            <w:pPr>
              <w:pStyle w:val="TAL"/>
            </w:pPr>
            <w:r w:rsidRPr="00592E3B">
              <w:t>"0001000000000000"</w:t>
            </w:r>
          </w:p>
        </w:tc>
        <w:tc>
          <w:tcPr>
            <w:tcW w:w="2160" w:type="dxa"/>
            <w:tcBorders>
              <w:top w:val="single" w:sz="4" w:space="0" w:color="auto"/>
              <w:left w:val="single" w:sz="4" w:space="0" w:color="auto"/>
              <w:bottom w:val="single" w:sz="4" w:space="0" w:color="auto"/>
              <w:right w:val="single" w:sz="4" w:space="0" w:color="auto"/>
            </w:tcBorders>
            <w:hideMark/>
          </w:tcPr>
          <w:p w14:paraId="6AA6114E" w14:textId="77777777" w:rsidR="006E7BF9" w:rsidRPr="00592E3B" w:rsidRDefault="006E7BF9" w:rsidP="00CE3E80">
            <w:pPr>
              <w:pStyle w:val="TAL"/>
            </w:pPr>
            <w:r w:rsidRPr="00592E3B">
              <w:t>Emergency call</w:t>
            </w:r>
          </w:p>
        </w:tc>
        <w:tc>
          <w:tcPr>
            <w:tcW w:w="1350" w:type="dxa"/>
            <w:tcBorders>
              <w:top w:val="single" w:sz="4" w:space="0" w:color="auto"/>
              <w:left w:val="single" w:sz="4" w:space="0" w:color="auto"/>
              <w:bottom w:val="single" w:sz="4" w:space="0" w:color="auto"/>
              <w:right w:val="single" w:sz="4" w:space="0" w:color="auto"/>
            </w:tcBorders>
          </w:tcPr>
          <w:p w14:paraId="7FF2D96A" w14:textId="77777777" w:rsidR="006E7BF9" w:rsidRPr="00592E3B" w:rsidRDefault="006E7BF9" w:rsidP="00CE3E80">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228BAFEB" w14:textId="77777777" w:rsidR="006E7BF9" w:rsidRPr="00592E3B" w:rsidRDefault="006E7BF9" w:rsidP="00CE3E80">
            <w:pPr>
              <w:pStyle w:val="TAL"/>
              <w:keepNext w:val="0"/>
              <w:keepLines w:val="0"/>
              <w:widowControl w:val="0"/>
              <w:rPr>
                <w:rFonts w:cs="Arial"/>
                <w:szCs w:val="18"/>
              </w:rPr>
            </w:pPr>
            <w:r w:rsidRPr="00592E3B">
              <w:rPr>
                <w:rFonts w:cs="Arial"/>
                <w:szCs w:val="18"/>
              </w:rPr>
              <w:t>EMERGENCY-CALL</w:t>
            </w:r>
          </w:p>
        </w:tc>
      </w:tr>
      <w:tr w:rsidR="006E7BF9" w:rsidRPr="00592E3B" w14:paraId="4E1A39B1"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6E5B0403" w14:textId="77777777" w:rsidR="006E7BF9" w:rsidRPr="00592E3B" w:rsidRDefault="006E7BF9" w:rsidP="00CE3E80">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34B5D6F5" w14:textId="77777777" w:rsidR="006E7BF9" w:rsidRPr="00592E3B" w:rsidRDefault="006E7BF9" w:rsidP="00CE3E80">
            <w:pPr>
              <w:pStyle w:val="TAL"/>
            </w:pPr>
            <w:r w:rsidRPr="00592E3B">
              <w:t>"0000100000000000"</w:t>
            </w:r>
          </w:p>
        </w:tc>
        <w:tc>
          <w:tcPr>
            <w:tcW w:w="2160" w:type="dxa"/>
            <w:tcBorders>
              <w:top w:val="single" w:sz="4" w:space="0" w:color="auto"/>
              <w:left w:val="single" w:sz="4" w:space="0" w:color="auto"/>
              <w:bottom w:val="single" w:sz="4" w:space="0" w:color="auto"/>
              <w:right w:val="single" w:sz="4" w:space="0" w:color="auto"/>
            </w:tcBorders>
            <w:hideMark/>
          </w:tcPr>
          <w:p w14:paraId="3F045630" w14:textId="77777777" w:rsidR="006E7BF9" w:rsidRPr="00592E3B" w:rsidRDefault="006E7BF9" w:rsidP="00CE3E80">
            <w:pPr>
              <w:pStyle w:val="TAL"/>
            </w:pPr>
            <w:r w:rsidRPr="00592E3B">
              <w:t>Imminent peril call</w:t>
            </w:r>
          </w:p>
        </w:tc>
        <w:tc>
          <w:tcPr>
            <w:tcW w:w="1350" w:type="dxa"/>
            <w:tcBorders>
              <w:top w:val="single" w:sz="4" w:space="0" w:color="auto"/>
              <w:left w:val="single" w:sz="4" w:space="0" w:color="auto"/>
              <w:bottom w:val="single" w:sz="4" w:space="0" w:color="auto"/>
              <w:right w:val="single" w:sz="4" w:space="0" w:color="auto"/>
            </w:tcBorders>
          </w:tcPr>
          <w:p w14:paraId="246B3978" w14:textId="77777777" w:rsidR="006E7BF9" w:rsidRPr="00592E3B" w:rsidRDefault="006E7BF9" w:rsidP="00CE3E80">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408875C1" w14:textId="77777777" w:rsidR="006E7BF9" w:rsidRPr="00592E3B" w:rsidRDefault="006E7BF9" w:rsidP="00CE3E80">
            <w:pPr>
              <w:pStyle w:val="TAL"/>
              <w:keepNext w:val="0"/>
              <w:keepLines w:val="0"/>
              <w:widowControl w:val="0"/>
              <w:rPr>
                <w:rFonts w:cs="Arial"/>
                <w:szCs w:val="18"/>
              </w:rPr>
            </w:pPr>
            <w:r w:rsidRPr="00592E3B">
              <w:rPr>
                <w:rFonts w:cs="Arial"/>
                <w:szCs w:val="18"/>
              </w:rPr>
              <w:t>IMMPERIL-CALL</w:t>
            </w:r>
          </w:p>
        </w:tc>
      </w:tr>
    </w:tbl>
    <w:p w14:paraId="5F240734" w14:textId="77777777" w:rsidR="006E7BF9" w:rsidRPr="00592E3B" w:rsidRDefault="006E7BF9" w:rsidP="006E7BF9"/>
    <w:p w14:paraId="04352FCF" w14:textId="77777777" w:rsidR="006E7BF9" w:rsidRPr="00592E3B" w:rsidRDefault="006E7BF9" w:rsidP="006E7BF9">
      <w:pPr>
        <w:pStyle w:val="Heading5"/>
      </w:pPr>
      <w:bookmarkStart w:id="542" w:name="_Toc27678242"/>
      <w:bookmarkStart w:id="543" w:name="_Toc36037264"/>
      <w:bookmarkStart w:id="544" w:name="_Toc44398341"/>
      <w:bookmarkStart w:id="545" w:name="_Toc52382540"/>
      <w:bookmarkStart w:id="546" w:name="_Toc60687451"/>
      <w:bookmarkStart w:id="547" w:name="_Toc68726616"/>
      <w:bookmarkStart w:id="548" w:name="_Toc75786542"/>
      <w:bookmarkStart w:id="549" w:name="_Toc100443451"/>
      <w:bookmarkStart w:id="550" w:name="_Toc178183871"/>
      <w:bookmarkStart w:id="551" w:name="_Toc180142689"/>
      <w:r w:rsidRPr="00592E3B">
        <w:lastRenderedPageBreak/>
        <w:t>5.5.11.3.4</w:t>
      </w:r>
      <w:r w:rsidRPr="00592E3B">
        <w:tab/>
        <w:t>Media Reception End Response</w:t>
      </w:r>
      <w:bookmarkEnd w:id="542"/>
      <w:bookmarkEnd w:id="543"/>
      <w:bookmarkEnd w:id="544"/>
      <w:bookmarkEnd w:id="545"/>
      <w:bookmarkEnd w:id="546"/>
      <w:bookmarkEnd w:id="547"/>
      <w:bookmarkEnd w:id="548"/>
      <w:bookmarkEnd w:id="549"/>
      <w:bookmarkEnd w:id="550"/>
      <w:bookmarkEnd w:id="551"/>
    </w:p>
    <w:p w14:paraId="0777CA7B" w14:textId="77777777" w:rsidR="006E7BF9" w:rsidRPr="00592E3B" w:rsidRDefault="006E7BF9" w:rsidP="006E7BF9">
      <w:pPr>
        <w:pStyle w:val="TH"/>
      </w:pPr>
      <w:r w:rsidRPr="00592E3B">
        <w:t>Table 5.5.11.3.4-1: Media Reception End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6E7BF9" w:rsidRPr="00592E3B" w14:paraId="16EE9275" w14:textId="77777777" w:rsidTr="00CE3E80">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99F7F97" w14:textId="77777777" w:rsidR="006E7BF9" w:rsidRPr="00592E3B" w:rsidRDefault="006E7BF9" w:rsidP="00CE3E80">
            <w:pPr>
              <w:pStyle w:val="TAL"/>
              <w:keepNext w:val="0"/>
              <w:keepLines w:val="0"/>
              <w:widowControl w:val="0"/>
            </w:pPr>
            <w:r w:rsidRPr="00592E3B">
              <w:t>Derivation Path: TS 24.581 [88] Table 9.2.27-1</w:t>
            </w:r>
          </w:p>
        </w:tc>
      </w:tr>
      <w:tr w:rsidR="006E7BF9" w:rsidRPr="00592E3B" w14:paraId="70927775" w14:textId="77777777" w:rsidTr="00CE3E80">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59755ABC" w14:textId="77777777" w:rsidR="006E7BF9" w:rsidRPr="00592E3B" w:rsidRDefault="006E7BF9" w:rsidP="00CE3E80">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626BC09" w14:textId="77777777" w:rsidR="006E7BF9" w:rsidRPr="00592E3B" w:rsidRDefault="006E7BF9" w:rsidP="00CE3E80">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170861AA" w14:textId="77777777" w:rsidR="006E7BF9" w:rsidRPr="00592E3B" w:rsidRDefault="006E7BF9" w:rsidP="00CE3E80">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379779AB" w14:textId="77777777" w:rsidR="006E7BF9" w:rsidRPr="00592E3B" w:rsidRDefault="006E7BF9" w:rsidP="00CE3E80">
            <w:pPr>
              <w:pStyle w:val="TAH"/>
              <w:keepNext w:val="0"/>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492376D4" w14:textId="77777777" w:rsidR="006E7BF9" w:rsidRPr="00592E3B" w:rsidRDefault="006E7BF9" w:rsidP="00CE3E80">
            <w:pPr>
              <w:pStyle w:val="TAH"/>
              <w:keepNext w:val="0"/>
              <w:keepLines w:val="0"/>
              <w:widowControl w:val="0"/>
            </w:pPr>
            <w:r w:rsidRPr="00592E3B">
              <w:t>Condition</w:t>
            </w:r>
          </w:p>
        </w:tc>
      </w:tr>
      <w:tr w:rsidR="006E7BF9" w:rsidRPr="00592E3B" w14:paraId="00C5CD41"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3DFDB88B" w14:textId="77777777" w:rsidR="006E7BF9" w:rsidRPr="00592E3B" w:rsidRDefault="006E7BF9" w:rsidP="00CE3E80">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499D7BD8" w14:textId="77777777" w:rsidR="006E7BF9" w:rsidRPr="00592E3B" w:rsidRDefault="006E7BF9" w:rsidP="00CE3E80">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9A4F505"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8589BB5"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A5A2EE4" w14:textId="77777777" w:rsidR="006E7BF9" w:rsidRPr="00592E3B" w:rsidRDefault="006E7BF9" w:rsidP="00CE3E80">
            <w:pPr>
              <w:pStyle w:val="TAL"/>
            </w:pPr>
          </w:p>
        </w:tc>
      </w:tr>
      <w:tr w:rsidR="006E7BF9" w:rsidRPr="00592E3B" w14:paraId="5A5A4859"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3F5FE3B8" w14:textId="77777777" w:rsidR="006E7BF9" w:rsidRPr="00592E3B" w:rsidRDefault="006E7BF9" w:rsidP="00CE3E80">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CAFF105" w14:textId="77777777" w:rsidR="006E7BF9" w:rsidRPr="00592E3B" w:rsidRDefault="006E7BF9" w:rsidP="00CE3E80">
            <w:pPr>
              <w:pStyle w:val="TAL"/>
              <w:keepNext w:val="0"/>
              <w:keepLines w:val="0"/>
              <w:widowControl w:val="0"/>
            </w:pPr>
            <w:r w:rsidRPr="00592E3B">
              <w:t>“00011”</w:t>
            </w:r>
          </w:p>
        </w:tc>
        <w:tc>
          <w:tcPr>
            <w:tcW w:w="2160" w:type="dxa"/>
            <w:tcBorders>
              <w:top w:val="single" w:sz="4" w:space="0" w:color="auto"/>
              <w:left w:val="single" w:sz="4" w:space="0" w:color="auto"/>
              <w:bottom w:val="single" w:sz="4" w:space="0" w:color="auto"/>
              <w:right w:val="single" w:sz="4" w:space="0" w:color="auto"/>
            </w:tcBorders>
            <w:hideMark/>
          </w:tcPr>
          <w:p w14:paraId="64BE36B0" w14:textId="77777777" w:rsidR="006E7BF9" w:rsidRPr="00592E3B" w:rsidRDefault="006E7BF9" w:rsidP="00CE3E80">
            <w:pPr>
              <w:pStyle w:val="TAL"/>
              <w:keepNext w:val="0"/>
              <w:keepLines w:val="0"/>
              <w:widowControl w:val="0"/>
            </w:pPr>
            <w:r w:rsidRPr="00592E3B">
              <w:t>Media Reception End Response</w:t>
            </w:r>
          </w:p>
        </w:tc>
        <w:tc>
          <w:tcPr>
            <w:tcW w:w="1350" w:type="dxa"/>
            <w:tcBorders>
              <w:top w:val="single" w:sz="4" w:space="0" w:color="auto"/>
              <w:left w:val="single" w:sz="4" w:space="0" w:color="auto"/>
              <w:bottom w:val="single" w:sz="4" w:space="0" w:color="auto"/>
              <w:right w:val="single" w:sz="4" w:space="0" w:color="auto"/>
            </w:tcBorders>
            <w:hideMark/>
          </w:tcPr>
          <w:p w14:paraId="7044F106" w14:textId="77777777" w:rsidR="006E7BF9" w:rsidRPr="00592E3B" w:rsidRDefault="006E7BF9" w:rsidP="00CE3E80">
            <w:pPr>
              <w:pStyle w:val="TAL"/>
              <w:keepNext w:val="0"/>
              <w:keepLines w:val="0"/>
              <w:widowControl w:val="0"/>
            </w:pPr>
            <w:r w:rsidRPr="00592E3B">
              <w:t>TS 24.581 [88] clause 9.2.27 and 9.2.2.1-3</w:t>
            </w:r>
          </w:p>
        </w:tc>
        <w:tc>
          <w:tcPr>
            <w:tcW w:w="1170" w:type="dxa"/>
            <w:tcBorders>
              <w:top w:val="single" w:sz="4" w:space="0" w:color="auto"/>
              <w:left w:val="single" w:sz="4" w:space="0" w:color="auto"/>
              <w:bottom w:val="single" w:sz="4" w:space="0" w:color="auto"/>
              <w:right w:val="single" w:sz="4" w:space="0" w:color="auto"/>
            </w:tcBorders>
          </w:tcPr>
          <w:p w14:paraId="1FDF7362" w14:textId="77777777" w:rsidR="006E7BF9" w:rsidRPr="00592E3B" w:rsidRDefault="006E7BF9" w:rsidP="00CE3E80">
            <w:pPr>
              <w:pStyle w:val="TAL"/>
            </w:pPr>
          </w:p>
        </w:tc>
      </w:tr>
      <w:tr w:rsidR="006E7BF9" w:rsidRPr="00592E3B" w14:paraId="49F4A299"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54965EB0" w14:textId="77777777" w:rsidR="006E7BF9" w:rsidRPr="00592E3B" w:rsidRDefault="006E7BF9" w:rsidP="00CE3E80">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27BB7668" w14:textId="77777777" w:rsidR="006E7BF9" w:rsidRPr="00592E3B" w:rsidRDefault="006E7BF9" w:rsidP="00CE3E80">
            <w:pPr>
              <w:pStyle w:val="TAL"/>
              <w:keepNext w:val="0"/>
              <w:keepLines w:val="0"/>
              <w:widowControl w:val="0"/>
            </w:pPr>
            <w:r w:rsidRPr="00592E3B">
              <w:t>“10011”</w:t>
            </w:r>
          </w:p>
        </w:tc>
        <w:tc>
          <w:tcPr>
            <w:tcW w:w="2160" w:type="dxa"/>
            <w:tcBorders>
              <w:top w:val="single" w:sz="4" w:space="0" w:color="auto"/>
              <w:left w:val="single" w:sz="4" w:space="0" w:color="auto"/>
              <w:bottom w:val="single" w:sz="4" w:space="0" w:color="auto"/>
              <w:right w:val="single" w:sz="4" w:space="0" w:color="auto"/>
            </w:tcBorders>
          </w:tcPr>
          <w:p w14:paraId="5DBA3FE8" w14:textId="77777777" w:rsidR="006E7BF9" w:rsidRPr="00592E3B" w:rsidRDefault="006E7BF9" w:rsidP="00CE3E8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D32961A" w14:textId="77777777" w:rsidR="006E7BF9" w:rsidRPr="00592E3B" w:rsidRDefault="006E7BF9" w:rsidP="00CE3E80">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28B52FB9" w14:textId="77777777" w:rsidR="006E7BF9" w:rsidRPr="00592E3B" w:rsidRDefault="006E7BF9" w:rsidP="00CE3E80">
            <w:pPr>
              <w:pStyle w:val="TAL"/>
            </w:pPr>
            <w:r w:rsidRPr="00592E3B">
              <w:t>ACK</w:t>
            </w:r>
          </w:p>
        </w:tc>
      </w:tr>
      <w:tr w:rsidR="006E7BF9" w:rsidRPr="00592E3B" w14:paraId="62227850"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490EB1FB" w14:textId="77777777" w:rsidR="006E7BF9" w:rsidRPr="00592E3B" w:rsidRDefault="006E7BF9" w:rsidP="00CE3E80">
            <w:pPr>
              <w:pStyle w:val="TAL"/>
              <w:keepNext w:val="0"/>
              <w:keepLines w:val="0"/>
              <w:widowControl w:val="0"/>
              <w:rPr>
                <w:bCs/>
              </w:rPr>
            </w:pPr>
            <w:r w:rsidRPr="00592E3B">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53CEC153" w14:textId="77777777" w:rsidR="006E7BF9" w:rsidRPr="00592E3B" w:rsidRDefault="006E7BF9" w:rsidP="00CE3E80">
            <w:pPr>
              <w:pStyle w:val="TAL"/>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3DDB7082" w14:textId="77777777" w:rsidR="006E7BF9" w:rsidRPr="00592E3B" w:rsidRDefault="006E7BF9" w:rsidP="00CE3E80">
            <w:pPr>
              <w:pStyle w:val="TAL"/>
            </w:pPr>
            <w:r w:rsidRPr="00592E3B">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2677FF86" w14:textId="77777777" w:rsidR="006E7BF9" w:rsidRPr="00592E3B" w:rsidRDefault="006E7BF9" w:rsidP="00CE3E80">
            <w:pPr>
              <w:pStyle w:val="TAL"/>
              <w:keepNext w:val="0"/>
              <w:keepLines w:val="0"/>
              <w:widowControl w:val="0"/>
              <w:rPr>
                <w:rFonts w:cs="Arial"/>
                <w:szCs w:val="18"/>
              </w:rPr>
            </w:pPr>
            <w:r w:rsidRPr="00592E3B">
              <w:t>IETF </w:t>
            </w:r>
            <w:r w:rsidRPr="00592E3B">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6492786A" w14:textId="77777777" w:rsidR="006E7BF9" w:rsidRPr="00592E3B" w:rsidRDefault="006E7BF9" w:rsidP="00CE3E80">
            <w:pPr>
              <w:pStyle w:val="TAL"/>
              <w:keepNext w:val="0"/>
              <w:keepLines w:val="0"/>
              <w:widowControl w:val="0"/>
              <w:rPr>
                <w:bCs/>
              </w:rPr>
            </w:pPr>
            <w:r w:rsidRPr="00592E3B">
              <w:rPr>
                <w:bCs/>
              </w:rPr>
              <w:t>DOWNLINK</w:t>
            </w:r>
          </w:p>
        </w:tc>
      </w:tr>
      <w:tr w:rsidR="006E7BF9" w:rsidRPr="00592E3B" w14:paraId="2ADDBEF3"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5F6E6DED" w14:textId="77777777" w:rsidR="006E7BF9" w:rsidRPr="00592E3B" w:rsidRDefault="006E7BF9" w:rsidP="00CE3E80">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2A7C0746" w14:textId="77777777" w:rsidR="006E7BF9" w:rsidRPr="00592E3B" w:rsidRDefault="006E7BF9" w:rsidP="00CE3E80">
            <w:pPr>
              <w:pStyle w:val="TAL"/>
            </w:pPr>
            <w:r w:rsidRPr="00322072">
              <w:t>RTCP SSRC of the client</w:t>
            </w:r>
          </w:p>
        </w:tc>
        <w:tc>
          <w:tcPr>
            <w:tcW w:w="2160" w:type="dxa"/>
            <w:tcBorders>
              <w:top w:val="single" w:sz="4" w:space="0" w:color="auto"/>
              <w:left w:val="single" w:sz="4" w:space="0" w:color="auto"/>
              <w:bottom w:val="single" w:sz="4" w:space="0" w:color="auto"/>
              <w:right w:val="single" w:sz="4" w:space="0" w:color="auto"/>
            </w:tcBorders>
          </w:tcPr>
          <w:p w14:paraId="732FCAAA" w14:textId="77777777" w:rsidR="006E7BF9" w:rsidRPr="00592E3B" w:rsidRDefault="006E7BF9" w:rsidP="00CE3E80">
            <w:pPr>
              <w:pStyle w:val="TAL"/>
            </w:pPr>
            <w:r w:rsidRPr="00592E3B">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0B7ECB7B" w14:textId="77777777" w:rsidR="006E7BF9" w:rsidRPr="00592E3B"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A50DA91" w14:textId="77777777" w:rsidR="006E7BF9" w:rsidRPr="00592E3B" w:rsidRDefault="006E7BF9" w:rsidP="00CE3E80">
            <w:pPr>
              <w:pStyle w:val="TAL"/>
              <w:keepNext w:val="0"/>
              <w:keepLines w:val="0"/>
              <w:widowControl w:val="0"/>
              <w:rPr>
                <w:bCs/>
              </w:rPr>
            </w:pPr>
            <w:r w:rsidRPr="00592E3B">
              <w:rPr>
                <w:rFonts w:eastAsia="MS Mincho"/>
              </w:rPr>
              <w:t>UPLINK</w:t>
            </w:r>
          </w:p>
        </w:tc>
      </w:tr>
      <w:tr w:rsidR="006E7BF9" w:rsidRPr="00592E3B" w14:paraId="50309B47"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7F334B1" w14:textId="77777777" w:rsidR="006E7BF9" w:rsidRPr="00592E3B" w:rsidRDefault="006E7BF9" w:rsidP="00CE3E80">
            <w:pPr>
              <w:pStyle w:val="TAL"/>
              <w:keepNext w:val="0"/>
              <w:keepLines w:val="0"/>
              <w:widowControl w:val="0"/>
              <w:rPr>
                <w:bCs/>
              </w:rPr>
            </w:pPr>
            <w:r w:rsidRPr="00592E3B">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6839178E" w14:textId="77777777" w:rsidR="006E7BF9" w:rsidRPr="00592E3B" w:rsidRDefault="006E7BF9" w:rsidP="00CE3E80">
            <w:pPr>
              <w:pStyle w:val="TAL"/>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714997B2"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2F4D8432" w14:textId="77777777" w:rsidR="006E7BF9" w:rsidRPr="00592E3B" w:rsidRDefault="006E7BF9" w:rsidP="00CE3E80">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4BD547CF" w14:textId="77777777" w:rsidR="006E7BF9" w:rsidRPr="00592E3B" w:rsidRDefault="006E7BF9" w:rsidP="00CE3E80">
            <w:pPr>
              <w:pStyle w:val="TAL"/>
              <w:keepNext w:val="0"/>
              <w:keepLines w:val="0"/>
              <w:widowControl w:val="0"/>
              <w:rPr>
                <w:bCs/>
              </w:rPr>
            </w:pPr>
          </w:p>
        </w:tc>
      </w:tr>
      <w:tr w:rsidR="006E7BF9" w:rsidRPr="00592E3B" w14:paraId="113C5A27" w14:textId="77777777" w:rsidTr="00CE3E80">
        <w:trPr>
          <w:cantSplit/>
          <w:jc w:val="center"/>
        </w:trPr>
        <w:tc>
          <w:tcPr>
            <w:tcW w:w="2790" w:type="dxa"/>
            <w:tcBorders>
              <w:top w:val="single" w:sz="4" w:space="0" w:color="auto"/>
              <w:left w:val="single" w:sz="4" w:space="0" w:color="auto"/>
              <w:bottom w:val="nil"/>
              <w:right w:val="single" w:sz="4" w:space="0" w:color="auto"/>
            </w:tcBorders>
          </w:tcPr>
          <w:p w14:paraId="73C1CCC7" w14:textId="77777777" w:rsidR="006E7BF9" w:rsidRPr="00592E3B" w:rsidRDefault="006E7BF9" w:rsidP="00CE3E80">
            <w:pPr>
              <w:pStyle w:val="TAL"/>
              <w:keepNext w:val="0"/>
              <w:keepLines w:val="0"/>
              <w:widowControl w:val="0"/>
              <w:rPr>
                <w:bCs/>
              </w:rPr>
            </w:pPr>
            <w:r w:rsidRPr="00592E3B">
              <w:rPr>
                <w:rFonts w:eastAsia="MS Mincho"/>
                <w:b/>
              </w:rPr>
              <w:t>User</w:t>
            </w:r>
            <w:r w:rsidRPr="000C0CFA">
              <w:rPr>
                <w:rFonts w:eastAsia="MS Mincho"/>
                <w:b/>
              </w:rPr>
              <w:t xml:space="preserve"> </w:t>
            </w:r>
            <w:r>
              <w:rPr>
                <w:rFonts w:eastAsia="MS Mincho"/>
                <w:b/>
              </w:rPr>
              <w:t xml:space="preserve">Id </w:t>
            </w:r>
            <w:r w:rsidRPr="000C0CFA">
              <w:rPr>
                <w:rFonts w:eastAsia="MS Mincho"/>
                <w:b/>
              </w:rPr>
              <w:t>of the Transmitting User</w:t>
            </w:r>
          </w:p>
        </w:tc>
        <w:tc>
          <w:tcPr>
            <w:tcW w:w="2160" w:type="dxa"/>
            <w:tcBorders>
              <w:top w:val="single" w:sz="4" w:space="0" w:color="auto"/>
              <w:left w:val="single" w:sz="4" w:space="0" w:color="auto"/>
              <w:bottom w:val="single" w:sz="4" w:space="0" w:color="auto"/>
              <w:right w:val="single" w:sz="4" w:space="0" w:color="auto"/>
            </w:tcBorders>
          </w:tcPr>
          <w:p w14:paraId="6CD9F443" w14:textId="77777777" w:rsidR="006E7BF9" w:rsidRPr="00592E3B" w:rsidRDefault="006E7BF9" w:rsidP="00CE3E80">
            <w:pPr>
              <w:pStyle w:val="TAL"/>
            </w:pPr>
            <w:r w:rsidRPr="00592E3B">
              <w:rPr>
                <w:rFonts w:eastAsia="MS PGothic"/>
              </w:rPr>
              <w:t>Not present</w:t>
            </w:r>
          </w:p>
        </w:tc>
        <w:tc>
          <w:tcPr>
            <w:tcW w:w="2160" w:type="dxa"/>
            <w:tcBorders>
              <w:top w:val="single" w:sz="4" w:space="0" w:color="auto"/>
              <w:left w:val="single" w:sz="4" w:space="0" w:color="auto"/>
              <w:bottom w:val="nil"/>
              <w:right w:val="single" w:sz="4" w:space="0" w:color="auto"/>
            </w:tcBorders>
          </w:tcPr>
          <w:p w14:paraId="007CA5DB" w14:textId="77777777" w:rsidR="006E7BF9" w:rsidRPr="00592E3B" w:rsidRDefault="006E7BF9" w:rsidP="00CE3E80">
            <w:pPr>
              <w:pStyle w:val="TAL"/>
            </w:pPr>
            <w:r w:rsidRPr="009A363E">
              <w:rPr>
                <w:rFonts w:eastAsia="MS PGothic"/>
              </w:rPr>
              <w:t>Rel-18 and later</w:t>
            </w:r>
          </w:p>
        </w:tc>
        <w:tc>
          <w:tcPr>
            <w:tcW w:w="1350" w:type="dxa"/>
            <w:tcBorders>
              <w:top w:val="single" w:sz="4" w:space="0" w:color="auto"/>
              <w:left w:val="single" w:sz="4" w:space="0" w:color="auto"/>
              <w:bottom w:val="nil"/>
              <w:right w:val="single" w:sz="4" w:space="0" w:color="auto"/>
            </w:tcBorders>
          </w:tcPr>
          <w:p w14:paraId="48F36B3F" w14:textId="77777777" w:rsidR="006E7BF9" w:rsidRPr="00592E3B" w:rsidRDefault="006E7BF9" w:rsidP="00CE3E80">
            <w:pPr>
              <w:pStyle w:val="TAL"/>
              <w:keepNext w:val="0"/>
              <w:keepLines w:val="0"/>
              <w:widowControl w:val="0"/>
              <w:rPr>
                <w:rFonts w:cs="Arial"/>
                <w:szCs w:val="18"/>
              </w:rPr>
            </w:pPr>
            <w:r w:rsidRPr="000C0CFA">
              <w:rPr>
                <w:rFonts w:eastAsia="MS Mincho"/>
              </w:rPr>
              <w:t>TS 24.581 [88] clause 9.2.3.</w:t>
            </w:r>
            <w:r>
              <w:rPr>
                <w:rFonts w:eastAsia="MS Mincho"/>
              </w:rPr>
              <w:t>6</w:t>
            </w:r>
          </w:p>
        </w:tc>
        <w:tc>
          <w:tcPr>
            <w:tcW w:w="1170" w:type="dxa"/>
            <w:tcBorders>
              <w:top w:val="single" w:sz="4" w:space="0" w:color="auto"/>
              <w:left w:val="single" w:sz="4" w:space="0" w:color="auto"/>
              <w:bottom w:val="single" w:sz="4" w:space="0" w:color="auto"/>
              <w:right w:val="single" w:sz="4" w:space="0" w:color="auto"/>
            </w:tcBorders>
          </w:tcPr>
          <w:p w14:paraId="3D661B91" w14:textId="77777777" w:rsidR="006E7BF9" w:rsidRPr="00592E3B" w:rsidRDefault="006E7BF9" w:rsidP="00CE3E80">
            <w:pPr>
              <w:pStyle w:val="TAL"/>
              <w:keepNext w:val="0"/>
              <w:keepLines w:val="0"/>
              <w:widowControl w:val="0"/>
              <w:rPr>
                <w:bCs/>
              </w:rPr>
            </w:pPr>
            <w:r w:rsidRPr="00592E3B">
              <w:rPr>
                <w:rFonts w:eastAsia="MS Mincho"/>
              </w:rPr>
              <w:t>DOWNLINK</w:t>
            </w:r>
          </w:p>
        </w:tc>
      </w:tr>
      <w:tr w:rsidR="006E7BF9" w:rsidRPr="00592E3B" w14:paraId="244F7698" w14:textId="77777777" w:rsidTr="00CE3E80">
        <w:trPr>
          <w:cantSplit/>
          <w:jc w:val="center"/>
        </w:trPr>
        <w:tc>
          <w:tcPr>
            <w:tcW w:w="2790" w:type="dxa"/>
            <w:tcBorders>
              <w:top w:val="nil"/>
              <w:left w:val="single" w:sz="4" w:space="0" w:color="auto"/>
              <w:bottom w:val="single" w:sz="4" w:space="0" w:color="auto"/>
              <w:right w:val="single" w:sz="4" w:space="0" w:color="auto"/>
            </w:tcBorders>
          </w:tcPr>
          <w:p w14:paraId="535B40CA" w14:textId="77777777" w:rsidR="006E7BF9" w:rsidRPr="00592E3B" w:rsidRDefault="006E7BF9" w:rsidP="00CE3E80">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6ED16F2E" w14:textId="77777777" w:rsidR="006E7BF9" w:rsidRPr="00592E3B" w:rsidRDefault="006E7BF9" w:rsidP="00CE3E80">
            <w:pPr>
              <w:pStyle w:val="TAL"/>
            </w:pPr>
            <w:r>
              <w:t>Any value if present</w:t>
            </w:r>
          </w:p>
        </w:tc>
        <w:tc>
          <w:tcPr>
            <w:tcW w:w="2160" w:type="dxa"/>
            <w:tcBorders>
              <w:top w:val="nil"/>
              <w:left w:val="single" w:sz="4" w:space="0" w:color="auto"/>
              <w:bottom w:val="single" w:sz="4" w:space="0" w:color="auto"/>
              <w:right w:val="single" w:sz="4" w:space="0" w:color="auto"/>
            </w:tcBorders>
          </w:tcPr>
          <w:p w14:paraId="73A323D4" w14:textId="77777777" w:rsidR="006E7BF9" w:rsidRPr="00592E3B" w:rsidRDefault="006E7BF9" w:rsidP="00CE3E80">
            <w:pPr>
              <w:pStyle w:val="TAL"/>
            </w:pPr>
          </w:p>
        </w:tc>
        <w:tc>
          <w:tcPr>
            <w:tcW w:w="1350" w:type="dxa"/>
            <w:tcBorders>
              <w:top w:val="nil"/>
              <w:left w:val="single" w:sz="4" w:space="0" w:color="auto"/>
              <w:bottom w:val="single" w:sz="4" w:space="0" w:color="auto"/>
              <w:right w:val="single" w:sz="4" w:space="0" w:color="auto"/>
            </w:tcBorders>
          </w:tcPr>
          <w:p w14:paraId="54A2806A" w14:textId="77777777" w:rsidR="006E7BF9" w:rsidRPr="00592E3B" w:rsidRDefault="006E7BF9" w:rsidP="00CE3E80">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79253AD8" w14:textId="77777777" w:rsidR="006E7BF9" w:rsidRPr="00592E3B" w:rsidRDefault="006E7BF9" w:rsidP="00CE3E80">
            <w:pPr>
              <w:pStyle w:val="TAL"/>
              <w:keepNext w:val="0"/>
              <w:keepLines w:val="0"/>
              <w:widowControl w:val="0"/>
              <w:rPr>
                <w:bCs/>
              </w:rPr>
            </w:pPr>
            <w:r w:rsidRPr="00592E3B">
              <w:rPr>
                <w:rFonts w:eastAsia="MS Mincho"/>
              </w:rPr>
              <w:t>UPLINK</w:t>
            </w:r>
          </w:p>
        </w:tc>
      </w:tr>
      <w:tr w:rsidR="006E7BF9" w:rsidRPr="00592E3B" w14:paraId="56F704F2" w14:textId="77777777" w:rsidTr="00CE3E80">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7855E18" w14:textId="77777777" w:rsidR="006E7BF9" w:rsidRPr="00592E3B" w:rsidRDefault="006E7BF9" w:rsidP="00CE3E80">
            <w:pPr>
              <w:pStyle w:val="TAL"/>
              <w:keepNext w:val="0"/>
              <w:keepLines w:val="0"/>
              <w:widowControl w:val="0"/>
              <w:rPr>
                <w:b/>
                <w:bCs/>
              </w:rPr>
            </w:pPr>
            <w:r w:rsidRPr="00A75A1A">
              <w:rPr>
                <w:b/>
                <w:bCs/>
              </w:rPr>
              <w:t>Audio SSRC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72776D06" w14:textId="77777777" w:rsidR="006E7BF9" w:rsidRPr="000E132E" w:rsidRDefault="006E7BF9" w:rsidP="00CE3E80">
            <w:pPr>
              <w:pStyle w:val="TAL"/>
            </w:pPr>
            <w:r w:rsidRPr="000E132E">
              <w:t>Media</w:t>
            </w:r>
            <w:r>
              <w:t>/Audio</w:t>
            </w:r>
            <w:r w:rsidRPr="000E132E">
              <w:t xml:space="preserve"> SSRC of remote client</w:t>
            </w:r>
            <w:r>
              <w:t xml:space="preserve"> </w:t>
            </w:r>
            <w:r w:rsidRPr="00592E3B">
              <w:t>(same value as in the corresponding Media Reception End Request)</w:t>
            </w:r>
          </w:p>
        </w:tc>
        <w:tc>
          <w:tcPr>
            <w:tcW w:w="2160" w:type="dxa"/>
            <w:tcBorders>
              <w:top w:val="single" w:sz="4" w:space="0" w:color="auto"/>
              <w:left w:val="single" w:sz="4" w:space="0" w:color="auto"/>
              <w:bottom w:val="single" w:sz="4" w:space="0" w:color="auto"/>
              <w:right w:val="single" w:sz="4" w:space="0" w:color="auto"/>
            </w:tcBorders>
            <w:hideMark/>
          </w:tcPr>
          <w:p w14:paraId="6A9E62C2" w14:textId="77777777" w:rsidR="006E7BF9" w:rsidRPr="00592E3B" w:rsidRDefault="006E7BF9" w:rsidP="00CE3E80">
            <w:pPr>
              <w:pStyle w:val="TAL"/>
            </w:pPr>
            <w:r w:rsidRPr="00115241">
              <w:t>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593F95C0" w14:textId="77777777" w:rsidR="006E7BF9" w:rsidRPr="00592E3B" w:rsidRDefault="006E7BF9" w:rsidP="00CE3E80">
            <w:pPr>
              <w:pStyle w:val="TAL"/>
              <w:keepNext w:val="0"/>
              <w:keepLines w:val="0"/>
              <w:widowControl w:val="0"/>
            </w:pPr>
            <w:r w:rsidRPr="00A75A1A">
              <w:t>TS 24.581 [88] clause 9.2.3.16</w:t>
            </w:r>
          </w:p>
        </w:tc>
        <w:tc>
          <w:tcPr>
            <w:tcW w:w="1170" w:type="dxa"/>
            <w:tcBorders>
              <w:top w:val="single" w:sz="4" w:space="0" w:color="auto"/>
              <w:left w:val="single" w:sz="4" w:space="0" w:color="auto"/>
              <w:bottom w:val="single" w:sz="4" w:space="0" w:color="auto"/>
              <w:right w:val="single" w:sz="4" w:space="0" w:color="auto"/>
            </w:tcBorders>
          </w:tcPr>
          <w:p w14:paraId="7760C874" w14:textId="77777777" w:rsidR="006E7BF9" w:rsidRPr="00592E3B" w:rsidRDefault="006E7BF9" w:rsidP="00CE3E80">
            <w:pPr>
              <w:pStyle w:val="TAL"/>
              <w:keepNext w:val="0"/>
              <w:keepLines w:val="0"/>
              <w:widowControl w:val="0"/>
              <w:rPr>
                <w:bCs/>
              </w:rPr>
            </w:pPr>
          </w:p>
        </w:tc>
      </w:tr>
      <w:tr w:rsidR="006E7BF9" w:rsidRPr="00592E3B" w14:paraId="7AE92C83" w14:textId="77777777" w:rsidTr="00CE3E80">
        <w:trPr>
          <w:cantSplit/>
          <w:jc w:val="center"/>
        </w:trPr>
        <w:tc>
          <w:tcPr>
            <w:tcW w:w="2790" w:type="dxa"/>
            <w:tcBorders>
              <w:top w:val="single" w:sz="4" w:space="0" w:color="auto"/>
              <w:left w:val="single" w:sz="4" w:space="0" w:color="auto"/>
              <w:bottom w:val="nil"/>
              <w:right w:val="single" w:sz="4" w:space="0" w:color="auto"/>
            </w:tcBorders>
            <w:hideMark/>
          </w:tcPr>
          <w:p w14:paraId="5D85AD07" w14:textId="77777777" w:rsidR="006E7BF9" w:rsidRPr="00A75A1A" w:rsidRDefault="006E7BF9" w:rsidP="00CE3E80">
            <w:pPr>
              <w:pStyle w:val="TAL"/>
              <w:keepNext w:val="0"/>
              <w:keepLines w:val="0"/>
              <w:widowControl w:val="0"/>
              <w:rPr>
                <w:b/>
                <w:bCs/>
              </w:rPr>
            </w:pPr>
            <w:r w:rsidRPr="00A75A1A">
              <w:rPr>
                <w:b/>
                <w:bCs/>
              </w:rPr>
              <w:t>Video SSRC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6C4BBBB5" w14:textId="77777777" w:rsidR="006E7BF9" w:rsidRPr="000E132E" w:rsidRDefault="006E7BF9" w:rsidP="00CE3E80">
            <w:pPr>
              <w:pStyle w:val="TAL"/>
            </w:pPr>
            <w:r w:rsidRPr="00A75A1A">
              <w:t>Not present</w:t>
            </w:r>
          </w:p>
        </w:tc>
        <w:tc>
          <w:tcPr>
            <w:tcW w:w="2160" w:type="dxa"/>
            <w:tcBorders>
              <w:top w:val="single" w:sz="4" w:space="0" w:color="auto"/>
              <w:left w:val="single" w:sz="4" w:space="0" w:color="auto"/>
              <w:bottom w:val="nil"/>
              <w:right w:val="single" w:sz="4" w:space="0" w:color="auto"/>
            </w:tcBorders>
            <w:hideMark/>
          </w:tcPr>
          <w:p w14:paraId="306D0A9D" w14:textId="77777777" w:rsidR="006E7BF9" w:rsidRPr="00592E3B" w:rsidRDefault="006E7BF9" w:rsidP="00CE3E80">
            <w:pPr>
              <w:pStyle w:val="TAL"/>
            </w:pPr>
            <w:r w:rsidRPr="00A75A1A">
              <w:t>Rel-18 and later</w:t>
            </w:r>
          </w:p>
        </w:tc>
        <w:tc>
          <w:tcPr>
            <w:tcW w:w="1350" w:type="dxa"/>
            <w:tcBorders>
              <w:top w:val="single" w:sz="4" w:space="0" w:color="auto"/>
              <w:left w:val="single" w:sz="4" w:space="0" w:color="auto"/>
              <w:bottom w:val="nil"/>
              <w:right w:val="single" w:sz="4" w:space="0" w:color="auto"/>
            </w:tcBorders>
            <w:hideMark/>
          </w:tcPr>
          <w:p w14:paraId="623CE640" w14:textId="77777777" w:rsidR="006E7BF9" w:rsidRPr="00A75A1A" w:rsidRDefault="006E7BF9" w:rsidP="00CE3E80">
            <w:pPr>
              <w:pStyle w:val="TAL"/>
              <w:keepNext w:val="0"/>
              <w:keepLines w:val="0"/>
              <w:widowControl w:val="0"/>
            </w:pPr>
            <w:r w:rsidRPr="00A75A1A">
              <w:t>TS 24.581 [88] clause 9.2.3.23</w:t>
            </w:r>
          </w:p>
        </w:tc>
        <w:tc>
          <w:tcPr>
            <w:tcW w:w="1170" w:type="dxa"/>
            <w:tcBorders>
              <w:top w:val="single" w:sz="4" w:space="0" w:color="auto"/>
              <w:left w:val="single" w:sz="4" w:space="0" w:color="auto"/>
              <w:bottom w:val="single" w:sz="4" w:space="0" w:color="auto"/>
              <w:right w:val="single" w:sz="4" w:space="0" w:color="auto"/>
            </w:tcBorders>
          </w:tcPr>
          <w:p w14:paraId="555A0E73" w14:textId="77777777" w:rsidR="006E7BF9" w:rsidRPr="00592E3B" w:rsidRDefault="006E7BF9" w:rsidP="00CE3E80">
            <w:pPr>
              <w:pStyle w:val="TAL"/>
              <w:keepNext w:val="0"/>
              <w:keepLines w:val="0"/>
              <w:widowControl w:val="0"/>
              <w:rPr>
                <w:bCs/>
              </w:rPr>
            </w:pPr>
            <w:r w:rsidRPr="00A75A1A">
              <w:rPr>
                <w:bCs/>
              </w:rPr>
              <w:t>DOWNLINK</w:t>
            </w:r>
          </w:p>
        </w:tc>
      </w:tr>
      <w:tr w:rsidR="006E7BF9" w:rsidRPr="00592E3B" w14:paraId="03595B45" w14:textId="77777777" w:rsidTr="00CE3E80">
        <w:trPr>
          <w:cantSplit/>
          <w:jc w:val="center"/>
        </w:trPr>
        <w:tc>
          <w:tcPr>
            <w:tcW w:w="2790" w:type="dxa"/>
            <w:tcBorders>
              <w:top w:val="nil"/>
              <w:left w:val="single" w:sz="4" w:space="0" w:color="auto"/>
              <w:bottom w:val="single" w:sz="4" w:space="0" w:color="auto"/>
              <w:right w:val="single" w:sz="4" w:space="0" w:color="auto"/>
            </w:tcBorders>
            <w:hideMark/>
          </w:tcPr>
          <w:p w14:paraId="5E5D9C84" w14:textId="77777777" w:rsidR="006E7BF9" w:rsidRPr="00A75A1A" w:rsidRDefault="006E7BF9" w:rsidP="00CE3E80">
            <w:pPr>
              <w:pStyle w:val="TAL"/>
              <w:keepNext w:val="0"/>
              <w:keepLines w:val="0"/>
              <w:widowControl w:val="0"/>
              <w:rPr>
                <w:b/>
                <w:bCs/>
              </w:rPr>
            </w:pPr>
          </w:p>
        </w:tc>
        <w:tc>
          <w:tcPr>
            <w:tcW w:w="2160" w:type="dxa"/>
            <w:tcBorders>
              <w:top w:val="single" w:sz="4" w:space="0" w:color="auto"/>
              <w:left w:val="single" w:sz="4" w:space="0" w:color="auto"/>
              <w:bottom w:val="single" w:sz="4" w:space="0" w:color="auto"/>
              <w:right w:val="single" w:sz="4" w:space="0" w:color="auto"/>
            </w:tcBorders>
            <w:hideMark/>
          </w:tcPr>
          <w:p w14:paraId="484A68C4" w14:textId="77777777" w:rsidR="006E7BF9" w:rsidRPr="00A75A1A" w:rsidRDefault="006E7BF9" w:rsidP="00CE3E80">
            <w:pPr>
              <w:pStyle w:val="TAL"/>
            </w:pPr>
            <w:r>
              <w:t>Any value if present</w:t>
            </w:r>
          </w:p>
        </w:tc>
        <w:tc>
          <w:tcPr>
            <w:tcW w:w="2160" w:type="dxa"/>
            <w:tcBorders>
              <w:top w:val="nil"/>
              <w:left w:val="single" w:sz="4" w:space="0" w:color="auto"/>
              <w:bottom w:val="single" w:sz="4" w:space="0" w:color="auto"/>
              <w:right w:val="single" w:sz="4" w:space="0" w:color="auto"/>
            </w:tcBorders>
            <w:hideMark/>
          </w:tcPr>
          <w:p w14:paraId="69A207DC" w14:textId="77777777" w:rsidR="006E7BF9" w:rsidRPr="00A75A1A" w:rsidRDefault="006E7BF9" w:rsidP="00CE3E80">
            <w:pPr>
              <w:pStyle w:val="TAL"/>
            </w:pPr>
          </w:p>
        </w:tc>
        <w:tc>
          <w:tcPr>
            <w:tcW w:w="1350" w:type="dxa"/>
            <w:tcBorders>
              <w:top w:val="nil"/>
              <w:left w:val="single" w:sz="4" w:space="0" w:color="auto"/>
              <w:bottom w:val="single" w:sz="4" w:space="0" w:color="auto"/>
              <w:right w:val="single" w:sz="4" w:space="0" w:color="auto"/>
            </w:tcBorders>
            <w:hideMark/>
          </w:tcPr>
          <w:p w14:paraId="081468E7" w14:textId="77777777" w:rsidR="006E7BF9" w:rsidRPr="00A75A1A" w:rsidRDefault="006E7BF9" w:rsidP="00CE3E80">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2092190" w14:textId="77777777" w:rsidR="006E7BF9" w:rsidRPr="00A75A1A" w:rsidRDefault="006E7BF9" w:rsidP="00CE3E80">
            <w:pPr>
              <w:pStyle w:val="TAL"/>
              <w:keepNext w:val="0"/>
              <w:keepLines w:val="0"/>
              <w:widowControl w:val="0"/>
              <w:rPr>
                <w:bCs/>
              </w:rPr>
            </w:pPr>
            <w:r w:rsidRPr="00A75A1A">
              <w:rPr>
                <w:bCs/>
              </w:rPr>
              <w:t>UPLINK</w:t>
            </w:r>
          </w:p>
        </w:tc>
      </w:tr>
    </w:tbl>
    <w:p w14:paraId="160F2443" w14:textId="77777777" w:rsidR="006E7BF9" w:rsidRPr="00592E3B" w:rsidRDefault="006E7BF9" w:rsidP="006E7BF9"/>
    <w:p w14:paraId="5DEEC8AC" w14:textId="77777777" w:rsidR="006E7BF9" w:rsidRPr="00592E3B" w:rsidRDefault="006E7BF9" w:rsidP="006E7BF9">
      <w:pPr>
        <w:pStyle w:val="Heading5"/>
      </w:pPr>
      <w:bookmarkStart w:id="552" w:name="_Toc27678243"/>
      <w:bookmarkStart w:id="553" w:name="_Toc36037265"/>
      <w:bookmarkStart w:id="554" w:name="_Toc44398342"/>
      <w:bookmarkStart w:id="555" w:name="_Toc52382541"/>
      <w:bookmarkStart w:id="556" w:name="_Toc60687452"/>
      <w:bookmarkStart w:id="557" w:name="_Toc68726617"/>
      <w:bookmarkStart w:id="558" w:name="_Toc75786543"/>
      <w:bookmarkStart w:id="559" w:name="_Toc100443452"/>
      <w:bookmarkStart w:id="560" w:name="_Toc178183872"/>
      <w:bookmarkStart w:id="561" w:name="_Toc180142690"/>
      <w:r w:rsidRPr="00592E3B">
        <w:t>5.5.11.3.5</w:t>
      </w:r>
      <w:r w:rsidRPr="00592E3B">
        <w:tab/>
        <w:t>Transmission Control Ack</w:t>
      </w:r>
      <w:bookmarkEnd w:id="552"/>
      <w:bookmarkEnd w:id="553"/>
      <w:bookmarkEnd w:id="554"/>
      <w:bookmarkEnd w:id="555"/>
      <w:bookmarkEnd w:id="556"/>
      <w:bookmarkEnd w:id="557"/>
      <w:bookmarkEnd w:id="558"/>
      <w:bookmarkEnd w:id="559"/>
      <w:bookmarkEnd w:id="560"/>
      <w:bookmarkEnd w:id="561"/>
    </w:p>
    <w:p w14:paraId="2C956060" w14:textId="77777777" w:rsidR="006E7BF9" w:rsidRPr="00592E3B" w:rsidRDefault="006E7BF9" w:rsidP="006E7BF9">
      <w:pPr>
        <w:pStyle w:val="TH"/>
      </w:pPr>
      <w:r w:rsidRPr="00592E3B">
        <w:t>Table 5.5.11.3.5-1: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6E7BF9" w:rsidRPr="00592E3B" w14:paraId="68A763F1" w14:textId="77777777" w:rsidTr="00CE3E80">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799F204F" w14:textId="77777777" w:rsidR="006E7BF9" w:rsidRPr="00592E3B" w:rsidRDefault="006E7BF9" w:rsidP="00CE3E80">
            <w:pPr>
              <w:pStyle w:val="TAL"/>
              <w:keepNext w:val="0"/>
              <w:keepLines w:val="0"/>
              <w:widowControl w:val="0"/>
            </w:pPr>
            <w:r w:rsidRPr="00592E3B">
              <w:t>Derivation Path: TS 24.581 [88] Table 9.2.31-1</w:t>
            </w:r>
          </w:p>
        </w:tc>
      </w:tr>
      <w:tr w:rsidR="006E7BF9" w:rsidRPr="00592E3B" w14:paraId="42AF93F2" w14:textId="77777777" w:rsidTr="00CE3E80">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78B20E75" w14:textId="77777777" w:rsidR="006E7BF9" w:rsidRPr="00592E3B" w:rsidRDefault="006E7BF9" w:rsidP="00CE3E80">
            <w:pPr>
              <w:pStyle w:val="TAH"/>
              <w:keepNext w:val="0"/>
              <w:keepLines w:val="0"/>
              <w:widowControl w:val="0"/>
            </w:pPr>
            <w:r w:rsidRPr="00592E3B">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61E18CA6" w14:textId="77777777" w:rsidR="006E7BF9" w:rsidRPr="00592E3B" w:rsidRDefault="006E7BF9" w:rsidP="00CE3E80">
            <w:pPr>
              <w:pStyle w:val="TAH"/>
              <w:keepNext w:val="0"/>
              <w:keepLines w:val="0"/>
              <w:widowControl w:val="0"/>
            </w:pPr>
            <w:r w:rsidRPr="00592E3B">
              <w:t>Value/remark</w:t>
            </w:r>
          </w:p>
        </w:tc>
        <w:tc>
          <w:tcPr>
            <w:tcW w:w="2250" w:type="dxa"/>
            <w:tcBorders>
              <w:top w:val="single" w:sz="4" w:space="0" w:color="auto"/>
              <w:left w:val="single" w:sz="4" w:space="0" w:color="auto"/>
              <w:bottom w:val="single" w:sz="4" w:space="0" w:color="auto"/>
              <w:right w:val="single" w:sz="4" w:space="0" w:color="auto"/>
            </w:tcBorders>
            <w:hideMark/>
          </w:tcPr>
          <w:p w14:paraId="24DD96BF" w14:textId="77777777" w:rsidR="006E7BF9" w:rsidRPr="00592E3B" w:rsidRDefault="006E7BF9" w:rsidP="00CE3E80">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63ECDA14" w14:textId="77777777" w:rsidR="006E7BF9" w:rsidRPr="00592E3B" w:rsidRDefault="006E7BF9" w:rsidP="00CE3E80">
            <w:pPr>
              <w:pStyle w:val="TAH"/>
              <w:keepNext w:val="0"/>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1077100E" w14:textId="77777777" w:rsidR="006E7BF9" w:rsidRPr="00592E3B" w:rsidRDefault="006E7BF9" w:rsidP="00CE3E80">
            <w:pPr>
              <w:pStyle w:val="TAH"/>
              <w:keepNext w:val="0"/>
              <w:keepLines w:val="0"/>
              <w:widowControl w:val="0"/>
            </w:pPr>
            <w:r w:rsidRPr="00592E3B">
              <w:t>Condition</w:t>
            </w:r>
          </w:p>
        </w:tc>
      </w:tr>
      <w:tr w:rsidR="006E7BF9" w:rsidRPr="00592E3B" w14:paraId="18F26A70" w14:textId="77777777" w:rsidTr="00CE3E80">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64CB80DB" w14:textId="77777777" w:rsidR="006E7BF9" w:rsidRPr="00592E3B" w:rsidRDefault="006E7BF9" w:rsidP="00CE3E80">
            <w:pPr>
              <w:pStyle w:val="TAL"/>
              <w:rPr>
                <w:b/>
              </w:rPr>
            </w:pPr>
            <w:r w:rsidRPr="00592E3B">
              <w:rPr>
                <w:b/>
              </w:rPr>
              <w:t>RTCP</w:t>
            </w:r>
          </w:p>
        </w:tc>
        <w:tc>
          <w:tcPr>
            <w:tcW w:w="2070" w:type="dxa"/>
            <w:tcBorders>
              <w:top w:val="single" w:sz="4" w:space="0" w:color="auto"/>
              <w:left w:val="single" w:sz="4" w:space="0" w:color="auto"/>
              <w:bottom w:val="single" w:sz="4" w:space="0" w:color="auto"/>
              <w:right w:val="single" w:sz="4" w:space="0" w:color="auto"/>
            </w:tcBorders>
          </w:tcPr>
          <w:p w14:paraId="6E1B3882" w14:textId="77777777" w:rsidR="006E7BF9" w:rsidRPr="00592E3B" w:rsidRDefault="006E7BF9" w:rsidP="00CE3E80">
            <w:pPr>
              <w:pStyle w:val="TAL"/>
            </w:pPr>
          </w:p>
        </w:tc>
        <w:tc>
          <w:tcPr>
            <w:tcW w:w="2250" w:type="dxa"/>
            <w:tcBorders>
              <w:top w:val="single" w:sz="4" w:space="0" w:color="auto"/>
              <w:left w:val="single" w:sz="4" w:space="0" w:color="auto"/>
              <w:bottom w:val="single" w:sz="4" w:space="0" w:color="auto"/>
              <w:right w:val="single" w:sz="4" w:space="0" w:color="auto"/>
            </w:tcBorders>
          </w:tcPr>
          <w:p w14:paraId="2553C319"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197050E7" w14:textId="77777777" w:rsidR="006E7BF9" w:rsidRPr="00592E3B" w:rsidRDefault="006E7BF9" w:rsidP="00CE3E80">
            <w:pPr>
              <w:pStyle w:val="TAL"/>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04DC77F3" w14:textId="77777777" w:rsidR="006E7BF9" w:rsidRPr="00592E3B" w:rsidRDefault="006E7BF9" w:rsidP="00CE3E80">
            <w:pPr>
              <w:pStyle w:val="TAL"/>
            </w:pPr>
          </w:p>
        </w:tc>
      </w:tr>
      <w:tr w:rsidR="006E7BF9" w:rsidRPr="00592E3B" w14:paraId="6300A78B" w14:textId="77777777" w:rsidTr="00CE3E80">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6EA1744" w14:textId="77777777" w:rsidR="006E7BF9" w:rsidRPr="00592E3B" w:rsidRDefault="006E7BF9" w:rsidP="00CE3E80">
            <w:pPr>
              <w:pStyle w:val="TAL"/>
            </w:pPr>
            <w:r w:rsidRPr="00592E3B">
              <w:t xml:space="preserve">  Subtype</w:t>
            </w:r>
          </w:p>
        </w:tc>
        <w:tc>
          <w:tcPr>
            <w:tcW w:w="2070" w:type="dxa"/>
            <w:tcBorders>
              <w:top w:val="single" w:sz="4" w:space="0" w:color="auto"/>
              <w:left w:val="single" w:sz="4" w:space="0" w:color="auto"/>
              <w:bottom w:val="single" w:sz="4" w:space="0" w:color="auto"/>
              <w:right w:val="single" w:sz="4" w:space="0" w:color="auto"/>
            </w:tcBorders>
            <w:hideMark/>
          </w:tcPr>
          <w:p w14:paraId="7D8B579A" w14:textId="77777777" w:rsidR="006E7BF9" w:rsidRPr="00592E3B" w:rsidRDefault="006E7BF9" w:rsidP="00CE3E80">
            <w:pPr>
              <w:pStyle w:val="TAL"/>
            </w:pPr>
            <w:r w:rsidRPr="00592E3B">
              <w:t>“00100”</w:t>
            </w:r>
          </w:p>
        </w:tc>
        <w:tc>
          <w:tcPr>
            <w:tcW w:w="2250" w:type="dxa"/>
            <w:tcBorders>
              <w:top w:val="single" w:sz="4" w:space="0" w:color="auto"/>
              <w:left w:val="single" w:sz="4" w:space="0" w:color="auto"/>
              <w:bottom w:val="single" w:sz="4" w:space="0" w:color="auto"/>
              <w:right w:val="single" w:sz="4" w:space="0" w:color="auto"/>
            </w:tcBorders>
            <w:hideMark/>
          </w:tcPr>
          <w:p w14:paraId="65ACAF38" w14:textId="77777777" w:rsidR="006E7BF9" w:rsidRPr="00592E3B" w:rsidRDefault="006E7BF9" w:rsidP="00CE3E80">
            <w:pPr>
              <w:pStyle w:val="TAL"/>
            </w:pPr>
            <w:r w:rsidRPr="00592E3B">
              <w:t>Transmission Control Ack</w:t>
            </w:r>
          </w:p>
        </w:tc>
        <w:tc>
          <w:tcPr>
            <w:tcW w:w="1350" w:type="dxa"/>
            <w:tcBorders>
              <w:top w:val="single" w:sz="4" w:space="0" w:color="auto"/>
              <w:left w:val="single" w:sz="4" w:space="0" w:color="auto"/>
              <w:bottom w:val="single" w:sz="4" w:space="0" w:color="auto"/>
              <w:right w:val="single" w:sz="4" w:space="0" w:color="auto"/>
            </w:tcBorders>
            <w:hideMark/>
          </w:tcPr>
          <w:p w14:paraId="2CCAF659" w14:textId="77777777" w:rsidR="006E7BF9" w:rsidRPr="00592E3B" w:rsidRDefault="006E7BF9" w:rsidP="00CE3E80">
            <w:pPr>
              <w:pStyle w:val="TAL"/>
              <w:rPr>
                <w:rFonts w:eastAsia="MS PGothic"/>
              </w:rPr>
            </w:pPr>
            <w:r w:rsidRPr="00592E3B">
              <w:rPr>
                <w:rFonts w:eastAsia="MS PGothic"/>
              </w:rPr>
              <w:t>TS 24.581 [88] clause 9.2.31 and 9.2.2.1-3</w:t>
            </w:r>
          </w:p>
        </w:tc>
        <w:tc>
          <w:tcPr>
            <w:tcW w:w="1170" w:type="dxa"/>
            <w:tcBorders>
              <w:top w:val="single" w:sz="4" w:space="0" w:color="auto"/>
              <w:left w:val="single" w:sz="4" w:space="0" w:color="auto"/>
              <w:bottom w:val="single" w:sz="4" w:space="0" w:color="auto"/>
              <w:right w:val="single" w:sz="4" w:space="0" w:color="auto"/>
            </w:tcBorders>
          </w:tcPr>
          <w:p w14:paraId="0159899B" w14:textId="77777777" w:rsidR="006E7BF9" w:rsidRPr="00592E3B" w:rsidRDefault="006E7BF9" w:rsidP="00CE3E80">
            <w:pPr>
              <w:pStyle w:val="TAL"/>
            </w:pPr>
          </w:p>
        </w:tc>
      </w:tr>
      <w:tr w:rsidR="006E7BF9" w:rsidRPr="00592E3B" w14:paraId="4E8CEE29" w14:textId="77777777" w:rsidTr="00CE3E80">
        <w:trPr>
          <w:cantSplit/>
          <w:jc w:val="center"/>
        </w:trPr>
        <w:tc>
          <w:tcPr>
            <w:tcW w:w="2880" w:type="dxa"/>
            <w:tcBorders>
              <w:top w:val="single" w:sz="4" w:space="0" w:color="auto"/>
              <w:left w:val="single" w:sz="4" w:space="0" w:color="auto"/>
              <w:bottom w:val="nil"/>
              <w:right w:val="single" w:sz="4" w:space="0" w:color="auto"/>
            </w:tcBorders>
            <w:hideMark/>
          </w:tcPr>
          <w:p w14:paraId="2B286E18" w14:textId="77777777" w:rsidR="006E7BF9" w:rsidRPr="00592E3B" w:rsidRDefault="006E7BF9" w:rsidP="00CE3E80">
            <w:pPr>
              <w:pStyle w:val="TAL"/>
              <w:keepNext w:val="0"/>
              <w:keepLines w:val="0"/>
              <w:widowControl w:val="0"/>
              <w:rPr>
                <w:rFonts w:eastAsia="MS Mincho"/>
              </w:rPr>
            </w:pPr>
            <w:r w:rsidRPr="00592E3B">
              <w:rPr>
                <w:rFonts w:eastAsia="MS Mincho"/>
              </w:rPr>
              <w:t xml:space="preserve">  SSRC</w:t>
            </w:r>
          </w:p>
        </w:tc>
        <w:tc>
          <w:tcPr>
            <w:tcW w:w="2070" w:type="dxa"/>
            <w:tcBorders>
              <w:top w:val="single" w:sz="4" w:space="0" w:color="auto"/>
              <w:left w:val="single" w:sz="4" w:space="0" w:color="auto"/>
              <w:bottom w:val="single" w:sz="4" w:space="0" w:color="auto"/>
              <w:right w:val="single" w:sz="4" w:space="0" w:color="auto"/>
            </w:tcBorders>
            <w:hideMark/>
          </w:tcPr>
          <w:p w14:paraId="4914518E" w14:textId="77777777" w:rsidR="006E7BF9" w:rsidRPr="00592E3B" w:rsidRDefault="006E7BF9" w:rsidP="00CE3E80">
            <w:pPr>
              <w:pStyle w:val="TAL"/>
              <w:keepNext w:val="0"/>
              <w:keepLines w:val="0"/>
              <w:widowControl w:val="0"/>
              <w:rPr>
                <w:rFonts w:eastAsia="MS PGothic"/>
              </w:rPr>
            </w:pPr>
            <w:r w:rsidRPr="00322072">
              <w:rPr>
                <w:rFonts w:cs="Arial"/>
                <w:szCs w:val="18"/>
              </w:rPr>
              <w:t>RTCP SSRC of the SS</w:t>
            </w:r>
          </w:p>
        </w:tc>
        <w:tc>
          <w:tcPr>
            <w:tcW w:w="2250" w:type="dxa"/>
            <w:tcBorders>
              <w:top w:val="single" w:sz="4" w:space="0" w:color="auto"/>
              <w:left w:val="single" w:sz="4" w:space="0" w:color="auto"/>
              <w:bottom w:val="single" w:sz="4" w:space="0" w:color="auto"/>
              <w:right w:val="single" w:sz="4" w:space="0" w:color="auto"/>
            </w:tcBorders>
          </w:tcPr>
          <w:p w14:paraId="2B898F53" w14:textId="77777777" w:rsidR="006E7BF9" w:rsidRPr="00592E3B" w:rsidRDefault="006E7BF9" w:rsidP="00CE3E80">
            <w:pPr>
              <w:pStyle w:val="TAL"/>
              <w:keepNext w:val="0"/>
              <w:keepLines w:val="0"/>
              <w:widowControl w:val="0"/>
              <w:rPr>
                <w:rFonts w:eastAsia="MS PGothic"/>
              </w:rPr>
            </w:pPr>
            <w:r w:rsidRPr="00592E3B">
              <w:rPr>
                <w:rFonts w:eastAsia="MS PGothic"/>
              </w:rPr>
              <w:t xml:space="preserve">The SSRC of the Transmission Control server for </w:t>
            </w:r>
            <w:r w:rsidRPr="00592E3B">
              <w:t>on-network and transmission arbitrator for off-network</w:t>
            </w:r>
            <w:r w:rsidRPr="00592E3B">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574C3BB7" w14:textId="77777777" w:rsidR="006E7BF9" w:rsidRPr="00592E3B" w:rsidRDefault="006E7BF9" w:rsidP="00CE3E80">
            <w:pPr>
              <w:pStyle w:val="TAL"/>
              <w:keepNext w:val="0"/>
              <w:keepLines w:val="0"/>
              <w:widowControl w:val="0"/>
              <w:rPr>
                <w:rFonts w:eastAsia="MS PGothic"/>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229BD025" w14:textId="77777777" w:rsidR="006E7BF9" w:rsidRPr="00592E3B" w:rsidRDefault="006E7BF9" w:rsidP="00CE3E80">
            <w:pPr>
              <w:pStyle w:val="TAL"/>
              <w:keepNext w:val="0"/>
              <w:keepLines w:val="0"/>
              <w:widowControl w:val="0"/>
              <w:rPr>
                <w:rFonts w:eastAsia="MS Mincho"/>
              </w:rPr>
            </w:pPr>
            <w:r w:rsidRPr="00592E3B">
              <w:rPr>
                <w:rFonts w:eastAsia="MS Mincho"/>
              </w:rPr>
              <w:t>DOWNLINK</w:t>
            </w:r>
          </w:p>
        </w:tc>
      </w:tr>
      <w:tr w:rsidR="006E7BF9" w:rsidRPr="00592E3B" w14:paraId="00962D9C" w14:textId="77777777" w:rsidTr="00CE3E80">
        <w:trPr>
          <w:cantSplit/>
          <w:jc w:val="center"/>
        </w:trPr>
        <w:tc>
          <w:tcPr>
            <w:tcW w:w="2880" w:type="dxa"/>
            <w:tcBorders>
              <w:top w:val="nil"/>
              <w:left w:val="single" w:sz="4" w:space="0" w:color="auto"/>
              <w:bottom w:val="single" w:sz="4" w:space="0" w:color="auto"/>
              <w:right w:val="single" w:sz="4" w:space="0" w:color="auto"/>
            </w:tcBorders>
          </w:tcPr>
          <w:p w14:paraId="0F99891E" w14:textId="77777777" w:rsidR="006E7BF9" w:rsidRPr="00592E3B" w:rsidRDefault="006E7BF9" w:rsidP="00CE3E80">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tcPr>
          <w:p w14:paraId="102DFECC" w14:textId="77777777" w:rsidR="006E7BF9" w:rsidRPr="00592E3B" w:rsidRDefault="006E7BF9" w:rsidP="00CE3E80">
            <w:pPr>
              <w:pStyle w:val="TAL"/>
              <w:keepNext w:val="0"/>
              <w:keepLines w:val="0"/>
              <w:widowControl w:val="0"/>
              <w:rPr>
                <w:rFonts w:cs="Arial"/>
                <w:szCs w:val="18"/>
              </w:rPr>
            </w:pPr>
            <w:r w:rsidRPr="00322072">
              <w:t>RTCP SSRC of the client</w:t>
            </w:r>
          </w:p>
        </w:tc>
        <w:tc>
          <w:tcPr>
            <w:tcW w:w="2250" w:type="dxa"/>
            <w:tcBorders>
              <w:top w:val="single" w:sz="4" w:space="0" w:color="auto"/>
              <w:left w:val="single" w:sz="4" w:space="0" w:color="auto"/>
              <w:bottom w:val="single" w:sz="4" w:space="0" w:color="auto"/>
              <w:right w:val="single" w:sz="4" w:space="0" w:color="auto"/>
            </w:tcBorders>
          </w:tcPr>
          <w:p w14:paraId="4F9482BE" w14:textId="77777777" w:rsidR="006E7BF9" w:rsidRPr="00592E3B" w:rsidRDefault="006E7BF9" w:rsidP="00CE3E80">
            <w:pPr>
              <w:pStyle w:val="TAL"/>
              <w:keepNext w:val="0"/>
              <w:keepLines w:val="0"/>
              <w:widowControl w:val="0"/>
              <w:rPr>
                <w:rFonts w:eastAsia="MS PGothic"/>
              </w:rPr>
            </w:pPr>
            <w:r w:rsidRPr="00592E3B">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0F689A6E" w14:textId="77777777" w:rsidR="006E7BF9" w:rsidRPr="00592E3B" w:rsidRDefault="006E7BF9" w:rsidP="00CE3E80">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3AF9148D" w14:textId="77777777" w:rsidR="006E7BF9" w:rsidRPr="00592E3B" w:rsidRDefault="006E7BF9" w:rsidP="00CE3E80">
            <w:pPr>
              <w:pStyle w:val="TAL"/>
              <w:keepNext w:val="0"/>
              <w:keepLines w:val="0"/>
              <w:widowControl w:val="0"/>
              <w:rPr>
                <w:rFonts w:eastAsia="MS Mincho"/>
              </w:rPr>
            </w:pPr>
            <w:r w:rsidRPr="00592E3B">
              <w:rPr>
                <w:rFonts w:eastAsia="MS Mincho"/>
              </w:rPr>
              <w:t>UPLINK</w:t>
            </w:r>
          </w:p>
        </w:tc>
      </w:tr>
      <w:tr w:rsidR="006E7BF9" w:rsidRPr="00592E3B" w14:paraId="3C9458B5" w14:textId="77777777" w:rsidTr="00CE3E80">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1C60589F" w14:textId="77777777" w:rsidR="006E7BF9" w:rsidRPr="00592E3B" w:rsidRDefault="006E7BF9" w:rsidP="00CE3E80">
            <w:pPr>
              <w:pStyle w:val="TAL"/>
              <w:keepNext w:val="0"/>
              <w:keepLines w:val="0"/>
              <w:widowControl w:val="0"/>
              <w:rPr>
                <w:rFonts w:eastAsia="MS Mincho"/>
              </w:rPr>
            </w:pPr>
            <w:r w:rsidRPr="00592E3B">
              <w:rPr>
                <w:rFonts w:eastAsia="MS Mincho"/>
              </w:rPr>
              <w:t xml:space="preserve">  name</w:t>
            </w:r>
          </w:p>
        </w:tc>
        <w:tc>
          <w:tcPr>
            <w:tcW w:w="2070" w:type="dxa"/>
            <w:tcBorders>
              <w:top w:val="single" w:sz="4" w:space="0" w:color="auto"/>
              <w:left w:val="single" w:sz="4" w:space="0" w:color="auto"/>
              <w:bottom w:val="single" w:sz="4" w:space="0" w:color="auto"/>
              <w:right w:val="single" w:sz="4" w:space="0" w:color="auto"/>
            </w:tcBorders>
            <w:hideMark/>
          </w:tcPr>
          <w:p w14:paraId="37347FEA" w14:textId="77777777" w:rsidR="006E7BF9" w:rsidRPr="00592E3B" w:rsidRDefault="006E7BF9" w:rsidP="00CE3E80">
            <w:pPr>
              <w:pStyle w:val="TAL"/>
              <w:keepNext w:val="0"/>
              <w:keepLines w:val="0"/>
              <w:widowControl w:val="0"/>
              <w:rPr>
                <w:rFonts w:cs="Arial"/>
                <w:szCs w:val="18"/>
              </w:rPr>
            </w:pPr>
            <w:r w:rsidRPr="00592E3B">
              <w:rPr>
                <w:rFonts w:cs="Arial"/>
                <w:szCs w:val="18"/>
              </w:rPr>
              <w:t>MCV2</w:t>
            </w:r>
          </w:p>
        </w:tc>
        <w:tc>
          <w:tcPr>
            <w:tcW w:w="2250" w:type="dxa"/>
            <w:tcBorders>
              <w:top w:val="single" w:sz="4" w:space="0" w:color="auto"/>
              <w:left w:val="single" w:sz="4" w:space="0" w:color="auto"/>
              <w:bottom w:val="single" w:sz="4" w:space="0" w:color="auto"/>
              <w:right w:val="single" w:sz="4" w:space="0" w:color="auto"/>
            </w:tcBorders>
          </w:tcPr>
          <w:p w14:paraId="741C032B" w14:textId="77777777" w:rsidR="006E7BF9" w:rsidRPr="00592E3B" w:rsidRDefault="006E7BF9" w:rsidP="00CE3E80">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1B271F8" w14:textId="77777777" w:rsidR="006E7BF9" w:rsidRPr="00592E3B" w:rsidRDefault="006E7BF9" w:rsidP="00CE3E80">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65CB1FEB" w14:textId="77777777" w:rsidR="006E7BF9" w:rsidRPr="00592E3B" w:rsidRDefault="006E7BF9" w:rsidP="00CE3E80">
            <w:pPr>
              <w:pStyle w:val="TAL"/>
              <w:keepNext w:val="0"/>
              <w:keepLines w:val="0"/>
              <w:widowControl w:val="0"/>
              <w:rPr>
                <w:rFonts w:eastAsia="MS Mincho"/>
              </w:rPr>
            </w:pPr>
          </w:p>
        </w:tc>
      </w:tr>
      <w:tr w:rsidR="006E7BF9" w:rsidRPr="00592E3B" w14:paraId="3BA62ACA" w14:textId="77777777" w:rsidTr="00CE3E80">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21BE588" w14:textId="77777777" w:rsidR="006E7BF9" w:rsidRPr="00592E3B" w:rsidRDefault="006E7BF9" w:rsidP="00CE3E80">
            <w:pPr>
              <w:pStyle w:val="TAL"/>
              <w:keepNext w:val="0"/>
              <w:keepLines w:val="0"/>
              <w:widowControl w:val="0"/>
              <w:rPr>
                <w:rFonts w:eastAsia="MS Mincho"/>
                <w:b/>
                <w:bCs/>
              </w:rPr>
            </w:pPr>
            <w:r w:rsidRPr="00592E3B">
              <w:rPr>
                <w:rFonts w:eastAsia="MS Mincho"/>
                <w:b/>
                <w:bCs/>
              </w:rPr>
              <w:t>Source</w:t>
            </w:r>
          </w:p>
        </w:tc>
        <w:tc>
          <w:tcPr>
            <w:tcW w:w="2070" w:type="dxa"/>
            <w:tcBorders>
              <w:top w:val="single" w:sz="4" w:space="0" w:color="auto"/>
              <w:left w:val="single" w:sz="4" w:space="0" w:color="auto"/>
              <w:bottom w:val="single" w:sz="4" w:space="0" w:color="auto"/>
              <w:right w:val="single" w:sz="4" w:space="0" w:color="auto"/>
            </w:tcBorders>
          </w:tcPr>
          <w:p w14:paraId="23415AB7" w14:textId="77777777" w:rsidR="006E7BF9" w:rsidRPr="00592E3B" w:rsidRDefault="006E7BF9" w:rsidP="00CE3E80">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1D41DCD3" w14:textId="77777777" w:rsidR="006E7BF9" w:rsidRPr="00592E3B" w:rsidRDefault="006E7BF9" w:rsidP="00CE3E80">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02C142ED" w14:textId="77777777" w:rsidR="006E7BF9" w:rsidRPr="00592E3B" w:rsidRDefault="006E7BF9" w:rsidP="00CE3E80">
            <w:pPr>
              <w:pStyle w:val="TAL"/>
              <w:keepNext w:val="0"/>
              <w:keepLines w:val="0"/>
              <w:widowControl w:val="0"/>
              <w:rPr>
                <w:rFonts w:eastAsia="MS Mincho"/>
              </w:rPr>
            </w:pPr>
            <w:r w:rsidRPr="00592E3B">
              <w:t>TS 24.581 [88] clause 9.2.3.12</w:t>
            </w:r>
          </w:p>
        </w:tc>
        <w:tc>
          <w:tcPr>
            <w:tcW w:w="1170" w:type="dxa"/>
            <w:tcBorders>
              <w:top w:val="single" w:sz="4" w:space="0" w:color="auto"/>
              <w:left w:val="single" w:sz="4" w:space="0" w:color="auto"/>
              <w:bottom w:val="single" w:sz="4" w:space="0" w:color="auto"/>
              <w:right w:val="single" w:sz="4" w:space="0" w:color="auto"/>
            </w:tcBorders>
          </w:tcPr>
          <w:p w14:paraId="4B314162" w14:textId="77777777" w:rsidR="006E7BF9" w:rsidRPr="00592E3B" w:rsidRDefault="006E7BF9" w:rsidP="00CE3E80">
            <w:pPr>
              <w:pStyle w:val="TAL"/>
              <w:keepNext w:val="0"/>
              <w:keepLines w:val="0"/>
              <w:widowControl w:val="0"/>
              <w:rPr>
                <w:rFonts w:eastAsia="MS Mincho"/>
              </w:rPr>
            </w:pPr>
          </w:p>
        </w:tc>
      </w:tr>
      <w:tr w:rsidR="006E7BF9" w:rsidRPr="00592E3B" w14:paraId="7E9F7F5E" w14:textId="77777777" w:rsidTr="00CE3E80">
        <w:trPr>
          <w:cantSplit/>
          <w:jc w:val="center"/>
        </w:trPr>
        <w:tc>
          <w:tcPr>
            <w:tcW w:w="2880" w:type="dxa"/>
            <w:tcBorders>
              <w:top w:val="single" w:sz="4" w:space="0" w:color="auto"/>
              <w:left w:val="single" w:sz="4" w:space="0" w:color="auto"/>
              <w:bottom w:val="nil"/>
              <w:right w:val="single" w:sz="4" w:space="0" w:color="auto"/>
            </w:tcBorders>
            <w:hideMark/>
          </w:tcPr>
          <w:p w14:paraId="70C45E39" w14:textId="77777777" w:rsidR="006E7BF9" w:rsidRPr="00592E3B" w:rsidRDefault="006E7BF9" w:rsidP="00CE3E80">
            <w:pPr>
              <w:pStyle w:val="TAL"/>
              <w:keepNext w:val="0"/>
              <w:keepLines w:val="0"/>
              <w:widowControl w:val="0"/>
              <w:rPr>
                <w:rFonts w:eastAsia="MS Mincho"/>
              </w:rPr>
            </w:pPr>
            <w:r w:rsidRPr="00592E3B">
              <w:rPr>
                <w:rFonts w:eastAsia="MS Mincho"/>
              </w:rPr>
              <w:t xml:space="preserve">  Source</w:t>
            </w:r>
          </w:p>
        </w:tc>
        <w:tc>
          <w:tcPr>
            <w:tcW w:w="2070" w:type="dxa"/>
            <w:tcBorders>
              <w:top w:val="single" w:sz="4" w:space="0" w:color="auto"/>
              <w:left w:val="single" w:sz="4" w:space="0" w:color="auto"/>
              <w:bottom w:val="single" w:sz="4" w:space="0" w:color="auto"/>
              <w:right w:val="single" w:sz="4" w:space="0" w:color="auto"/>
            </w:tcBorders>
            <w:hideMark/>
          </w:tcPr>
          <w:p w14:paraId="385F9E8D" w14:textId="77777777" w:rsidR="006E7BF9" w:rsidRPr="00592E3B" w:rsidRDefault="006E7BF9" w:rsidP="00CE3E80">
            <w:pPr>
              <w:pStyle w:val="TAL"/>
              <w:keepNext w:val="0"/>
              <w:keepLines w:val="0"/>
              <w:widowControl w:val="0"/>
              <w:rPr>
                <w:rFonts w:eastAsia="MS Mincho"/>
              </w:rPr>
            </w:pPr>
            <w:r w:rsidRPr="00592E3B">
              <w:rPr>
                <w:rFonts w:eastAsia="MS Mincho"/>
              </w:rPr>
              <w:t>"2"</w:t>
            </w:r>
          </w:p>
        </w:tc>
        <w:tc>
          <w:tcPr>
            <w:tcW w:w="2250" w:type="dxa"/>
            <w:tcBorders>
              <w:top w:val="single" w:sz="4" w:space="0" w:color="auto"/>
              <w:left w:val="single" w:sz="4" w:space="0" w:color="auto"/>
              <w:bottom w:val="single" w:sz="4" w:space="0" w:color="auto"/>
              <w:right w:val="single" w:sz="4" w:space="0" w:color="auto"/>
            </w:tcBorders>
            <w:hideMark/>
          </w:tcPr>
          <w:p w14:paraId="47526C27" w14:textId="77777777" w:rsidR="006E7BF9" w:rsidRPr="00592E3B" w:rsidRDefault="006E7BF9" w:rsidP="00CE3E80">
            <w:pPr>
              <w:pStyle w:val="TAL"/>
            </w:pPr>
            <w:r w:rsidRPr="00592E3B">
              <w:t xml:space="preserve">the controlling </w:t>
            </w:r>
            <w:proofErr w:type="spellStart"/>
            <w:r w:rsidRPr="00592E3B">
              <w:t>MCVideo</w:t>
            </w:r>
            <w:proofErr w:type="spellEnd"/>
            <w:r w:rsidRPr="00592E3B">
              <w:t xml:space="preserve"> function is the sender of the message</w:t>
            </w:r>
          </w:p>
          <w:p w14:paraId="400BE158" w14:textId="77777777" w:rsidR="006E7BF9" w:rsidRPr="00592E3B" w:rsidRDefault="006E7BF9" w:rsidP="00CE3E80">
            <w:pPr>
              <w:pStyle w:val="TAL"/>
            </w:pPr>
          </w:p>
        </w:tc>
        <w:tc>
          <w:tcPr>
            <w:tcW w:w="1350" w:type="dxa"/>
            <w:tcBorders>
              <w:top w:val="single" w:sz="4" w:space="0" w:color="auto"/>
              <w:left w:val="single" w:sz="4" w:space="0" w:color="auto"/>
              <w:bottom w:val="single" w:sz="4" w:space="0" w:color="auto"/>
              <w:right w:val="single" w:sz="4" w:space="0" w:color="auto"/>
            </w:tcBorders>
          </w:tcPr>
          <w:p w14:paraId="22D0CA42" w14:textId="77777777" w:rsidR="006E7BF9" w:rsidRPr="00592E3B" w:rsidRDefault="006E7BF9" w:rsidP="00CE3E80">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3EEBFEEC" w14:textId="77777777" w:rsidR="006E7BF9" w:rsidRPr="00592E3B" w:rsidRDefault="006E7BF9" w:rsidP="00CE3E80">
            <w:pPr>
              <w:pStyle w:val="TAL"/>
              <w:keepNext w:val="0"/>
              <w:keepLines w:val="0"/>
              <w:widowControl w:val="0"/>
              <w:rPr>
                <w:rFonts w:eastAsia="MS Mincho"/>
              </w:rPr>
            </w:pPr>
            <w:r w:rsidRPr="00592E3B">
              <w:rPr>
                <w:rFonts w:eastAsia="MS Mincho"/>
              </w:rPr>
              <w:t>DOWNLINK</w:t>
            </w:r>
          </w:p>
        </w:tc>
      </w:tr>
      <w:tr w:rsidR="006E7BF9" w:rsidRPr="00592E3B" w14:paraId="18006E0C" w14:textId="77777777" w:rsidTr="00CE3E80">
        <w:trPr>
          <w:cantSplit/>
          <w:jc w:val="center"/>
        </w:trPr>
        <w:tc>
          <w:tcPr>
            <w:tcW w:w="2880" w:type="dxa"/>
            <w:tcBorders>
              <w:top w:val="nil"/>
              <w:left w:val="single" w:sz="4" w:space="0" w:color="auto"/>
              <w:bottom w:val="single" w:sz="4" w:space="0" w:color="auto"/>
              <w:right w:val="single" w:sz="4" w:space="0" w:color="auto"/>
            </w:tcBorders>
          </w:tcPr>
          <w:p w14:paraId="47E63EF8" w14:textId="77777777" w:rsidR="006E7BF9" w:rsidRPr="00592E3B" w:rsidRDefault="006E7BF9" w:rsidP="00CE3E80">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70A99D1" w14:textId="77777777" w:rsidR="006E7BF9" w:rsidRPr="00592E3B" w:rsidRDefault="006E7BF9" w:rsidP="00CE3E80">
            <w:pPr>
              <w:pStyle w:val="TAL"/>
              <w:keepNext w:val="0"/>
              <w:keepLines w:val="0"/>
              <w:widowControl w:val="0"/>
              <w:rPr>
                <w:rFonts w:eastAsia="MS Mincho"/>
              </w:rPr>
            </w:pPr>
            <w:r w:rsidRPr="00592E3B">
              <w:rPr>
                <w:rFonts w:eastAsia="MS Mincho"/>
              </w:rPr>
              <w:t>“0”</w:t>
            </w:r>
          </w:p>
        </w:tc>
        <w:tc>
          <w:tcPr>
            <w:tcW w:w="2250" w:type="dxa"/>
            <w:tcBorders>
              <w:top w:val="single" w:sz="4" w:space="0" w:color="auto"/>
              <w:left w:val="single" w:sz="4" w:space="0" w:color="auto"/>
              <w:bottom w:val="single" w:sz="4" w:space="0" w:color="auto"/>
              <w:right w:val="single" w:sz="4" w:space="0" w:color="auto"/>
            </w:tcBorders>
            <w:hideMark/>
          </w:tcPr>
          <w:p w14:paraId="1CBBCC15" w14:textId="77777777" w:rsidR="006E7BF9" w:rsidRPr="00592E3B" w:rsidRDefault="006E7BF9" w:rsidP="00CE3E80">
            <w:pPr>
              <w:pStyle w:val="TAL"/>
            </w:pPr>
            <w:r w:rsidRPr="00592E3B">
              <w:t>the transmission participant is the sender of the message</w:t>
            </w:r>
          </w:p>
        </w:tc>
        <w:tc>
          <w:tcPr>
            <w:tcW w:w="1350" w:type="dxa"/>
            <w:tcBorders>
              <w:top w:val="single" w:sz="4" w:space="0" w:color="auto"/>
              <w:left w:val="single" w:sz="4" w:space="0" w:color="auto"/>
              <w:bottom w:val="single" w:sz="4" w:space="0" w:color="auto"/>
              <w:right w:val="single" w:sz="4" w:space="0" w:color="auto"/>
            </w:tcBorders>
          </w:tcPr>
          <w:p w14:paraId="6B90FD58" w14:textId="77777777" w:rsidR="006E7BF9" w:rsidRPr="00592E3B" w:rsidRDefault="006E7BF9" w:rsidP="00CE3E80">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34541041" w14:textId="77777777" w:rsidR="006E7BF9" w:rsidRPr="00592E3B" w:rsidRDefault="006E7BF9" w:rsidP="00CE3E80">
            <w:pPr>
              <w:pStyle w:val="TAL"/>
              <w:keepNext w:val="0"/>
              <w:keepLines w:val="0"/>
              <w:widowControl w:val="0"/>
              <w:rPr>
                <w:rFonts w:eastAsia="MS Mincho"/>
              </w:rPr>
            </w:pPr>
            <w:r w:rsidRPr="00592E3B">
              <w:rPr>
                <w:rFonts w:eastAsia="MS Mincho"/>
              </w:rPr>
              <w:t>UPLINK</w:t>
            </w:r>
          </w:p>
        </w:tc>
      </w:tr>
      <w:tr w:rsidR="006E7BF9" w:rsidRPr="00592E3B" w14:paraId="56545009" w14:textId="77777777" w:rsidTr="00CE3E80">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638A936E" w14:textId="77777777" w:rsidR="006E7BF9" w:rsidRPr="00592E3B" w:rsidRDefault="006E7BF9" w:rsidP="00CE3E80">
            <w:pPr>
              <w:pStyle w:val="TAL"/>
              <w:keepNext w:val="0"/>
              <w:keepLines w:val="0"/>
              <w:widowControl w:val="0"/>
              <w:rPr>
                <w:rFonts w:eastAsia="MS Mincho" w:cs="Arial"/>
                <w:b/>
                <w:bCs/>
                <w:szCs w:val="18"/>
              </w:rPr>
            </w:pPr>
            <w:r w:rsidRPr="00592E3B">
              <w:rPr>
                <w:rFonts w:eastAsia="MS Mincho" w:cs="Arial"/>
                <w:b/>
                <w:bCs/>
                <w:szCs w:val="18"/>
              </w:rPr>
              <w:t>Message name</w:t>
            </w:r>
          </w:p>
        </w:tc>
        <w:tc>
          <w:tcPr>
            <w:tcW w:w="2070" w:type="dxa"/>
            <w:tcBorders>
              <w:top w:val="single" w:sz="4" w:space="0" w:color="auto"/>
              <w:left w:val="single" w:sz="4" w:space="0" w:color="auto"/>
              <w:bottom w:val="single" w:sz="4" w:space="0" w:color="auto"/>
              <w:right w:val="single" w:sz="4" w:space="0" w:color="auto"/>
            </w:tcBorders>
          </w:tcPr>
          <w:p w14:paraId="5646D154" w14:textId="77777777" w:rsidR="006E7BF9" w:rsidRPr="00592E3B" w:rsidRDefault="006E7BF9" w:rsidP="00CE3E80">
            <w:pPr>
              <w:pStyle w:val="TAL"/>
              <w:keepNext w:val="0"/>
              <w:keepLines w:val="0"/>
              <w:widowControl w:val="0"/>
              <w:rPr>
                <w:rFonts w:eastAsia="MS Mincho" w:cs="Arial"/>
                <w:szCs w:val="18"/>
              </w:rPr>
            </w:pPr>
          </w:p>
        </w:tc>
        <w:tc>
          <w:tcPr>
            <w:tcW w:w="2250" w:type="dxa"/>
            <w:tcBorders>
              <w:top w:val="single" w:sz="4" w:space="0" w:color="auto"/>
              <w:left w:val="single" w:sz="4" w:space="0" w:color="auto"/>
              <w:bottom w:val="single" w:sz="4" w:space="0" w:color="auto"/>
              <w:right w:val="single" w:sz="4" w:space="0" w:color="auto"/>
            </w:tcBorders>
          </w:tcPr>
          <w:p w14:paraId="75D972B5" w14:textId="77777777" w:rsidR="006E7BF9" w:rsidRPr="00592E3B" w:rsidRDefault="006E7BF9" w:rsidP="00CE3E80">
            <w:pPr>
              <w:pStyle w:val="TAL"/>
              <w:keepNext w:val="0"/>
              <w:keepLines w:val="0"/>
              <w:widowControl w:val="0"/>
              <w:rPr>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hideMark/>
          </w:tcPr>
          <w:p w14:paraId="321278E0" w14:textId="77777777" w:rsidR="006E7BF9" w:rsidRPr="00592E3B" w:rsidRDefault="006E7BF9" w:rsidP="00CE3E80">
            <w:pPr>
              <w:pStyle w:val="TAL"/>
              <w:keepNext w:val="0"/>
              <w:keepLines w:val="0"/>
              <w:widowControl w:val="0"/>
              <w:rPr>
                <w:rFonts w:eastAsia="MS Mincho" w:cs="Arial"/>
                <w:szCs w:val="18"/>
              </w:rPr>
            </w:pPr>
            <w:r w:rsidRPr="00592E3B">
              <w:t>TS 24.581 [88] clause 9.2.3.18</w:t>
            </w:r>
          </w:p>
        </w:tc>
        <w:tc>
          <w:tcPr>
            <w:tcW w:w="1170" w:type="dxa"/>
            <w:tcBorders>
              <w:top w:val="single" w:sz="4" w:space="0" w:color="auto"/>
              <w:left w:val="single" w:sz="4" w:space="0" w:color="auto"/>
              <w:bottom w:val="single" w:sz="4" w:space="0" w:color="auto"/>
              <w:right w:val="single" w:sz="4" w:space="0" w:color="auto"/>
            </w:tcBorders>
          </w:tcPr>
          <w:p w14:paraId="09B3EB3E" w14:textId="77777777" w:rsidR="006E7BF9" w:rsidRPr="00592E3B" w:rsidRDefault="006E7BF9" w:rsidP="00CE3E80">
            <w:pPr>
              <w:pStyle w:val="TAL"/>
              <w:keepNext w:val="0"/>
              <w:keepLines w:val="0"/>
              <w:widowControl w:val="0"/>
              <w:rPr>
                <w:rFonts w:eastAsia="MS Mincho" w:cs="Arial"/>
                <w:szCs w:val="18"/>
              </w:rPr>
            </w:pPr>
          </w:p>
        </w:tc>
      </w:tr>
      <w:tr w:rsidR="006E7BF9" w:rsidRPr="00592E3B" w14:paraId="499A4286" w14:textId="77777777" w:rsidTr="00CE3E80">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7B8F510B" w14:textId="77777777" w:rsidR="006E7BF9" w:rsidRPr="00592E3B" w:rsidRDefault="006E7BF9" w:rsidP="00CE3E80">
            <w:pPr>
              <w:pStyle w:val="TAL"/>
              <w:keepNext w:val="0"/>
              <w:keepLines w:val="0"/>
              <w:widowControl w:val="0"/>
              <w:rPr>
                <w:rFonts w:eastAsia="MS Mincho" w:cs="Arial"/>
                <w:szCs w:val="18"/>
              </w:rPr>
            </w:pPr>
            <w:r w:rsidRPr="00592E3B">
              <w:rPr>
                <w:rFonts w:eastAsia="MS Mincho" w:cs="Arial"/>
                <w:szCs w:val="18"/>
              </w:rPr>
              <w:lastRenderedPageBreak/>
              <w:t xml:space="preserve">  </w:t>
            </w:r>
            <w:r w:rsidRPr="00592E3B">
              <w:t>Message Name</w:t>
            </w:r>
          </w:p>
        </w:tc>
        <w:tc>
          <w:tcPr>
            <w:tcW w:w="2070" w:type="dxa"/>
            <w:tcBorders>
              <w:top w:val="single" w:sz="4" w:space="0" w:color="auto"/>
              <w:left w:val="single" w:sz="4" w:space="0" w:color="auto"/>
              <w:bottom w:val="single" w:sz="4" w:space="0" w:color="auto"/>
              <w:right w:val="single" w:sz="4" w:space="0" w:color="auto"/>
            </w:tcBorders>
            <w:hideMark/>
          </w:tcPr>
          <w:p w14:paraId="442502CA" w14:textId="77777777" w:rsidR="006E7BF9" w:rsidRPr="00592E3B" w:rsidRDefault="006E7BF9" w:rsidP="00CE3E80">
            <w:pPr>
              <w:pStyle w:val="TAL"/>
              <w:keepNext w:val="0"/>
              <w:keepLines w:val="0"/>
              <w:widowControl w:val="0"/>
              <w:rPr>
                <w:rFonts w:eastAsia="MS Mincho" w:cs="Arial"/>
                <w:szCs w:val="18"/>
              </w:rPr>
            </w:pPr>
            <w:r w:rsidRPr="00592E3B">
              <w:rPr>
                <w:rFonts w:eastAsia="MS Mincho" w:cs="Arial"/>
                <w:szCs w:val="18"/>
              </w:rPr>
              <w:t>Message Name of the transmission control messages which requested the acknowledgement</w:t>
            </w:r>
          </w:p>
        </w:tc>
        <w:tc>
          <w:tcPr>
            <w:tcW w:w="2250" w:type="dxa"/>
            <w:tcBorders>
              <w:top w:val="single" w:sz="4" w:space="0" w:color="auto"/>
              <w:left w:val="single" w:sz="4" w:space="0" w:color="auto"/>
              <w:bottom w:val="single" w:sz="4" w:space="0" w:color="auto"/>
              <w:right w:val="single" w:sz="4" w:space="0" w:color="auto"/>
            </w:tcBorders>
            <w:hideMark/>
          </w:tcPr>
          <w:p w14:paraId="5AE8D985" w14:textId="77777777" w:rsidR="006E7BF9" w:rsidRPr="00592E3B" w:rsidRDefault="006E7BF9" w:rsidP="00CE3E80">
            <w:pPr>
              <w:pStyle w:val="TAL"/>
              <w:keepNext w:val="0"/>
              <w:keepLines w:val="0"/>
              <w:widowControl w:val="0"/>
              <w:rPr>
                <w:rFonts w:eastAsia="MS PGothic" w:cs="Arial"/>
                <w:szCs w:val="18"/>
              </w:rPr>
            </w:pPr>
            <w:r w:rsidRPr="00592E3B">
              <w:t>value is as coded as an ascii name field of the RTCP APP packet containing the message to be acknowledged</w:t>
            </w:r>
          </w:p>
        </w:tc>
        <w:tc>
          <w:tcPr>
            <w:tcW w:w="1350" w:type="dxa"/>
            <w:tcBorders>
              <w:top w:val="single" w:sz="4" w:space="0" w:color="auto"/>
              <w:left w:val="single" w:sz="4" w:space="0" w:color="auto"/>
              <w:bottom w:val="single" w:sz="4" w:space="0" w:color="auto"/>
              <w:right w:val="single" w:sz="4" w:space="0" w:color="auto"/>
            </w:tcBorders>
          </w:tcPr>
          <w:p w14:paraId="31EDB0DD" w14:textId="77777777" w:rsidR="006E7BF9" w:rsidRPr="00592E3B" w:rsidRDefault="006E7BF9" w:rsidP="00CE3E80">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06A6D732" w14:textId="77777777" w:rsidR="006E7BF9" w:rsidRPr="00592E3B" w:rsidRDefault="006E7BF9" w:rsidP="00CE3E80">
            <w:pPr>
              <w:pStyle w:val="TAL"/>
              <w:keepNext w:val="0"/>
              <w:keepLines w:val="0"/>
              <w:widowControl w:val="0"/>
              <w:rPr>
                <w:rFonts w:eastAsia="MS Mincho" w:cs="Arial"/>
                <w:szCs w:val="18"/>
              </w:rPr>
            </w:pPr>
          </w:p>
        </w:tc>
      </w:tr>
      <w:tr w:rsidR="006E7BF9" w:rsidRPr="00592E3B" w14:paraId="536C6F69" w14:textId="77777777" w:rsidTr="00CE3E80">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3DF6F2B6" w14:textId="77777777" w:rsidR="006E7BF9" w:rsidRPr="00592E3B" w:rsidRDefault="006E7BF9" w:rsidP="00CE3E80">
            <w:pPr>
              <w:pStyle w:val="TAL"/>
              <w:keepNext w:val="0"/>
              <w:keepLines w:val="0"/>
              <w:widowControl w:val="0"/>
              <w:rPr>
                <w:rFonts w:eastAsia="MS Mincho"/>
                <w:b/>
                <w:bCs/>
              </w:rPr>
            </w:pPr>
            <w:r w:rsidRPr="00592E3B">
              <w:rPr>
                <w:rFonts w:eastAsia="MS Mincho"/>
                <w:b/>
                <w:bCs/>
              </w:rPr>
              <w:t>Message type</w:t>
            </w:r>
          </w:p>
        </w:tc>
        <w:tc>
          <w:tcPr>
            <w:tcW w:w="2070" w:type="dxa"/>
            <w:tcBorders>
              <w:top w:val="single" w:sz="4" w:space="0" w:color="auto"/>
              <w:left w:val="single" w:sz="4" w:space="0" w:color="auto"/>
              <w:bottom w:val="single" w:sz="4" w:space="0" w:color="auto"/>
              <w:right w:val="single" w:sz="4" w:space="0" w:color="auto"/>
            </w:tcBorders>
          </w:tcPr>
          <w:p w14:paraId="45C9F666" w14:textId="77777777" w:rsidR="006E7BF9" w:rsidRPr="00592E3B" w:rsidRDefault="006E7BF9" w:rsidP="00CE3E80">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6FFE8F6D" w14:textId="77777777" w:rsidR="006E7BF9" w:rsidRPr="00592E3B" w:rsidRDefault="006E7BF9" w:rsidP="00CE3E80">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13D149C7" w14:textId="77777777" w:rsidR="006E7BF9" w:rsidRPr="00592E3B" w:rsidRDefault="006E7BF9" w:rsidP="00CE3E80">
            <w:pPr>
              <w:pStyle w:val="TAL"/>
              <w:keepNext w:val="0"/>
              <w:keepLines w:val="0"/>
              <w:widowControl w:val="0"/>
              <w:rPr>
                <w:rFonts w:eastAsia="MS Mincho"/>
              </w:rPr>
            </w:pPr>
            <w:r w:rsidRPr="00592E3B">
              <w:t>TS 24.581 [88] clause 9.2.3.10</w:t>
            </w:r>
          </w:p>
        </w:tc>
        <w:tc>
          <w:tcPr>
            <w:tcW w:w="1170" w:type="dxa"/>
            <w:tcBorders>
              <w:top w:val="single" w:sz="4" w:space="0" w:color="auto"/>
              <w:left w:val="single" w:sz="4" w:space="0" w:color="auto"/>
              <w:bottom w:val="single" w:sz="4" w:space="0" w:color="auto"/>
              <w:right w:val="single" w:sz="4" w:space="0" w:color="auto"/>
            </w:tcBorders>
          </w:tcPr>
          <w:p w14:paraId="5F081076" w14:textId="77777777" w:rsidR="006E7BF9" w:rsidRPr="00592E3B" w:rsidRDefault="006E7BF9" w:rsidP="00CE3E80">
            <w:pPr>
              <w:pStyle w:val="TAL"/>
              <w:keepNext w:val="0"/>
              <w:keepLines w:val="0"/>
              <w:widowControl w:val="0"/>
              <w:rPr>
                <w:rFonts w:eastAsia="MS Mincho"/>
              </w:rPr>
            </w:pPr>
          </w:p>
        </w:tc>
      </w:tr>
      <w:tr w:rsidR="006E7BF9" w:rsidRPr="00592E3B" w14:paraId="17842D29" w14:textId="77777777" w:rsidTr="00CE3E80">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01FAE23E" w14:textId="77777777" w:rsidR="006E7BF9" w:rsidRPr="00592E3B" w:rsidRDefault="006E7BF9" w:rsidP="00CE3E80">
            <w:pPr>
              <w:pStyle w:val="TAL"/>
              <w:keepNext w:val="0"/>
              <w:keepLines w:val="0"/>
              <w:widowControl w:val="0"/>
              <w:rPr>
                <w:rFonts w:eastAsia="MS Mincho" w:cs="Arial"/>
                <w:szCs w:val="18"/>
              </w:rPr>
            </w:pPr>
            <w:r w:rsidRPr="00592E3B">
              <w:rPr>
                <w:rFonts w:eastAsia="MS Mincho" w:cs="Arial"/>
                <w:szCs w:val="18"/>
              </w:rPr>
              <w:t xml:space="preserve">  </w:t>
            </w:r>
            <w:r w:rsidRPr="00592E3B">
              <w:t>Message Type</w:t>
            </w:r>
          </w:p>
        </w:tc>
        <w:tc>
          <w:tcPr>
            <w:tcW w:w="2070" w:type="dxa"/>
            <w:tcBorders>
              <w:top w:val="single" w:sz="4" w:space="0" w:color="auto"/>
              <w:left w:val="single" w:sz="4" w:space="0" w:color="auto"/>
              <w:bottom w:val="single" w:sz="4" w:space="0" w:color="auto"/>
              <w:right w:val="single" w:sz="4" w:space="0" w:color="auto"/>
            </w:tcBorders>
            <w:hideMark/>
          </w:tcPr>
          <w:p w14:paraId="10C628DC" w14:textId="77777777" w:rsidR="006E7BF9" w:rsidRPr="00592E3B" w:rsidRDefault="006E7BF9" w:rsidP="00CE3E80">
            <w:pPr>
              <w:pStyle w:val="TAL"/>
              <w:keepNext w:val="0"/>
              <w:keepLines w:val="0"/>
              <w:widowControl w:val="0"/>
              <w:rPr>
                <w:rFonts w:eastAsia="MS Mincho" w:cs="Arial"/>
                <w:szCs w:val="18"/>
              </w:rPr>
            </w:pPr>
            <w:r w:rsidRPr="00592E3B">
              <w:t>’0000xxxx’ with ‘</w:t>
            </w:r>
            <w:proofErr w:type="spellStart"/>
            <w:r w:rsidRPr="00592E3B">
              <w:t>xxxx</w:t>
            </w:r>
            <w:proofErr w:type="spellEnd"/>
            <w:r w:rsidRPr="00592E3B">
              <w:t>’ being the lower four bits of the subtype of the message to be acknowledged</w:t>
            </w:r>
          </w:p>
        </w:tc>
        <w:tc>
          <w:tcPr>
            <w:tcW w:w="2250" w:type="dxa"/>
            <w:tcBorders>
              <w:top w:val="single" w:sz="4" w:space="0" w:color="auto"/>
              <w:left w:val="single" w:sz="4" w:space="0" w:color="auto"/>
              <w:bottom w:val="single" w:sz="4" w:space="0" w:color="auto"/>
              <w:right w:val="single" w:sz="4" w:space="0" w:color="auto"/>
            </w:tcBorders>
            <w:hideMark/>
          </w:tcPr>
          <w:p w14:paraId="1D1A4C94" w14:textId="77777777" w:rsidR="006E7BF9" w:rsidRPr="00592E3B" w:rsidRDefault="006E7BF9" w:rsidP="00CE3E80">
            <w:pPr>
              <w:pStyle w:val="TAL"/>
              <w:keepNext w:val="0"/>
              <w:keepLines w:val="0"/>
              <w:widowControl w:val="0"/>
              <w:rPr>
                <w:rFonts w:eastAsia="MS PGothic" w:cs="Arial"/>
                <w:szCs w:val="18"/>
              </w:rPr>
            </w:pPr>
            <w:r w:rsidRPr="00592E3B">
              <w:rPr>
                <w:rFonts w:eastAsia="MS PGothic"/>
              </w:rPr>
              <w:t>Message Type of the</w:t>
            </w:r>
            <w:r w:rsidRPr="00592E3B">
              <w:t xml:space="preserve"> transmission control messages which requested the acknowledgement</w:t>
            </w:r>
          </w:p>
        </w:tc>
        <w:tc>
          <w:tcPr>
            <w:tcW w:w="1350" w:type="dxa"/>
            <w:tcBorders>
              <w:top w:val="single" w:sz="4" w:space="0" w:color="auto"/>
              <w:left w:val="single" w:sz="4" w:space="0" w:color="auto"/>
              <w:bottom w:val="single" w:sz="4" w:space="0" w:color="auto"/>
              <w:right w:val="single" w:sz="4" w:space="0" w:color="auto"/>
            </w:tcBorders>
          </w:tcPr>
          <w:p w14:paraId="14F88D47" w14:textId="77777777" w:rsidR="006E7BF9" w:rsidRPr="00592E3B" w:rsidRDefault="006E7BF9" w:rsidP="00CE3E80">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1E50A986" w14:textId="77777777" w:rsidR="006E7BF9" w:rsidRPr="00592E3B" w:rsidRDefault="006E7BF9" w:rsidP="00CE3E80">
            <w:pPr>
              <w:pStyle w:val="TAL"/>
              <w:keepNext w:val="0"/>
              <w:keepLines w:val="0"/>
              <w:widowControl w:val="0"/>
              <w:rPr>
                <w:rFonts w:eastAsia="MS Mincho" w:cs="Arial"/>
                <w:szCs w:val="18"/>
              </w:rPr>
            </w:pPr>
          </w:p>
        </w:tc>
      </w:tr>
    </w:tbl>
    <w:p w14:paraId="44C52934" w14:textId="77777777" w:rsidR="006E7BF9" w:rsidRPr="00592E3B" w:rsidRDefault="006E7BF9" w:rsidP="006E7BF9"/>
    <w:p w14:paraId="59A18ED8" w14:textId="77777777" w:rsidR="006E7BF9" w:rsidRPr="006E7BF9" w:rsidRDefault="006E7BF9" w:rsidP="006E7BF9"/>
    <w:sectPr w:rsidR="006E7BF9" w:rsidRPr="006E7BF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F26BA" w14:textId="77777777" w:rsidR="00B71649" w:rsidRDefault="00B71649">
      <w:r>
        <w:separator/>
      </w:r>
    </w:p>
  </w:endnote>
  <w:endnote w:type="continuationSeparator" w:id="0">
    <w:p w14:paraId="1D198F73" w14:textId="77777777" w:rsidR="00B71649" w:rsidRDefault="00B7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C47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7A0ED" w14:textId="77777777" w:rsidR="00B71649" w:rsidRDefault="00B71649">
      <w:r>
        <w:separator/>
      </w:r>
    </w:p>
  </w:footnote>
  <w:footnote w:type="continuationSeparator" w:id="0">
    <w:p w14:paraId="03A4A2CE" w14:textId="77777777" w:rsidR="00B71649" w:rsidRDefault="00B71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C47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571110"/>
    <w:multiLevelType w:val="hybridMultilevel"/>
    <w:tmpl w:val="878683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924D6"/>
    <w:multiLevelType w:val="hybridMultilevel"/>
    <w:tmpl w:val="3B0A4A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4"/>
  </w:num>
  <w:num w:numId="7" w16cid:durableId="1753892604">
    <w:abstractNumId w:val="9"/>
  </w:num>
  <w:num w:numId="8" w16cid:durableId="124003740">
    <w:abstractNumId w:val="17"/>
  </w:num>
  <w:num w:numId="9" w16cid:durableId="2073041332">
    <w:abstractNumId w:val="6"/>
  </w:num>
  <w:num w:numId="10" w16cid:durableId="1024671461">
    <w:abstractNumId w:val="12"/>
  </w:num>
  <w:num w:numId="11" w16cid:durableId="723719608">
    <w:abstractNumId w:val="10"/>
  </w:num>
  <w:num w:numId="12" w16cid:durableId="1444879963">
    <w:abstractNumId w:val="11"/>
  </w:num>
  <w:num w:numId="13" w16cid:durableId="1139808228">
    <w:abstractNumId w:val="37"/>
  </w:num>
  <w:num w:numId="14" w16cid:durableId="940337890">
    <w:abstractNumId w:val="26"/>
  </w:num>
  <w:num w:numId="15" w16cid:durableId="580649044">
    <w:abstractNumId w:val="33"/>
  </w:num>
  <w:num w:numId="16" w16cid:durableId="1279877223">
    <w:abstractNumId w:val="25"/>
  </w:num>
  <w:num w:numId="17" w16cid:durableId="989209335">
    <w:abstractNumId w:val="15"/>
  </w:num>
  <w:num w:numId="18" w16cid:durableId="116609743">
    <w:abstractNumId w:val="14"/>
  </w:num>
  <w:num w:numId="19" w16cid:durableId="688217176">
    <w:abstractNumId w:val="38"/>
  </w:num>
  <w:num w:numId="20" w16cid:durableId="2009213316">
    <w:abstractNumId w:val="36"/>
  </w:num>
  <w:num w:numId="21" w16cid:durableId="1783063753">
    <w:abstractNumId w:val="19"/>
  </w:num>
  <w:num w:numId="22" w16cid:durableId="791361355">
    <w:abstractNumId w:val="28"/>
  </w:num>
  <w:num w:numId="23" w16cid:durableId="1842622644">
    <w:abstractNumId w:val="22"/>
  </w:num>
  <w:num w:numId="24" w16cid:durableId="331641446">
    <w:abstractNumId w:val="29"/>
  </w:num>
  <w:num w:numId="25" w16cid:durableId="296689783">
    <w:abstractNumId w:val="35"/>
  </w:num>
  <w:num w:numId="26"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8"/>
  </w:num>
  <w:num w:numId="28" w16cid:durableId="709302937">
    <w:abstractNumId w:val="27"/>
  </w:num>
  <w:num w:numId="29" w16cid:durableId="490606073">
    <w:abstractNumId w:val="21"/>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0"/>
  </w:num>
  <w:num w:numId="34" w16cid:durableId="1494570647">
    <w:abstractNumId w:val="13"/>
  </w:num>
  <w:num w:numId="35" w16cid:durableId="1422291828">
    <w:abstractNumId w:val="24"/>
  </w:num>
  <w:num w:numId="36" w16cid:durableId="161508906">
    <w:abstractNumId w:val="30"/>
  </w:num>
  <w:num w:numId="37" w16cid:durableId="240720919">
    <w:abstractNumId w:val="8"/>
  </w:num>
  <w:num w:numId="38" w16cid:durableId="1235967998">
    <w:abstractNumId w:val="31"/>
  </w:num>
  <w:num w:numId="39" w16cid:durableId="340743408">
    <w:abstractNumId w:val="16"/>
  </w:num>
  <w:num w:numId="40" w16cid:durableId="1809594385">
    <w:abstractNumId w:val="23"/>
  </w:num>
  <w:num w:numId="4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72163850">
    <w:abstractNumId w:val="5"/>
  </w:num>
  <w:num w:numId="43" w16cid:durableId="201683616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5"/>
    <w:rsid w:val="00020EE9"/>
    <w:rsid w:val="0002189B"/>
    <w:rsid w:val="00022E4A"/>
    <w:rsid w:val="00023FC5"/>
    <w:rsid w:val="000242F9"/>
    <w:rsid w:val="00033DDF"/>
    <w:rsid w:val="00042DBE"/>
    <w:rsid w:val="00045BE0"/>
    <w:rsid w:val="00054DE0"/>
    <w:rsid w:val="000557C4"/>
    <w:rsid w:val="00064A3E"/>
    <w:rsid w:val="00067761"/>
    <w:rsid w:val="00070E09"/>
    <w:rsid w:val="00074E4B"/>
    <w:rsid w:val="00094342"/>
    <w:rsid w:val="0009521A"/>
    <w:rsid w:val="00097777"/>
    <w:rsid w:val="000A0462"/>
    <w:rsid w:val="000A2506"/>
    <w:rsid w:val="000A38BF"/>
    <w:rsid w:val="000A3F09"/>
    <w:rsid w:val="000A6394"/>
    <w:rsid w:val="000A73CA"/>
    <w:rsid w:val="000B7FED"/>
    <w:rsid w:val="000C038A"/>
    <w:rsid w:val="000C14BD"/>
    <w:rsid w:val="000C6598"/>
    <w:rsid w:val="000D44B3"/>
    <w:rsid w:val="000D4DF1"/>
    <w:rsid w:val="000D6DE6"/>
    <w:rsid w:val="000E2939"/>
    <w:rsid w:val="000E3F57"/>
    <w:rsid w:val="000E66C9"/>
    <w:rsid w:val="000F0FF9"/>
    <w:rsid w:val="000F569C"/>
    <w:rsid w:val="000F7965"/>
    <w:rsid w:val="00114465"/>
    <w:rsid w:val="0011669C"/>
    <w:rsid w:val="00122AE3"/>
    <w:rsid w:val="00123F8D"/>
    <w:rsid w:val="00137255"/>
    <w:rsid w:val="00145D43"/>
    <w:rsid w:val="00155999"/>
    <w:rsid w:val="001642EA"/>
    <w:rsid w:val="0016483F"/>
    <w:rsid w:val="001724A0"/>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4607"/>
    <w:rsid w:val="001C533C"/>
    <w:rsid w:val="001D2B02"/>
    <w:rsid w:val="001E41F3"/>
    <w:rsid w:val="001F23D3"/>
    <w:rsid w:val="001F43B5"/>
    <w:rsid w:val="001F75A7"/>
    <w:rsid w:val="001F7934"/>
    <w:rsid w:val="00202825"/>
    <w:rsid w:val="002061EA"/>
    <w:rsid w:val="00211917"/>
    <w:rsid w:val="00213200"/>
    <w:rsid w:val="00216571"/>
    <w:rsid w:val="00222504"/>
    <w:rsid w:val="00227405"/>
    <w:rsid w:val="002449F8"/>
    <w:rsid w:val="0025282C"/>
    <w:rsid w:val="00253847"/>
    <w:rsid w:val="002544E4"/>
    <w:rsid w:val="0026004D"/>
    <w:rsid w:val="00260444"/>
    <w:rsid w:val="00261BCC"/>
    <w:rsid w:val="00263F5E"/>
    <w:rsid w:val="002640DD"/>
    <w:rsid w:val="00275D12"/>
    <w:rsid w:val="00277DC4"/>
    <w:rsid w:val="0028467F"/>
    <w:rsid w:val="00284AAE"/>
    <w:rsid w:val="00284FEB"/>
    <w:rsid w:val="002860C4"/>
    <w:rsid w:val="002872A4"/>
    <w:rsid w:val="0029734B"/>
    <w:rsid w:val="0029762C"/>
    <w:rsid w:val="002A59F7"/>
    <w:rsid w:val="002B246A"/>
    <w:rsid w:val="002B4370"/>
    <w:rsid w:val="002B5741"/>
    <w:rsid w:val="002B5F0D"/>
    <w:rsid w:val="002B70CF"/>
    <w:rsid w:val="002C595D"/>
    <w:rsid w:val="002C63D0"/>
    <w:rsid w:val="002D0946"/>
    <w:rsid w:val="002D4E30"/>
    <w:rsid w:val="002E44BC"/>
    <w:rsid w:val="002E472E"/>
    <w:rsid w:val="002F09AD"/>
    <w:rsid w:val="002F1A10"/>
    <w:rsid w:val="002F72C7"/>
    <w:rsid w:val="00305409"/>
    <w:rsid w:val="0032700E"/>
    <w:rsid w:val="00327296"/>
    <w:rsid w:val="00331364"/>
    <w:rsid w:val="00333E3F"/>
    <w:rsid w:val="00335F98"/>
    <w:rsid w:val="00342F8E"/>
    <w:rsid w:val="00351B4C"/>
    <w:rsid w:val="00356E87"/>
    <w:rsid w:val="003609EF"/>
    <w:rsid w:val="0036231A"/>
    <w:rsid w:val="0037415E"/>
    <w:rsid w:val="00374DD4"/>
    <w:rsid w:val="0037590F"/>
    <w:rsid w:val="00386FB0"/>
    <w:rsid w:val="003873BA"/>
    <w:rsid w:val="00395514"/>
    <w:rsid w:val="003A3543"/>
    <w:rsid w:val="003B31A2"/>
    <w:rsid w:val="003B3918"/>
    <w:rsid w:val="003B457B"/>
    <w:rsid w:val="003B5427"/>
    <w:rsid w:val="003D41B9"/>
    <w:rsid w:val="003E1741"/>
    <w:rsid w:val="003E1A36"/>
    <w:rsid w:val="003E4ADE"/>
    <w:rsid w:val="003F1C56"/>
    <w:rsid w:val="003F38BF"/>
    <w:rsid w:val="003F4CAB"/>
    <w:rsid w:val="003F50F9"/>
    <w:rsid w:val="003F55F7"/>
    <w:rsid w:val="003F6331"/>
    <w:rsid w:val="0040267F"/>
    <w:rsid w:val="00406E55"/>
    <w:rsid w:val="00410371"/>
    <w:rsid w:val="004126B7"/>
    <w:rsid w:val="004131C6"/>
    <w:rsid w:val="00420DA8"/>
    <w:rsid w:val="00421B9C"/>
    <w:rsid w:val="004242F1"/>
    <w:rsid w:val="00425432"/>
    <w:rsid w:val="004340CD"/>
    <w:rsid w:val="00434D83"/>
    <w:rsid w:val="00437600"/>
    <w:rsid w:val="0044443D"/>
    <w:rsid w:val="00447911"/>
    <w:rsid w:val="00453407"/>
    <w:rsid w:val="00454C7D"/>
    <w:rsid w:val="004570D0"/>
    <w:rsid w:val="00457CAF"/>
    <w:rsid w:val="00474229"/>
    <w:rsid w:val="004744D3"/>
    <w:rsid w:val="00483798"/>
    <w:rsid w:val="00483B25"/>
    <w:rsid w:val="00484068"/>
    <w:rsid w:val="00484285"/>
    <w:rsid w:val="00485A9C"/>
    <w:rsid w:val="004923E5"/>
    <w:rsid w:val="0049791C"/>
    <w:rsid w:val="004A5146"/>
    <w:rsid w:val="004B1347"/>
    <w:rsid w:val="004B3A18"/>
    <w:rsid w:val="004B75B7"/>
    <w:rsid w:val="004C19B6"/>
    <w:rsid w:val="004C760C"/>
    <w:rsid w:val="004D34D3"/>
    <w:rsid w:val="004E5B5C"/>
    <w:rsid w:val="004E6C5B"/>
    <w:rsid w:val="004F0E9A"/>
    <w:rsid w:val="005033DA"/>
    <w:rsid w:val="0050636E"/>
    <w:rsid w:val="00507F51"/>
    <w:rsid w:val="0051368B"/>
    <w:rsid w:val="005141D9"/>
    <w:rsid w:val="00515314"/>
    <w:rsid w:val="0051580D"/>
    <w:rsid w:val="005214E8"/>
    <w:rsid w:val="00531543"/>
    <w:rsid w:val="00540271"/>
    <w:rsid w:val="00543A3F"/>
    <w:rsid w:val="00547111"/>
    <w:rsid w:val="00552CBF"/>
    <w:rsid w:val="0055786C"/>
    <w:rsid w:val="00566328"/>
    <w:rsid w:val="00571871"/>
    <w:rsid w:val="00575498"/>
    <w:rsid w:val="00576DA5"/>
    <w:rsid w:val="005775D5"/>
    <w:rsid w:val="00586836"/>
    <w:rsid w:val="00587DAF"/>
    <w:rsid w:val="00592D74"/>
    <w:rsid w:val="005A1490"/>
    <w:rsid w:val="005A67D4"/>
    <w:rsid w:val="005C57E5"/>
    <w:rsid w:val="005D24AE"/>
    <w:rsid w:val="005E1532"/>
    <w:rsid w:val="005E2C44"/>
    <w:rsid w:val="005E3D9D"/>
    <w:rsid w:val="0060114E"/>
    <w:rsid w:val="00602BB3"/>
    <w:rsid w:val="00612B07"/>
    <w:rsid w:val="00612ECD"/>
    <w:rsid w:val="006208F9"/>
    <w:rsid w:val="00621188"/>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B92"/>
    <w:rsid w:val="00692894"/>
    <w:rsid w:val="00695808"/>
    <w:rsid w:val="006A1551"/>
    <w:rsid w:val="006A7470"/>
    <w:rsid w:val="006B46FB"/>
    <w:rsid w:val="006B5803"/>
    <w:rsid w:val="006B59D5"/>
    <w:rsid w:val="006C15CF"/>
    <w:rsid w:val="006C3A9B"/>
    <w:rsid w:val="006D6774"/>
    <w:rsid w:val="006D7315"/>
    <w:rsid w:val="006E0E12"/>
    <w:rsid w:val="006E21FB"/>
    <w:rsid w:val="006E302D"/>
    <w:rsid w:val="006E7BF9"/>
    <w:rsid w:val="006F1AB6"/>
    <w:rsid w:val="006F5DFA"/>
    <w:rsid w:val="006F75EE"/>
    <w:rsid w:val="00702F27"/>
    <w:rsid w:val="007116AA"/>
    <w:rsid w:val="00716935"/>
    <w:rsid w:val="007174AF"/>
    <w:rsid w:val="00724D27"/>
    <w:rsid w:val="00735A3A"/>
    <w:rsid w:val="00736661"/>
    <w:rsid w:val="0075422A"/>
    <w:rsid w:val="00760091"/>
    <w:rsid w:val="007634E9"/>
    <w:rsid w:val="0076417F"/>
    <w:rsid w:val="0076648E"/>
    <w:rsid w:val="00766950"/>
    <w:rsid w:val="007747BB"/>
    <w:rsid w:val="007841B1"/>
    <w:rsid w:val="00784392"/>
    <w:rsid w:val="00792342"/>
    <w:rsid w:val="007977A8"/>
    <w:rsid w:val="007A711F"/>
    <w:rsid w:val="007B07E4"/>
    <w:rsid w:val="007B211F"/>
    <w:rsid w:val="007B512A"/>
    <w:rsid w:val="007C2097"/>
    <w:rsid w:val="007C298C"/>
    <w:rsid w:val="007C607F"/>
    <w:rsid w:val="007D2E05"/>
    <w:rsid w:val="007D6A07"/>
    <w:rsid w:val="007E3A89"/>
    <w:rsid w:val="007F1689"/>
    <w:rsid w:val="007F2315"/>
    <w:rsid w:val="007F279D"/>
    <w:rsid w:val="007F7259"/>
    <w:rsid w:val="007F7A15"/>
    <w:rsid w:val="008040A8"/>
    <w:rsid w:val="008159D0"/>
    <w:rsid w:val="008231B4"/>
    <w:rsid w:val="00823FFC"/>
    <w:rsid w:val="008279FA"/>
    <w:rsid w:val="00827A52"/>
    <w:rsid w:val="00856B44"/>
    <w:rsid w:val="008619AA"/>
    <w:rsid w:val="008626E7"/>
    <w:rsid w:val="008636DF"/>
    <w:rsid w:val="00864E1D"/>
    <w:rsid w:val="00870EE7"/>
    <w:rsid w:val="008845AA"/>
    <w:rsid w:val="00884925"/>
    <w:rsid w:val="0088583B"/>
    <w:rsid w:val="008863B9"/>
    <w:rsid w:val="0088779E"/>
    <w:rsid w:val="00892EE8"/>
    <w:rsid w:val="00893E91"/>
    <w:rsid w:val="0089419C"/>
    <w:rsid w:val="00897F53"/>
    <w:rsid w:val="008A3B60"/>
    <w:rsid w:val="008A45A6"/>
    <w:rsid w:val="008A5163"/>
    <w:rsid w:val="008B117C"/>
    <w:rsid w:val="008B1B1B"/>
    <w:rsid w:val="008B34BA"/>
    <w:rsid w:val="008B3A2D"/>
    <w:rsid w:val="008C38F9"/>
    <w:rsid w:val="008C6118"/>
    <w:rsid w:val="008D013D"/>
    <w:rsid w:val="008D0EE8"/>
    <w:rsid w:val="008D3CCC"/>
    <w:rsid w:val="008D44E1"/>
    <w:rsid w:val="008E0443"/>
    <w:rsid w:val="008F3789"/>
    <w:rsid w:val="008F686C"/>
    <w:rsid w:val="00910013"/>
    <w:rsid w:val="009148DE"/>
    <w:rsid w:val="009163DF"/>
    <w:rsid w:val="009167DC"/>
    <w:rsid w:val="00924841"/>
    <w:rsid w:val="00935EA3"/>
    <w:rsid w:val="00936B5C"/>
    <w:rsid w:val="00937AF0"/>
    <w:rsid w:val="00937BA3"/>
    <w:rsid w:val="009402DB"/>
    <w:rsid w:val="00941E30"/>
    <w:rsid w:val="00943CEA"/>
    <w:rsid w:val="009531B0"/>
    <w:rsid w:val="00955121"/>
    <w:rsid w:val="009625F5"/>
    <w:rsid w:val="009712BC"/>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2453"/>
    <w:rsid w:val="009E3297"/>
    <w:rsid w:val="009E40C9"/>
    <w:rsid w:val="009F3875"/>
    <w:rsid w:val="009F734F"/>
    <w:rsid w:val="00A00034"/>
    <w:rsid w:val="00A15BFE"/>
    <w:rsid w:val="00A216E8"/>
    <w:rsid w:val="00A218DD"/>
    <w:rsid w:val="00A246B6"/>
    <w:rsid w:val="00A2703E"/>
    <w:rsid w:val="00A368BB"/>
    <w:rsid w:val="00A4335B"/>
    <w:rsid w:val="00A47E70"/>
    <w:rsid w:val="00A50CF0"/>
    <w:rsid w:val="00A530BD"/>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B7CBB"/>
    <w:rsid w:val="00AC5820"/>
    <w:rsid w:val="00AD1CD8"/>
    <w:rsid w:val="00AD1E77"/>
    <w:rsid w:val="00AD2CD1"/>
    <w:rsid w:val="00AD368C"/>
    <w:rsid w:val="00AD3B37"/>
    <w:rsid w:val="00AD42EE"/>
    <w:rsid w:val="00AD6682"/>
    <w:rsid w:val="00AE1929"/>
    <w:rsid w:val="00AE311E"/>
    <w:rsid w:val="00B018E3"/>
    <w:rsid w:val="00B020A8"/>
    <w:rsid w:val="00B0737A"/>
    <w:rsid w:val="00B10E7E"/>
    <w:rsid w:val="00B14C74"/>
    <w:rsid w:val="00B258BB"/>
    <w:rsid w:val="00B2739E"/>
    <w:rsid w:val="00B3069B"/>
    <w:rsid w:val="00B41624"/>
    <w:rsid w:val="00B534F0"/>
    <w:rsid w:val="00B54CE8"/>
    <w:rsid w:val="00B54DB1"/>
    <w:rsid w:val="00B63393"/>
    <w:rsid w:val="00B67B97"/>
    <w:rsid w:val="00B71649"/>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C7375"/>
    <w:rsid w:val="00BD279D"/>
    <w:rsid w:val="00BD6BB8"/>
    <w:rsid w:val="00BE1F75"/>
    <w:rsid w:val="00BE6B28"/>
    <w:rsid w:val="00BF275E"/>
    <w:rsid w:val="00C035CE"/>
    <w:rsid w:val="00C119F0"/>
    <w:rsid w:val="00C21FC3"/>
    <w:rsid w:val="00C34076"/>
    <w:rsid w:val="00C348A5"/>
    <w:rsid w:val="00C40A0C"/>
    <w:rsid w:val="00C4232C"/>
    <w:rsid w:val="00C452C1"/>
    <w:rsid w:val="00C47E72"/>
    <w:rsid w:val="00C53A85"/>
    <w:rsid w:val="00C54580"/>
    <w:rsid w:val="00C643B8"/>
    <w:rsid w:val="00C64F07"/>
    <w:rsid w:val="00C65316"/>
    <w:rsid w:val="00C66BA2"/>
    <w:rsid w:val="00C676D7"/>
    <w:rsid w:val="00C870F6"/>
    <w:rsid w:val="00C910C8"/>
    <w:rsid w:val="00C95601"/>
    <w:rsid w:val="00C95985"/>
    <w:rsid w:val="00C96B48"/>
    <w:rsid w:val="00CB6F25"/>
    <w:rsid w:val="00CC2879"/>
    <w:rsid w:val="00CC2A34"/>
    <w:rsid w:val="00CC2DB7"/>
    <w:rsid w:val="00CC5026"/>
    <w:rsid w:val="00CC68D0"/>
    <w:rsid w:val="00CD13A6"/>
    <w:rsid w:val="00CE2DD1"/>
    <w:rsid w:val="00CF2105"/>
    <w:rsid w:val="00CF77B4"/>
    <w:rsid w:val="00D03F9A"/>
    <w:rsid w:val="00D053CB"/>
    <w:rsid w:val="00D06D51"/>
    <w:rsid w:val="00D073BF"/>
    <w:rsid w:val="00D11426"/>
    <w:rsid w:val="00D1288F"/>
    <w:rsid w:val="00D171E0"/>
    <w:rsid w:val="00D22008"/>
    <w:rsid w:val="00D237AA"/>
    <w:rsid w:val="00D24991"/>
    <w:rsid w:val="00D31C08"/>
    <w:rsid w:val="00D33129"/>
    <w:rsid w:val="00D35ABA"/>
    <w:rsid w:val="00D42864"/>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77F"/>
    <w:rsid w:val="00DB6DE2"/>
    <w:rsid w:val="00DC1114"/>
    <w:rsid w:val="00DD6EF0"/>
    <w:rsid w:val="00DE2D0B"/>
    <w:rsid w:val="00DE34CF"/>
    <w:rsid w:val="00DE36DF"/>
    <w:rsid w:val="00DE36E7"/>
    <w:rsid w:val="00DE3B32"/>
    <w:rsid w:val="00DF5033"/>
    <w:rsid w:val="00E016AA"/>
    <w:rsid w:val="00E03B9B"/>
    <w:rsid w:val="00E11A48"/>
    <w:rsid w:val="00E13F3D"/>
    <w:rsid w:val="00E1511F"/>
    <w:rsid w:val="00E22BFE"/>
    <w:rsid w:val="00E24850"/>
    <w:rsid w:val="00E32FE5"/>
    <w:rsid w:val="00E34898"/>
    <w:rsid w:val="00E35787"/>
    <w:rsid w:val="00E373E2"/>
    <w:rsid w:val="00E4558B"/>
    <w:rsid w:val="00E458DA"/>
    <w:rsid w:val="00E4730A"/>
    <w:rsid w:val="00E635AA"/>
    <w:rsid w:val="00E6624F"/>
    <w:rsid w:val="00E66BFA"/>
    <w:rsid w:val="00E70656"/>
    <w:rsid w:val="00E74361"/>
    <w:rsid w:val="00E7796B"/>
    <w:rsid w:val="00E9043D"/>
    <w:rsid w:val="00E9676B"/>
    <w:rsid w:val="00EA2C38"/>
    <w:rsid w:val="00EA5D6A"/>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165C2"/>
    <w:rsid w:val="00F21735"/>
    <w:rsid w:val="00F25D98"/>
    <w:rsid w:val="00F300FB"/>
    <w:rsid w:val="00F30A5C"/>
    <w:rsid w:val="00F32F20"/>
    <w:rsid w:val="00F343C8"/>
    <w:rsid w:val="00F37B8D"/>
    <w:rsid w:val="00F4420B"/>
    <w:rsid w:val="00F62886"/>
    <w:rsid w:val="00F74D0A"/>
    <w:rsid w:val="00F77162"/>
    <w:rsid w:val="00F81E88"/>
    <w:rsid w:val="00F8222B"/>
    <w:rsid w:val="00F90FFF"/>
    <w:rsid w:val="00FA7E63"/>
    <w:rsid w:val="00FB5DA3"/>
    <w:rsid w:val="00FB6386"/>
    <w:rsid w:val="00FC3035"/>
    <w:rsid w:val="00FD19AF"/>
    <w:rsid w:val="00FD59E2"/>
    <w:rsid w:val="00FE0C38"/>
    <w:rsid w:val="00FE1FD6"/>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6436</Words>
  <Characters>36688</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1899-12-31T23:00:00Z</cp:lastPrinted>
  <dcterms:created xsi:type="dcterms:W3CDTF">2025-02-05T17:22:00Z</dcterms:created>
  <dcterms:modified xsi:type="dcterms:W3CDTF">2025-02-07T09:48:00Z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