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FA544" w14:textId="50CFA13D" w:rsidR="00A5438A" w:rsidRDefault="00A5438A" w:rsidP="00472473">
      <w:pPr>
        <w:pStyle w:val="CRCoverPage"/>
        <w:tabs>
          <w:tab w:val="right" w:pos="9639"/>
        </w:tabs>
        <w:spacing w:after="0"/>
        <w:rPr>
          <w:b/>
          <w:i/>
          <w:noProof/>
          <w:sz w:val="28"/>
        </w:rPr>
      </w:pPr>
      <w:r w:rsidRPr="00392D59">
        <w:rPr>
          <w:b/>
          <w:noProof/>
          <w:sz w:val="24"/>
        </w:rPr>
        <w:t>3GPP TSG-RAN WG5 Meeting #103</w:t>
      </w:r>
      <w:r>
        <w:rPr>
          <w:b/>
          <w:i/>
          <w:noProof/>
          <w:sz w:val="28"/>
        </w:rPr>
        <w:tab/>
      </w:r>
      <w:fldSimple w:instr=" DOCPROPERTY  Tdoc#  \* MERGEFORMAT ">
        <w:r w:rsidR="00571A55" w:rsidRPr="00571A55">
          <w:rPr>
            <w:b/>
            <w:i/>
            <w:noProof/>
            <w:sz w:val="28"/>
          </w:rPr>
          <w:t>R5-242670</w:t>
        </w:r>
      </w:fldSimple>
      <w:r w:rsidR="00AE6848">
        <w:rPr>
          <w:b/>
          <w:i/>
          <w:noProof/>
          <w:sz w:val="28"/>
        </w:rPr>
        <w:t>r1</w:t>
      </w:r>
      <w:bookmarkStart w:id="0" w:name="_GoBack"/>
      <w:bookmarkEnd w:id="0"/>
    </w:p>
    <w:p w14:paraId="5DD40D4C" w14:textId="77777777" w:rsidR="00A5438A" w:rsidRDefault="00A5438A" w:rsidP="00A5438A">
      <w:pPr>
        <w:pStyle w:val="CRCoverPage"/>
        <w:tabs>
          <w:tab w:val="right" w:pos="9639"/>
        </w:tabs>
        <w:spacing w:after="0"/>
        <w:rPr>
          <w:b/>
          <w:noProof/>
          <w:sz w:val="24"/>
        </w:rPr>
      </w:pPr>
      <w:r w:rsidRPr="00392D59">
        <w:rPr>
          <w:b/>
          <w:noProof/>
          <w:sz w:val="24"/>
        </w:rPr>
        <w:t>Fukouka,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CFB23" w:rsidR="001E41F3" w:rsidRPr="00410371" w:rsidRDefault="00A5438A" w:rsidP="00A5438A">
            <w:pPr>
              <w:pStyle w:val="CRCoverPage"/>
              <w:spacing w:after="0"/>
              <w:rPr>
                <w:b/>
                <w:noProof/>
                <w:sz w:val="28"/>
              </w:rPr>
            </w:pPr>
            <w:r w:rsidRPr="00A5438A">
              <w:rPr>
                <w:b/>
                <w:noProof/>
                <w:sz w:val="28"/>
              </w:rPr>
              <w:t>38.533</w:t>
            </w:r>
          </w:p>
        </w:tc>
        <w:tc>
          <w:tcPr>
            <w:tcW w:w="709" w:type="dxa"/>
          </w:tcPr>
          <w:p w14:paraId="77009707" w14:textId="77777777" w:rsidR="001E41F3" w:rsidRPr="00A5438A" w:rsidRDefault="001E41F3" w:rsidP="00A5438A">
            <w:pPr>
              <w:pStyle w:val="CRCoverPage"/>
              <w:spacing w:after="0"/>
              <w:rPr>
                <w:b/>
                <w:noProof/>
                <w:sz w:val="28"/>
              </w:rPr>
            </w:pPr>
            <w:r>
              <w:rPr>
                <w:b/>
                <w:noProof/>
                <w:sz w:val="28"/>
              </w:rPr>
              <w:t>CR</w:t>
            </w:r>
          </w:p>
        </w:tc>
        <w:tc>
          <w:tcPr>
            <w:tcW w:w="1276" w:type="dxa"/>
            <w:shd w:val="pct30" w:color="FFFF00" w:fill="auto"/>
          </w:tcPr>
          <w:p w14:paraId="6CAED29D" w14:textId="46C80993" w:rsidR="001E41F3" w:rsidRPr="00A5438A" w:rsidRDefault="00456181" w:rsidP="00571A55">
            <w:pPr>
              <w:pStyle w:val="CRCoverPage"/>
              <w:spacing w:after="0"/>
              <w:rPr>
                <w:b/>
                <w:noProof/>
                <w:sz w:val="28"/>
              </w:rPr>
            </w:pPr>
            <w:r>
              <w:rPr>
                <w:b/>
                <w:noProof/>
                <w:sz w:val="28"/>
              </w:rPr>
              <w:fldChar w:fldCharType="begin"/>
            </w:r>
            <w:r w:rsidRPr="00A5438A">
              <w:rPr>
                <w:b/>
                <w:noProof/>
                <w:sz w:val="28"/>
              </w:rPr>
              <w:instrText xml:space="preserve"> DOCPROPERTY  Cr#  \* MERGEFORMAT </w:instrText>
            </w:r>
            <w:r>
              <w:rPr>
                <w:b/>
                <w:noProof/>
                <w:sz w:val="28"/>
              </w:rPr>
              <w:fldChar w:fldCharType="separate"/>
            </w:r>
            <w:r w:rsidR="00571A55" w:rsidRPr="00571A55">
              <w:rPr>
                <w:b/>
                <w:noProof/>
                <w:sz w:val="28"/>
              </w:rPr>
              <w:t>3118</w:t>
            </w:r>
            <w:r>
              <w:rPr>
                <w:b/>
                <w:noProof/>
                <w:sz w:val="28"/>
              </w:rPr>
              <w:fldChar w:fldCharType="end"/>
            </w:r>
          </w:p>
        </w:tc>
        <w:tc>
          <w:tcPr>
            <w:tcW w:w="709" w:type="dxa"/>
          </w:tcPr>
          <w:p w14:paraId="09D2C09B" w14:textId="77777777" w:rsidR="001E41F3" w:rsidRPr="00A5438A" w:rsidRDefault="001E41F3" w:rsidP="00A5438A">
            <w:pPr>
              <w:pStyle w:val="CRCoverPage"/>
              <w:tabs>
                <w:tab w:val="right" w:pos="625"/>
              </w:tabs>
              <w:spacing w:after="0"/>
              <w:rPr>
                <w:b/>
                <w:noProof/>
                <w:sz w:val="28"/>
              </w:rPr>
            </w:pPr>
            <w:r w:rsidRPr="00A5438A">
              <w:rPr>
                <w:b/>
                <w:noProof/>
                <w:sz w:val="28"/>
              </w:rPr>
              <w:t>rev</w:t>
            </w:r>
          </w:p>
        </w:tc>
        <w:tc>
          <w:tcPr>
            <w:tcW w:w="992" w:type="dxa"/>
            <w:shd w:val="pct30" w:color="FFFF00" w:fill="auto"/>
          </w:tcPr>
          <w:p w14:paraId="7533BF9D" w14:textId="1AE60887" w:rsidR="001E41F3" w:rsidRPr="00A5438A" w:rsidRDefault="00A5438A" w:rsidP="00A5438A">
            <w:pPr>
              <w:pStyle w:val="CRCoverPage"/>
              <w:spacing w:after="0"/>
              <w:rPr>
                <w:b/>
                <w:noProof/>
                <w:sz w:val="28"/>
              </w:rPr>
            </w:pPr>
            <w:r w:rsidRPr="00A5438A">
              <w:rPr>
                <w:b/>
                <w:noProof/>
                <w:sz w:val="28"/>
              </w:rPr>
              <w:t>-</w:t>
            </w:r>
          </w:p>
        </w:tc>
        <w:tc>
          <w:tcPr>
            <w:tcW w:w="2410" w:type="dxa"/>
          </w:tcPr>
          <w:p w14:paraId="5D4AEAE9" w14:textId="77777777" w:rsidR="001E41F3" w:rsidRPr="00A5438A" w:rsidRDefault="001E41F3" w:rsidP="00A5438A">
            <w:pPr>
              <w:pStyle w:val="CRCoverPage"/>
              <w:tabs>
                <w:tab w:val="right" w:pos="1825"/>
              </w:tabs>
              <w:spacing w:after="0"/>
              <w:rPr>
                <w:b/>
                <w:noProof/>
                <w:sz w:val="28"/>
              </w:rPr>
            </w:pPr>
            <w:r w:rsidRPr="00A5438A">
              <w:rPr>
                <w:b/>
                <w:noProof/>
                <w:sz w:val="28"/>
              </w:rPr>
              <w:t>Current version:</w:t>
            </w:r>
          </w:p>
        </w:tc>
        <w:tc>
          <w:tcPr>
            <w:tcW w:w="1701" w:type="dxa"/>
            <w:shd w:val="pct30" w:color="FFFF00" w:fill="auto"/>
          </w:tcPr>
          <w:p w14:paraId="1E22D6AC" w14:textId="628F1459" w:rsidR="001E41F3" w:rsidRPr="00A5438A" w:rsidRDefault="00A5438A" w:rsidP="00A5438A">
            <w:pPr>
              <w:pStyle w:val="CRCoverPage"/>
              <w:spacing w:after="0"/>
              <w:rPr>
                <w:b/>
                <w:noProof/>
                <w:sz w:val="28"/>
              </w:rPr>
            </w:pPr>
            <w:r w:rsidRPr="00A5438A">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0364B" w:rsidR="001E41F3" w:rsidRDefault="00A5438A">
            <w:pPr>
              <w:pStyle w:val="CRCoverPage"/>
              <w:spacing w:after="0"/>
              <w:ind w:left="100"/>
              <w:rPr>
                <w:noProof/>
              </w:rPr>
            </w:pPr>
            <w:r>
              <w:t xml:space="preserve">Addition test case for Inter-cell </w:t>
            </w:r>
            <w:r w:rsidRPr="009C5807">
              <w:t>SSB based L1-RSRP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438A" w14:paraId="46D5D7C2" w14:textId="77777777" w:rsidTr="00547111">
        <w:tc>
          <w:tcPr>
            <w:tcW w:w="1843" w:type="dxa"/>
            <w:tcBorders>
              <w:left w:val="single" w:sz="4" w:space="0" w:color="auto"/>
            </w:tcBorders>
          </w:tcPr>
          <w:p w14:paraId="45A6C2C4" w14:textId="77777777" w:rsidR="00A5438A" w:rsidRDefault="00A5438A" w:rsidP="00A54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5ED72" w:rsidR="00A5438A" w:rsidRDefault="00A5438A" w:rsidP="00A5438A">
            <w:pPr>
              <w:pStyle w:val="CRCoverPage"/>
              <w:spacing w:after="0"/>
              <w:ind w:left="100"/>
              <w:rPr>
                <w:noProof/>
              </w:rPr>
            </w:pPr>
            <w:r>
              <w:rPr>
                <w:kern w:val="2"/>
              </w:rPr>
              <w:t>Samsung</w:t>
            </w:r>
          </w:p>
        </w:tc>
      </w:tr>
      <w:tr w:rsidR="00A5438A" w14:paraId="4196B218" w14:textId="77777777" w:rsidTr="00547111">
        <w:tc>
          <w:tcPr>
            <w:tcW w:w="1843" w:type="dxa"/>
            <w:tcBorders>
              <w:left w:val="single" w:sz="4" w:space="0" w:color="auto"/>
            </w:tcBorders>
          </w:tcPr>
          <w:p w14:paraId="14C300BA" w14:textId="77777777" w:rsidR="00A5438A" w:rsidRDefault="00A5438A" w:rsidP="00A54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C5AA19" w:rsidR="00A5438A" w:rsidRDefault="00A5438A" w:rsidP="00A5438A">
            <w:pPr>
              <w:pStyle w:val="CRCoverPage"/>
              <w:spacing w:after="0"/>
              <w:ind w:left="100"/>
              <w:rPr>
                <w:noProof/>
              </w:rPr>
            </w:pPr>
            <w:r>
              <w:rPr>
                <w:kern w:val="2"/>
              </w:rPr>
              <w:fldChar w:fldCharType="begin"/>
            </w:r>
            <w:r>
              <w:rPr>
                <w:kern w:val="2"/>
              </w:rPr>
              <w:instrText xml:space="preserve"> DOCPROPERTY  SourceIfTsg  \* MERGEFORMAT </w:instrText>
            </w:r>
            <w:r>
              <w:rPr>
                <w:kern w:val="2"/>
              </w:rPr>
              <w:fldChar w:fldCharType="separate"/>
            </w:r>
            <w:r>
              <w:rPr>
                <w:noProof/>
                <w:kern w:val="2"/>
              </w:rPr>
              <w:t>R5</w:t>
            </w:r>
            <w:r>
              <w:rPr>
                <w:noProof/>
                <w:kern w:val="2"/>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438A" w14:paraId="50563E52" w14:textId="77777777" w:rsidTr="00547111">
        <w:tc>
          <w:tcPr>
            <w:tcW w:w="1843" w:type="dxa"/>
            <w:tcBorders>
              <w:left w:val="single" w:sz="4" w:space="0" w:color="auto"/>
            </w:tcBorders>
          </w:tcPr>
          <w:p w14:paraId="32C381B7" w14:textId="77777777" w:rsidR="00A5438A" w:rsidRDefault="00A5438A" w:rsidP="00A5438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F108C" w:rsidR="00A5438A" w:rsidRDefault="00A5438A" w:rsidP="00A5438A">
            <w:pPr>
              <w:pStyle w:val="CRCoverPage"/>
              <w:spacing w:after="0"/>
              <w:ind w:left="100"/>
              <w:rPr>
                <w:noProof/>
              </w:rPr>
            </w:pPr>
            <w:proofErr w:type="spellStart"/>
            <w:r w:rsidRPr="00874DD6">
              <w:t>NR_feMIMO-UEConTest</w:t>
            </w:r>
            <w:proofErr w:type="spellEnd"/>
          </w:p>
        </w:tc>
        <w:tc>
          <w:tcPr>
            <w:tcW w:w="567" w:type="dxa"/>
            <w:tcBorders>
              <w:left w:val="nil"/>
            </w:tcBorders>
          </w:tcPr>
          <w:p w14:paraId="61A86BCF" w14:textId="77777777" w:rsidR="00A5438A" w:rsidRDefault="00A5438A" w:rsidP="00A5438A">
            <w:pPr>
              <w:pStyle w:val="CRCoverPage"/>
              <w:spacing w:after="0"/>
              <w:ind w:right="100"/>
              <w:rPr>
                <w:noProof/>
              </w:rPr>
            </w:pPr>
          </w:p>
        </w:tc>
        <w:tc>
          <w:tcPr>
            <w:tcW w:w="1417" w:type="dxa"/>
            <w:gridSpan w:val="3"/>
            <w:tcBorders>
              <w:left w:val="nil"/>
            </w:tcBorders>
          </w:tcPr>
          <w:p w14:paraId="153CBFB1" w14:textId="77777777" w:rsidR="00A5438A" w:rsidRDefault="00A5438A" w:rsidP="00A54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10DBA" w:rsidR="00A5438A" w:rsidRDefault="00A5438A" w:rsidP="00A5438A">
            <w:pPr>
              <w:pStyle w:val="CRCoverPage"/>
              <w:spacing w:after="0"/>
              <w:ind w:left="100"/>
              <w:rPr>
                <w:noProof/>
              </w:rPr>
            </w:pPr>
            <w:r>
              <w:t>2024-5-10</w:t>
            </w:r>
          </w:p>
        </w:tc>
      </w:tr>
      <w:tr w:rsidR="00A5438A" w14:paraId="690C7843" w14:textId="77777777" w:rsidTr="00547111">
        <w:tc>
          <w:tcPr>
            <w:tcW w:w="1843" w:type="dxa"/>
            <w:tcBorders>
              <w:left w:val="single" w:sz="4" w:space="0" w:color="auto"/>
            </w:tcBorders>
          </w:tcPr>
          <w:p w14:paraId="17A1A642" w14:textId="77777777" w:rsidR="00A5438A" w:rsidRDefault="00A5438A" w:rsidP="00A5438A">
            <w:pPr>
              <w:pStyle w:val="CRCoverPage"/>
              <w:spacing w:after="0"/>
              <w:rPr>
                <w:b/>
                <w:i/>
                <w:noProof/>
                <w:sz w:val="8"/>
                <w:szCs w:val="8"/>
              </w:rPr>
            </w:pPr>
          </w:p>
        </w:tc>
        <w:tc>
          <w:tcPr>
            <w:tcW w:w="1986" w:type="dxa"/>
            <w:gridSpan w:val="4"/>
          </w:tcPr>
          <w:p w14:paraId="2F73FCFB" w14:textId="77777777" w:rsidR="00A5438A" w:rsidRDefault="00A5438A" w:rsidP="00A5438A">
            <w:pPr>
              <w:pStyle w:val="CRCoverPage"/>
              <w:spacing w:after="0"/>
              <w:rPr>
                <w:noProof/>
                <w:sz w:val="8"/>
                <w:szCs w:val="8"/>
              </w:rPr>
            </w:pPr>
          </w:p>
        </w:tc>
        <w:tc>
          <w:tcPr>
            <w:tcW w:w="2267" w:type="dxa"/>
            <w:gridSpan w:val="2"/>
          </w:tcPr>
          <w:p w14:paraId="0FBCFC35" w14:textId="77777777" w:rsidR="00A5438A" w:rsidRDefault="00A5438A" w:rsidP="00A5438A">
            <w:pPr>
              <w:pStyle w:val="CRCoverPage"/>
              <w:spacing w:after="0"/>
              <w:rPr>
                <w:noProof/>
                <w:sz w:val="8"/>
                <w:szCs w:val="8"/>
              </w:rPr>
            </w:pPr>
          </w:p>
        </w:tc>
        <w:tc>
          <w:tcPr>
            <w:tcW w:w="1417" w:type="dxa"/>
            <w:gridSpan w:val="3"/>
          </w:tcPr>
          <w:p w14:paraId="60243A9E" w14:textId="77777777" w:rsidR="00A5438A" w:rsidRDefault="00A5438A" w:rsidP="00A5438A">
            <w:pPr>
              <w:pStyle w:val="CRCoverPage"/>
              <w:spacing w:after="0"/>
              <w:rPr>
                <w:noProof/>
                <w:sz w:val="8"/>
                <w:szCs w:val="8"/>
              </w:rPr>
            </w:pPr>
          </w:p>
        </w:tc>
        <w:tc>
          <w:tcPr>
            <w:tcW w:w="2127" w:type="dxa"/>
            <w:tcBorders>
              <w:right w:val="single" w:sz="4" w:space="0" w:color="auto"/>
            </w:tcBorders>
          </w:tcPr>
          <w:p w14:paraId="68E9B688" w14:textId="77777777" w:rsidR="00A5438A" w:rsidRDefault="00A5438A" w:rsidP="00A5438A">
            <w:pPr>
              <w:pStyle w:val="CRCoverPage"/>
              <w:spacing w:after="0"/>
              <w:rPr>
                <w:noProof/>
                <w:sz w:val="8"/>
                <w:szCs w:val="8"/>
              </w:rPr>
            </w:pPr>
          </w:p>
        </w:tc>
      </w:tr>
      <w:tr w:rsidR="00A5438A" w14:paraId="13D4AF59" w14:textId="77777777" w:rsidTr="00547111">
        <w:trPr>
          <w:cantSplit/>
        </w:trPr>
        <w:tc>
          <w:tcPr>
            <w:tcW w:w="1843" w:type="dxa"/>
            <w:tcBorders>
              <w:left w:val="single" w:sz="4" w:space="0" w:color="auto"/>
            </w:tcBorders>
          </w:tcPr>
          <w:p w14:paraId="1E6EA205" w14:textId="77777777" w:rsidR="00A5438A" w:rsidRDefault="00A5438A" w:rsidP="00A5438A">
            <w:pPr>
              <w:pStyle w:val="CRCoverPage"/>
              <w:tabs>
                <w:tab w:val="right" w:pos="1759"/>
              </w:tabs>
              <w:spacing w:after="0"/>
              <w:rPr>
                <w:b/>
                <w:i/>
                <w:noProof/>
              </w:rPr>
            </w:pPr>
            <w:r>
              <w:rPr>
                <w:b/>
                <w:i/>
                <w:noProof/>
              </w:rPr>
              <w:t>Category:</w:t>
            </w:r>
          </w:p>
        </w:tc>
        <w:tc>
          <w:tcPr>
            <w:tcW w:w="851" w:type="dxa"/>
            <w:shd w:val="pct30" w:color="FFFF00" w:fill="auto"/>
          </w:tcPr>
          <w:p w14:paraId="154A6113" w14:textId="1F7EC48B" w:rsidR="00A5438A" w:rsidRDefault="00A5438A" w:rsidP="00A5438A">
            <w:pPr>
              <w:pStyle w:val="CRCoverPage"/>
              <w:spacing w:after="0"/>
              <w:ind w:left="100" w:right="-609"/>
              <w:rPr>
                <w:b/>
                <w:noProof/>
              </w:rPr>
            </w:pPr>
            <w:r>
              <w:t>F</w:t>
            </w:r>
          </w:p>
        </w:tc>
        <w:tc>
          <w:tcPr>
            <w:tcW w:w="3402" w:type="dxa"/>
            <w:gridSpan w:val="5"/>
            <w:tcBorders>
              <w:left w:val="nil"/>
            </w:tcBorders>
          </w:tcPr>
          <w:p w14:paraId="617AE5C6" w14:textId="77777777" w:rsidR="00A5438A" w:rsidRDefault="00A5438A" w:rsidP="00A5438A">
            <w:pPr>
              <w:pStyle w:val="CRCoverPage"/>
              <w:spacing w:after="0"/>
              <w:rPr>
                <w:noProof/>
              </w:rPr>
            </w:pPr>
          </w:p>
        </w:tc>
        <w:tc>
          <w:tcPr>
            <w:tcW w:w="1417" w:type="dxa"/>
            <w:gridSpan w:val="3"/>
            <w:tcBorders>
              <w:left w:val="nil"/>
            </w:tcBorders>
          </w:tcPr>
          <w:p w14:paraId="42CDCEE5" w14:textId="77777777" w:rsidR="00A5438A" w:rsidRDefault="00A5438A" w:rsidP="00A54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BDAAD" w:rsidR="00A5438A" w:rsidRDefault="00A5438A" w:rsidP="00A5438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26B94C" w:rsidR="001E41F3" w:rsidRDefault="00A5438A">
            <w:pPr>
              <w:pStyle w:val="CRCoverPage"/>
              <w:spacing w:after="0"/>
              <w:ind w:left="100"/>
              <w:rPr>
                <w:noProof/>
                <w:lang w:eastAsia="zh-CN"/>
              </w:rPr>
            </w:pPr>
            <w:r>
              <w:rPr>
                <w:noProof/>
                <w:lang w:eastAsia="zh-CN"/>
              </w:rPr>
              <w:t xml:space="preserve">Add new test case </w:t>
            </w:r>
            <w:r w:rsidR="00B51247">
              <w:t xml:space="preserve">for Inter-cell </w:t>
            </w:r>
            <w:r w:rsidR="00B51247" w:rsidRPr="009C5807">
              <w:t>SSB based L1-RSRP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B0055" w14:textId="77777777" w:rsidR="001E41F3" w:rsidRDefault="00B51247">
            <w:pPr>
              <w:pStyle w:val="CRCoverPage"/>
              <w:spacing w:after="0"/>
              <w:ind w:left="100"/>
            </w:pPr>
            <w:r>
              <w:rPr>
                <w:noProof/>
                <w:lang w:eastAsia="zh-CN"/>
              </w:rPr>
              <w:t xml:space="preserve">Add minimum requirement </w:t>
            </w:r>
            <w:r>
              <w:t xml:space="preserve">for Inter-cell </w:t>
            </w:r>
            <w:r w:rsidRPr="009C5807">
              <w:t>SSB based L1-RSRP Reporting</w:t>
            </w:r>
          </w:p>
          <w:p w14:paraId="31C656EC" w14:textId="537E69EE" w:rsidR="00B51247" w:rsidRDefault="00B51247">
            <w:pPr>
              <w:pStyle w:val="CRCoverPage"/>
              <w:spacing w:after="0"/>
              <w:ind w:left="100"/>
              <w:rPr>
                <w:noProof/>
                <w:lang w:eastAsia="zh-CN"/>
              </w:rPr>
            </w:pPr>
            <w:r>
              <w:rPr>
                <w:noProof/>
                <w:lang w:eastAsia="zh-CN"/>
              </w:rPr>
              <w:t xml:space="preserve">Add new test case </w:t>
            </w:r>
            <w:r>
              <w:t xml:space="preserve">for Inter-cell </w:t>
            </w:r>
            <w:r w:rsidRPr="009C5807">
              <w:t>SSB based L1-RSRP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34355" w:rsidR="001E41F3" w:rsidRDefault="00B51247">
            <w:pPr>
              <w:pStyle w:val="CRCoverPage"/>
              <w:spacing w:after="0"/>
              <w:ind w:left="100"/>
              <w:rPr>
                <w:noProof/>
                <w:lang w:eastAsia="zh-CN"/>
              </w:rPr>
            </w:pPr>
            <w:r>
              <w:rPr>
                <w:noProof/>
                <w:kern w:val="2"/>
                <w:lang w:eastAsia="zh-CN"/>
              </w:rPr>
              <w:t>The</w:t>
            </w:r>
            <w:r>
              <w:rPr>
                <w:noProof/>
                <w:kern w:val="2"/>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7B2AB" w:rsidR="001E41F3" w:rsidRDefault="00A5438A" w:rsidP="00A5438A">
            <w:pPr>
              <w:pStyle w:val="CRCoverPage"/>
              <w:spacing w:after="0"/>
              <w:ind w:left="100"/>
              <w:rPr>
                <w:noProof/>
                <w:lang w:eastAsia="zh-CN"/>
              </w:rPr>
            </w:pPr>
            <w:r>
              <w:rPr>
                <w:rFonts w:hint="eastAsia"/>
                <w:noProof/>
                <w:lang w:eastAsia="zh-CN"/>
              </w:rPr>
              <w:t>6</w:t>
            </w:r>
            <w:r>
              <w:rPr>
                <w:noProof/>
                <w:lang w:eastAsia="zh-CN"/>
              </w:rPr>
              <w:t>.6.4</w:t>
            </w:r>
            <w:r w:rsidR="00AE6848">
              <w:rPr>
                <w:noProof/>
                <w:lang w:eastAsia="zh-CN"/>
              </w:rPr>
              <w:t>, 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65360" w14:textId="77777777" w:rsidR="008863B9" w:rsidRDefault="00AE6848">
            <w:pPr>
              <w:pStyle w:val="CRCoverPage"/>
              <w:spacing w:after="0"/>
              <w:ind w:left="100"/>
              <w:rPr>
                <w:noProof/>
                <w:lang w:eastAsia="zh-CN"/>
              </w:rPr>
            </w:pPr>
            <w:r w:rsidRPr="00AE6848">
              <w:rPr>
                <w:rFonts w:hint="eastAsia"/>
                <w:noProof/>
                <w:highlight w:val="yellow"/>
                <w:lang w:eastAsia="zh-CN"/>
              </w:rPr>
              <w:t>R</w:t>
            </w:r>
            <w:r w:rsidRPr="00AE6848">
              <w:rPr>
                <w:noProof/>
                <w:highlight w:val="yellow"/>
                <w:lang w:eastAsia="zh-CN"/>
              </w:rPr>
              <w:t>1</w:t>
            </w:r>
            <w:r>
              <w:rPr>
                <w:noProof/>
                <w:lang w:eastAsia="zh-CN"/>
              </w:rPr>
              <w:t xml:space="preserve">: Corrected typo errors and  </w:t>
            </w:r>
            <w:r w:rsidRPr="00AE6848">
              <w:rPr>
                <w:noProof/>
                <w:lang w:eastAsia="zh-CN"/>
              </w:rPr>
              <w:t>Test applicability</w:t>
            </w:r>
            <w:r>
              <w:rPr>
                <w:noProof/>
                <w:lang w:eastAsia="zh-CN"/>
              </w:rPr>
              <w:t xml:space="preserve"> errors.</w:t>
            </w:r>
          </w:p>
          <w:p w14:paraId="6ACA4173" w14:textId="21D234E8" w:rsidR="00AE6848" w:rsidRDefault="00AE6848" w:rsidP="00AE6848">
            <w:pPr>
              <w:pStyle w:val="CRCoverPage"/>
              <w:spacing w:after="0"/>
              <w:ind w:left="100"/>
              <w:rPr>
                <w:rFonts w:hint="eastAsia"/>
                <w:noProof/>
                <w:lang w:eastAsia="zh-CN"/>
              </w:rPr>
            </w:pPr>
            <w:r>
              <w:rPr>
                <w:noProof/>
                <w:lang w:eastAsia="zh-CN"/>
              </w:rPr>
              <w:t xml:space="preserve">Added cell configuration mapping for the test case in Annex E.4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5E04D8" w14:textId="78D7DBF9" w:rsidR="00E541C7" w:rsidRDefault="00E541C7" w:rsidP="00E541C7">
      <w:pPr>
        <w:pStyle w:val="3"/>
        <w:rPr>
          <w:ins w:id="2" w:author="Sunlin Zhu/Performance &amp; Regulation Standard Lab /SRC-Beijing/Engineer/Samsung Electronics" w:date="2024-04-29T22:29:00Z"/>
        </w:rPr>
      </w:pPr>
      <w:r w:rsidRPr="00A70E3E">
        <w:lastRenderedPageBreak/>
        <w:t>6.6.4</w:t>
      </w:r>
      <w:r w:rsidRPr="00A70E3E">
        <w:tab/>
        <w:t>L1-RSRP measurement for beam reporting</w:t>
      </w:r>
    </w:p>
    <w:p w14:paraId="0D555623" w14:textId="77777777" w:rsidR="00054BA9" w:rsidRDefault="00054BA9" w:rsidP="00054BA9">
      <w:pPr>
        <w:pStyle w:val="3"/>
        <w:rPr>
          <w:color w:val="FF0000"/>
        </w:rPr>
      </w:pPr>
      <w:r w:rsidRPr="00E541C7">
        <w:rPr>
          <w:rFonts w:hint="eastAsia"/>
          <w:color w:val="FF0000"/>
        </w:rPr>
        <w:t>&lt;</w:t>
      </w:r>
      <w:r>
        <w:rPr>
          <w:color w:val="FF0000"/>
        </w:rPr>
        <w:t>Start of the changes</w:t>
      </w:r>
      <w:r w:rsidRPr="00E541C7">
        <w:rPr>
          <w:color w:val="FF0000"/>
        </w:rPr>
        <w:t>&gt;</w:t>
      </w:r>
    </w:p>
    <w:p w14:paraId="0C1ED194" w14:textId="77777777" w:rsidR="00054BA9" w:rsidRPr="00054BA9" w:rsidRDefault="00054BA9" w:rsidP="001E6530"/>
    <w:p w14:paraId="792D1858" w14:textId="77777777" w:rsidR="0048278C" w:rsidRPr="00A70E3E" w:rsidRDefault="0048278C" w:rsidP="0048278C">
      <w:pPr>
        <w:pStyle w:val="4"/>
        <w:rPr>
          <w:ins w:id="3" w:author="Sunlin Zhu/Performance &amp; Regulation Standard Lab /SRC-Beijing/Engineer/Samsung Electronics" w:date="2024-04-29T22:26:00Z"/>
          <w:lang w:eastAsia="sv-SE"/>
        </w:rPr>
      </w:pPr>
      <w:ins w:id="4" w:author="Sunlin Zhu/Performance &amp; Regulation Standard Lab /SRC-Beijing/Engineer/Samsung Electronics" w:date="2024-04-29T22:26:00Z">
        <w:r w:rsidRPr="00A70E3E">
          <w:rPr>
            <w:lang w:eastAsia="sv-SE"/>
          </w:rPr>
          <w:t>6.6.4.0</w:t>
        </w:r>
        <w:r w:rsidRPr="00A70E3E">
          <w:rPr>
            <w:lang w:eastAsia="sv-SE"/>
          </w:rPr>
          <w:tab/>
          <w:t>Minimum conformance requirements</w:t>
        </w:r>
      </w:ins>
    </w:p>
    <w:p w14:paraId="5024684D" w14:textId="3D2177F7" w:rsidR="0048278C" w:rsidRPr="009C5807" w:rsidRDefault="0048278C" w:rsidP="006A7858">
      <w:pPr>
        <w:pStyle w:val="5"/>
        <w:rPr>
          <w:ins w:id="5" w:author="Sunlin Zhu/Performance &amp; Regulation Standard Lab /SRC-Beijing/Engineer/Samsung Electronics" w:date="2024-04-29T22:25:00Z"/>
          <w:lang w:eastAsia="zh-CN"/>
        </w:rPr>
      </w:pPr>
      <w:ins w:id="6" w:author="Sunlin Zhu/Performance &amp; Regulation Standard Lab /SRC-Beijing/Engineer/Samsung Electronics" w:date="2024-04-29T22:26:00Z">
        <w:r>
          <w:rPr>
            <w:rFonts w:hint="eastAsia"/>
            <w:lang w:eastAsia="zh-CN"/>
          </w:rPr>
          <w:t>6</w:t>
        </w:r>
        <w:r>
          <w:rPr>
            <w:lang w:eastAsia="zh-CN"/>
          </w:rPr>
          <w:t>.6.4.0.3</w:t>
        </w:r>
        <w:r>
          <w:rPr>
            <w:lang w:eastAsia="zh-CN"/>
          </w:rPr>
          <w:tab/>
        </w:r>
      </w:ins>
      <w:ins w:id="7" w:author="Sunlin Zhu/Performance &amp; Regulation Standard Lab /SRC-Beijing/Engineer/Samsung Electronics" w:date="2024-04-29T22:25:00Z">
        <w:r>
          <w:t xml:space="preserve">Inter-cell </w:t>
        </w:r>
        <w:r w:rsidRPr="009C5807">
          <w:t>SSB based L1-RSRP Reporting</w:t>
        </w:r>
      </w:ins>
    </w:p>
    <w:p w14:paraId="1FC244EA" w14:textId="01B2C159" w:rsidR="0048278C" w:rsidRDefault="0048278C" w:rsidP="0048278C">
      <w:pPr>
        <w:rPr>
          <w:ins w:id="8" w:author="Sunlin Zhu/Performance &amp; Regulation Standard Lab /SRC-Beijing/Engineer/Samsung Electronics" w:date="2024-04-29T22:25:00Z"/>
        </w:rPr>
      </w:pPr>
      <w:ins w:id="9" w:author="Sunlin Zhu/Performance &amp; Regulation Standard Lab /SRC-Beijing/Engineer/Samsung Electronics" w:date="2024-04-29T22:25:00Z">
        <w:r w:rsidRPr="000C0BDC">
          <w:t>If a cell with PCI different from serving cell is known according 9.13.2</w:t>
        </w:r>
      </w:ins>
      <w:ins w:id="10" w:author="Sunlin Zhu/Performance &amp; Regulation Standard Lab /SRC-Beijing/Engineer/Samsung Electronics" w:date="2024-04-29T22:27:00Z">
        <w:r w:rsidR="006A7858">
          <w:t xml:space="preserve"> of TS</w:t>
        </w:r>
      </w:ins>
      <w:ins w:id="11" w:author="Sunlin Zhu/Performance &amp; Regulation Standard Lab /SRC-Beijing/Engineer/Samsung Electronics" w:date="2024-04-29T22:28:00Z">
        <w:r w:rsidR="006A7858">
          <w:t xml:space="preserve"> </w:t>
        </w:r>
      </w:ins>
      <w:ins w:id="12" w:author="Sunlin Zhu/Performance &amp; Regulation Standard Lab /SRC-Beijing/Engineer/Samsung Electronics" w:date="2024-04-29T22:27:00Z">
        <w:r w:rsidR="006A7858">
          <w:t>38.133</w:t>
        </w:r>
      </w:ins>
      <w:ins w:id="13" w:author="Sunlin Zhu/Performance &amp; Regulation Standard Lab /SRC-Beijing/Engineer/Samsung Electronics" w:date="2024-04-29T22:25:00Z">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ins>
    </w:p>
    <w:p w14:paraId="7ADA90E8" w14:textId="77777777" w:rsidR="0048278C" w:rsidRDefault="0048278C" w:rsidP="0048278C">
      <w:pPr>
        <w:pStyle w:val="B1"/>
        <w:rPr>
          <w:ins w:id="14" w:author="Sunlin Zhu/Performance &amp; Regulation Standard Lab /SRC-Beijing/Engineer/Samsung Electronics" w:date="2024-04-29T22:25:00Z"/>
        </w:rPr>
      </w:pPr>
      <w:ins w:id="15" w:author="Sunlin Zhu/Performance &amp; Regulation Standard Lab /SRC-Beijing/Engineer/Samsung Electronics" w:date="2024-04-29T22:25:00Z">
        <w:r w:rsidRPr="000C0BDC">
          <w:t>-</w:t>
        </w:r>
        <w:r w:rsidRPr="000C0BDC">
          <w:tab/>
        </w:r>
        <w:proofErr w:type="gramStart"/>
        <w:r w:rsidRPr="00865553">
          <w:rPr>
            <w:i/>
          </w:rPr>
          <w:t>highSpeedMeasFlag-r16</w:t>
        </w:r>
        <w:proofErr w:type="gramEnd"/>
        <w:r w:rsidRPr="00561B24">
          <w:t xml:space="preserve"> is </w:t>
        </w:r>
        <w:r>
          <w:t xml:space="preserve">not </w:t>
        </w:r>
        <w:r w:rsidRPr="00561B24">
          <w:t>configured</w:t>
        </w:r>
        <w:r>
          <w:t xml:space="preserve">, and </w:t>
        </w:r>
      </w:ins>
    </w:p>
    <w:p w14:paraId="2DF6148F" w14:textId="77777777" w:rsidR="0048278C" w:rsidRDefault="0048278C" w:rsidP="0048278C">
      <w:pPr>
        <w:pStyle w:val="B1"/>
        <w:rPr>
          <w:ins w:id="16" w:author="Sunlin Zhu/Performance &amp; Regulation Standard Lab /SRC-Beijing/Engineer/Samsung Electronics" w:date="2024-04-29T22:25:00Z"/>
        </w:rPr>
      </w:pPr>
      <w:ins w:id="17" w:author="Sunlin Zhu/Performance &amp; Regulation Standard Lab /SRC-Beijing/Engineer/Samsung Electronics" w:date="2024-04-29T22:25:00Z">
        <w:r w:rsidRPr="000C0BDC">
          <w:t>-</w:t>
        </w:r>
        <w:r w:rsidRPr="000C0BDC">
          <w:tab/>
        </w:r>
        <w:proofErr w:type="gramStart"/>
        <w:r w:rsidRPr="000C0BDC">
          <w:rPr>
            <w:i/>
          </w:rPr>
          <w:t>highSpeedMeasFlagFR2-r17</w:t>
        </w:r>
        <w:proofErr w:type="gramEnd"/>
        <w:r>
          <w:rPr>
            <w:i/>
          </w:rPr>
          <w:t xml:space="preserve"> </w:t>
        </w:r>
        <w:r>
          <w:t xml:space="preserve">is not configured, and </w:t>
        </w:r>
      </w:ins>
    </w:p>
    <w:p w14:paraId="547F8A97" w14:textId="77777777" w:rsidR="0048278C" w:rsidRDefault="0048278C" w:rsidP="0048278C">
      <w:pPr>
        <w:pStyle w:val="B1"/>
        <w:rPr>
          <w:ins w:id="18" w:author="Sunlin Zhu/Performance &amp; Regulation Standard Lab /SRC-Beijing/Engineer/Samsung Electronics" w:date="2024-04-29T22:25:00Z"/>
        </w:rPr>
      </w:pPr>
      <w:ins w:id="19" w:author="Sunlin Zhu/Performance &amp; Regulation Standard Lab /SRC-Beijing/Engineer/Samsung Electronics" w:date="2024-04-29T22:25:00Z">
        <w:r>
          <w:rPr>
            <w:rFonts w:hint="eastAsia"/>
          </w:rPr>
          <w:t>-</w:t>
        </w:r>
        <w:r>
          <w:tab/>
        </w:r>
        <w:proofErr w:type="gramStart"/>
        <w:r w:rsidRPr="00C775DD">
          <w:t>highSpeedMeasCA-Scell-r17</w:t>
        </w:r>
        <w:proofErr w:type="gramEnd"/>
        <w:r w:rsidRPr="00C775DD">
          <w:t xml:space="preserve"> </w:t>
        </w:r>
        <w:r>
          <w:t>is not configured, and</w:t>
        </w:r>
      </w:ins>
    </w:p>
    <w:p w14:paraId="3BF49820" w14:textId="77777777" w:rsidR="0048278C" w:rsidRPr="009C5807" w:rsidRDefault="0048278C" w:rsidP="0048278C">
      <w:pPr>
        <w:pStyle w:val="B1"/>
        <w:rPr>
          <w:ins w:id="20" w:author="Sunlin Zhu/Performance &amp; Regulation Standard Lab /SRC-Beijing/Engineer/Samsung Electronics" w:date="2024-04-29T22:25:00Z"/>
          <w:rFonts w:eastAsia="?? ??"/>
        </w:rPr>
      </w:pPr>
      <w:ins w:id="21" w:author="Sunlin Zhu/Performance &amp; Regulation Standard Lab /SRC-Beijing/Engineer/Samsung Electronics" w:date="2024-04-29T22:25:00Z">
        <w:r>
          <w:rPr>
            <w:rFonts w:hint="eastAsia"/>
          </w:rPr>
          <w:t>-</w:t>
        </w:r>
        <w:r>
          <w:tab/>
        </w:r>
        <w:r>
          <w:rPr>
            <w:iCs/>
          </w:rPr>
          <w:t xml:space="preserve">SSBs of CDP outside SMTCs for </w:t>
        </w:r>
        <w:r w:rsidRPr="00604744">
          <w:rPr>
            <w:iCs/>
          </w:rPr>
          <w:t>L1-RSRP measurement</w:t>
        </w:r>
        <w:r>
          <w:rPr>
            <w:iCs/>
          </w:rPr>
          <w:t xml:space="preserve"> </w:t>
        </w:r>
        <w:r w:rsidRPr="00A23683">
          <w:t xml:space="preserve">are </w:t>
        </w:r>
        <w:r>
          <w:t>not overlapped with</w:t>
        </w:r>
        <w:r w:rsidRPr="00A23683">
          <w:t xml:space="preserve"> concurrent gaps</w:t>
        </w:r>
        <w:r>
          <w:t>.</w:t>
        </w:r>
      </w:ins>
    </w:p>
    <w:p w14:paraId="317CD23A" w14:textId="77777777" w:rsidR="0048278C" w:rsidRPr="009C5807" w:rsidRDefault="0048278C" w:rsidP="0048278C">
      <w:pPr>
        <w:pStyle w:val="B1"/>
        <w:rPr>
          <w:ins w:id="22" w:author="Sunlin Zhu/Performance &amp; Regulation Standard Lab /SRC-Beijing/Engineer/Samsung Electronics" w:date="2024-04-29T22:25:00Z"/>
          <w:rFonts w:eastAsia="?? ??"/>
        </w:rPr>
      </w:pPr>
    </w:p>
    <w:p w14:paraId="09008883" w14:textId="22E325CD" w:rsidR="0048278C" w:rsidRPr="009C5807" w:rsidRDefault="0048278C" w:rsidP="00054BA9">
      <w:pPr>
        <w:rPr>
          <w:ins w:id="23" w:author="Sunlin Zhu/Performance &amp; Regulation Standard Lab /SRC-Beijing/Engineer/Samsung Electronics" w:date="2024-04-29T22:25:00Z"/>
        </w:rPr>
      </w:pPr>
      <w:ins w:id="24" w:author="Sunlin Zhu/Performance &amp; Regulation Standard Lab /SRC-Beijing/Engineer/Samsung Electronics" w:date="2024-04-29T22:25:00Z">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w:t>
        </w:r>
      </w:ins>
      <w:ins w:id="25" w:author="Sunlin Zhu/Performance &amp; Regulation Standard Lab /SRC-Beijing/Engineer/Samsung Electronics" w:date="2024-04-29T22:28:00Z">
        <w:r w:rsidR="006A7858">
          <w:rPr>
            <w:rFonts w:hint="eastAsia"/>
            <w:lang w:eastAsia="zh-CN"/>
          </w:rPr>
          <w:t>6</w:t>
        </w:r>
        <w:r w:rsidR="006A7858">
          <w:rPr>
            <w:lang w:eastAsia="zh-CN"/>
          </w:rPr>
          <w:t>.6.4.0.3</w:t>
        </w:r>
      </w:ins>
      <w:ins w:id="26" w:author="Sunlin Zhu/Performance &amp; Regulation Standard Lab /SRC-Beijing/Engineer/Samsung Electronics" w:date="2024-04-29T22:25:00Z">
        <w:r w:rsidRPr="000C0BDC">
          <w:rPr>
            <w:rFonts w:eastAsia="?? ??"/>
          </w:rPr>
          <w:t xml:space="preserve">-1 for FR1, </w:t>
        </w:r>
      </w:ins>
    </w:p>
    <w:p w14:paraId="7481CC7F" w14:textId="77777777" w:rsidR="0048278C" w:rsidRPr="009C5807" w:rsidRDefault="0048278C" w:rsidP="0048278C">
      <w:pPr>
        <w:rPr>
          <w:ins w:id="27" w:author="Sunlin Zhu/Performance &amp; Regulation Standard Lab /SRC-Beijing/Engineer/Samsung Electronics" w:date="2024-04-29T22:25:00Z"/>
          <w:rFonts w:eastAsia="?? ??"/>
        </w:rPr>
      </w:pPr>
      <w:ins w:id="28" w:author="Sunlin Zhu/Performance &amp; Regulation Standard Lab /SRC-Beijing/Engineer/Samsung Electronics" w:date="2024-04-29T22:25:00Z">
        <w:r w:rsidRPr="009C5807">
          <w:rPr>
            <w:rFonts w:eastAsia="?? ??"/>
          </w:rPr>
          <w:t>For FR1,</w:t>
        </w:r>
      </w:ins>
    </w:p>
    <w:p w14:paraId="328F2C35" w14:textId="77777777" w:rsidR="0048278C" w:rsidRPr="009C5807" w:rsidRDefault="0048278C" w:rsidP="0048278C">
      <w:pPr>
        <w:pStyle w:val="B1"/>
        <w:rPr>
          <w:ins w:id="29" w:author="Sunlin Zhu/Performance &amp; Regulation Standard Lab /SRC-Beijing/Engineer/Samsung Electronics" w:date="2024-04-29T22:25:00Z"/>
        </w:rPr>
      </w:pPr>
      <w:ins w:id="30" w:author="Sunlin Zhu/Performance &amp; Regulation Standard Lab /SRC-Beijing/Engineer/Samsung Electronics" w:date="2024-04-29T22:25:00Z">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ins>
    </w:p>
    <w:p w14:paraId="399FC1B3" w14:textId="77777777" w:rsidR="0048278C" w:rsidRPr="009C5807" w:rsidRDefault="0048278C" w:rsidP="0048278C">
      <w:pPr>
        <w:pStyle w:val="B1"/>
        <w:rPr>
          <w:ins w:id="31" w:author="Sunlin Zhu/Performance &amp; Regulation Standard Lab /SRC-Beijing/Engineer/Samsung Electronics" w:date="2024-04-29T22:25:00Z"/>
        </w:rPr>
      </w:pPr>
      <w:ins w:id="32" w:author="Sunlin Zhu/Performance &amp; Regulation Standard Lab /SRC-Beijing/Engineer/Samsung Electronics" w:date="2024-04-29T22:25:00Z">
        <w:r w:rsidRPr="009C5807">
          <w:t>-</w:t>
        </w:r>
        <w:r w:rsidRPr="009C5807">
          <w:tab/>
          <w:t>P=1 when in the monitored cell there are no measurement gaps overlapping with any occasion of the SSB.</w:t>
        </w:r>
      </w:ins>
    </w:p>
    <w:p w14:paraId="2F2EC4C5" w14:textId="77777777" w:rsidR="0048278C" w:rsidRDefault="0048278C" w:rsidP="0048278C">
      <w:pPr>
        <w:rPr>
          <w:ins w:id="33" w:author="Sunlin Zhu/Performance &amp; Regulation Standard Lab /SRC-Beijing/Engineer/Samsung Electronics" w:date="2024-04-29T22:25:00Z"/>
        </w:rPr>
      </w:pPr>
      <w:ins w:id="34" w:author="Sunlin Zhu/Performance &amp; Regulation Standard Lab /SRC-Beijing/Engineer/Samsung Electronics" w:date="2024-04-29T22:25:00Z">
        <w:r w:rsidRPr="009C5807">
          <w:t>Longer evaluation period would be expected if the combination of SSB, SMTC occasion and measurement gap configurations does not meet pervious conditions.</w:t>
        </w:r>
      </w:ins>
    </w:p>
    <w:p w14:paraId="303F846C" w14:textId="77777777" w:rsidR="0048278C" w:rsidRPr="00A5585E" w:rsidRDefault="0048278C" w:rsidP="0048278C">
      <w:pPr>
        <w:rPr>
          <w:ins w:id="35" w:author="Sunlin Zhu/Performance &amp; Regulation Standard Lab /SRC-Beijing/Engineer/Samsung Electronics" w:date="2024-04-29T22:25:00Z"/>
          <w:rFonts w:eastAsia="?? ??"/>
        </w:rPr>
      </w:pPr>
      <w:ins w:id="36" w:author="Sunlin Zhu/Performance &amp; Regulation Standard Lab /SRC-Beijing/Engineer/Samsung Electronics" w:date="2024-04-29T22:25:00Z">
        <w:r w:rsidRPr="00A5585E">
          <w:rPr>
            <w:rFonts w:eastAsia="?? ??"/>
          </w:rPr>
          <w:t>For either an FR1 or FR2 cell</w:t>
        </w:r>
        <w:r w:rsidRPr="00062FB3">
          <w:t xml:space="preserve"> </w:t>
        </w:r>
        <w:r>
          <w:t>with PCI different from serving cell</w:t>
        </w:r>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0FC7E852" w14:textId="77777777" w:rsidR="0048278C" w:rsidRPr="009C5807" w:rsidRDefault="0048278C" w:rsidP="0048278C">
      <w:pPr>
        <w:rPr>
          <w:ins w:id="37" w:author="Sunlin Zhu/Performance &amp; Regulation Standard Lab /SRC-Beijing/Engineer/Samsung Electronics" w:date="2024-04-29T22:25:00Z"/>
        </w:rPr>
      </w:pPr>
      <w:ins w:id="38" w:author="Sunlin Zhu/Performance &amp; Regulation Standard Lab /SRC-Beijing/Engineer/Samsung Electronics" w:date="2024-04-29T22:25:00Z">
        <w:r>
          <w:t>For either an FR1 or FR2 cell</w:t>
        </w:r>
        <w:r w:rsidRPr="00062FB3">
          <w:t xml:space="preserve"> </w:t>
        </w:r>
        <w:r>
          <w:t xml:space="preserve">with PCI different from serving cell, longer L1 RSRP measurement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03285767" w14:textId="12690547" w:rsidR="0048278C" w:rsidRPr="009C5807" w:rsidRDefault="0048278C" w:rsidP="0048278C">
      <w:pPr>
        <w:pStyle w:val="TH"/>
        <w:rPr>
          <w:ins w:id="39" w:author="Sunlin Zhu/Performance &amp; Regulation Standard Lab /SRC-Beijing/Engineer/Samsung Electronics" w:date="2024-04-29T22:25:00Z"/>
        </w:rPr>
      </w:pPr>
      <w:ins w:id="40" w:author="Sunlin Zhu/Performance &amp; Regulation Standard Lab /SRC-Beijing/Engineer/Samsung Electronics" w:date="2024-04-29T22:25:00Z">
        <w:r w:rsidRPr="009C5807">
          <w:t xml:space="preserve">Table </w:t>
        </w:r>
      </w:ins>
      <w:ins w:id="41" w:author="Sunlin Zhu/Performance &amp; Regulation Standard Lab /SRC-Beijing/Engineer/Samsung Electronics" w:date="2024-04-29T22:29:00Z">
        <w:r w:rsidR="006A7858">
          <w:rPr>
            <w:rFonts w:hint="eastAsia"/>
            <w:lang w:eastAsia="zh-CN"/>
          </w:rPr>
          <w:t>6</w:t>
        </w:r>
        <w:r w:rsidR="006A7858">
          <w:rPr>
            <w:lang w:eastAsia="zh-CN"/>
          </w:rPr>
          <w:t>.6.4.0.3</w:t>
        </w:r>
      </w:ins>
      <w:ins w:id="42" w:author="Sunlin Zhu/Performance &amp; Regulation Standard Lab /SRC-Beijing/Engineer/Samsung Electronics" w:date="2024-04-29T22:25:00Z">
        <w:r w:rsidRPr="009C5807">
          <w:t xml:space="preserve">-1: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rPr>
          <w:t>in</w:t>
        </w:r>
        <w:r>
          <w:t xml:space="preserve"> </w:t>
        </w:r>
        <w:r w:rsidRPr="009C5807">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8278C" w:rsidRPr="009C5807" w14:paraId="41439E00" w14:textId="77777777" w:rsidTr="00062EF3">
        <w:trPr>
          <w:trHeight w:val="187"/>
          <w:jc w:val="center"/>
          <w:ins w:id="43"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3DADB414" w14:textId="77777777" w:rsidR="0048278C" w:rsidRPr="009C5807" w:rsidRDefault="0048278C" w:rsidP="00062EF3">
            <w:pPr>
              <w:pStyle w:val="TAH"/>
              <w:rPr>
                <w:ins w:id="44" w:author="Sunlin Zhu/Performance &amp; Regulation Standard Lab /SRC-Beijing/Engineer/Samsung Electronics" w:date="2024-04-29T22:25:00Z"/>
              </w:rPr>
            </w:pPr>
            <w:ins w:id="45" w:author="Sunlin Zhu/Performance &amp; Regulation Standard Lab /SRC-Beijing/Engineer/Samsung Electronics" w:date="2024-04-29T22:25: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BE23CCF" w14:textId="77777777" w:rsidR="0048278C" w:rsidRPr="009C5807" w:rsidRDefault="0048278C" w:rsidP="00062EF3">
            <w:pPr>
              <w:pStyle w:val="TAH"/>
              <w:rPr>
                <w:ins w:id="46" w:author="Sunlin Zhu/Performance &amp; Regulation Standard Lab /SRC-Beijing/Engineer/Samsung Electronics" w:date="2024-04-29T22:25:00Z"/>
              </w:rPr>
            </w:pPr>
            <w:ins w:id="47" w:author="Sunlin Zhu/Performance &amp; Regulation Standard Lab /SRC-Beijing/Engineer/Samsung Electronics" w:date="2024-04-29T22:25:00Z">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ins>
          </w:p>
        </w:tc>
      </w:tr>
      <w:tr w:rsidR="0048278C" w:rsidRPr="00BB3D2E" w14:paraId="2D7EDF84" w14:textId="77777777" w:rsidTr="00062EF3">
        <w:trPr>
          <w:trHeight w:val="187"/>
          <w:jc w:val="center"/>
          <w:ins w:id="48"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5A1146CE" w14:textId="77777777" w:rsidR="0048278C" w:rsidRPr="009C5807" w:rsidRDefault="0048278C" w:rsidP="00062EF3">
            <w:pPr>
              <w:pStyle w:val="TAC"/>
              <w:rPr>
                <w:ins w:id="49" w:author="Sunlin Zhu/Performance &amp; Regulation Standard Lab /SRC-Beijing/Engineer/Samsung Electronics" w:date="2024-04-29T22:25:00Z"/>
              </w:rPr>
            </w:pPr>
            <w:ins w:id="50" w:author="Sunlin Zhu/Performance &amp; Regulation Standard Lab /SRC-Beijing/Engineer/Samsung Electronics" w:date="2024-04-29T22:25: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3D640C0" w14:textId="77777777" w:rsidR="0048278C" w:rsidRPr="00FB77CA" w:rsidRDefault="0048278C" w:rsidP="00062EF3">
            <w:pPr>
              <w:pStyle w:val="TAC"/>
              <w:rPr>
                <w:ins w:id="51" w:author="Sunlin Zhu/Performance &amp; Regulation Standard Lab /SRC-Beijing/Engineer/Samsung Electronics" w:date="2024-04-29T22:25:00Z"/>
                <w:lang w:val="fr-FR"/>
              </w:rPr>
            </w:pPr>
            <w:ins w:id="52" w:author="Sunlin Zhu/Performance &amp; Regulation Standard Lab /SRC-Beijing/Engineer/Samsung Electronics" w:date="2024-04-29T22:25:00Z">
              <w:r w:rsidRPr="00FB77CA">
                <w:rPr>
                  <w:lang w:val="fr-FR"/>
                </w:rPr>
                <w:t>max(T</w:t>
              </w:r>
              <w:r w:rsidRPr="00FB77CA">
                <w:rPr>
                  <w:vertAlign w:val="subscript"/>
                  <w:lang w:val="fr-FR"/>
                </w:rPr>
                <w:t>Report</w:t>
              </w:r>
              <w:r w:rsidRPr="00FB77CA">
                <w:rPr>
                  <w:lang w:val="fr-FR"/>
                </w:rPr>
                <w:t>, ceil(M*P)*T</w:t>
              </w:r>
              <w:r w:rsidRPr="00FB77CA">
                <w:rPr>
                  <w:vertAlign w:val="subscript"/>
                  <w:lang w:val="fr-FR"/>
                </w:rPr>
                <w:t>SSB_CDP</w:t>
              </w:r>
              <w:r w:rsidRPr="00FB77CA">
                <w:rPr>
                  <w:lang w:val="fr-FR"/>
                </w:rPr>
                <w:t>)</w:t>
              </w:r>
            </w:ins>
          </w:p>
        </w:tc>
      </w:tr>
      <w:tr w:rsidR="0048278C" w:rsidRPr="009C5807" w14:paraId="327E4159" w14:textId="77777777" w:rsidTr="00062EF3">
        <w:trPr>
          <w:trHeight w:val="187"/>
          <w:jc w:val="center"/>
          <w:ins w:id="53"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775195A7" w14:textId="77777777" w:rsidR="0048278C" w:rsidRPr="009C5807" w:rsidRDefault="0048278C" w:rsidP="00062EF3">
            <w:pPr>
              <w:pStyle w:val="TAC"/>
              <w:rPr>
                <w:ins w:id="54" w:author="Sunlin Zhu/Performance &amp; Regulation Standard Lab /SRC-Beijing/Engineer/Samsung Electronics" w:date="2024-04-29T22:25:00Z"/>
              </w:rPr>
            </w:pPr>
            <w:ins w:id="55" w:author="Sunlin Zhu/Performance &amp; Regulation Standard Lab /SRC-Beijing/Engineer/Samsung Electronics" w:date="2024-04-29T22:25: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FE72B8C" w14:textId="77777777" w:rsidR="0048278C" w:rsidRPr="009C5807" w:rsidRDefault="0048278C" w:rsidP="00062EF3">
            <w:pPr>
              <w:pStyle w:val="TAC"/>
              <w:rPr>
                <w:ins w:id="56" w:author="Sunlin Zhu/Performance &amp; Regulation Standard Lab /SRC-Beijing/Engineer/Samsung Electronics" w:date="2024-04-29T22:25:00Z"/>
              </w:rPr>
            </w:pPr>
            <w:ins w:id="57" w:author="Sunlin Zhu/Performance &amp; Regulation Standard Lab /SRC-Beijing/Engineer/Samsung Electronics" w:date="2024-04-29T22:25:00Z">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_CDP</w:t>
              </w:r>
              <w:r w:rsidRPr="009C5807">
                <w:t>))</w:t>
              </w:r>
            </w:ins>
          </w:p>
        </w:tc>
      </w:tr>
      <w:tr w:rsidR="0048278C" w:rsidRPr="009C5807" w14:paraId="353FCDD7" w14:textId="77777777" w:rsidTr="00062EF3">
        <w:trPr>
          <w:trHeight w:val="187"/>
          <w:jc w:val="center"/>
          <w:ins w:id="58" w:author="Sunlin Zhu/Performance &amp; Regulation Standard Lab /SRC-Beijing/Engineer/Samsung Electronics" w:date="2024-04-29T22:25:00Z"/>
        </w:trPr>
        <w:tc>
          <w:tcPr>
            <w:tcW w:w="2035" w:type="dxa"/>
            <w:tcBorders>
              <w:top w:val="single" w:sz="4" w:space="0" w:color="auto"/>
              <w:left w:val="single" w:sz="4" w:space="0" w:color="auto"/>
              <w:bottom w:val="single" w:sz="4" w:space="0" w:color="auto"/>
              <w:right w:val="single" w:sz="4" w:space="0" w:color="auto"/>
            </w:tcBorders>
            <w:hideMark/>
          </w:tcPr>
          <w:p w14:paraId="309DC29C" w14:textId="77777777" w:rsidR="0048278C" w:rsidRPr="009C5807" w:rsidRDefault="0048278C" w:rsidP="00062EF3">
            <w:pPr>
              <w:pStyle w:val="TAC"/>
              <w:rPr>
                <w:ins w:id="59" w:author="Sunlin Zhu/Performance &amp; Regulation Standard Lab /SRC-Beijing/Engineer/Samsung Electronics" w:date="2024-04-29T22:25:00Z"/>
              </w:rPr>
            </w:pPr>
            <w:ins w:id="60" w:author="Sunlin Zhu/Performance &amp; Regulation Standard Lab /SRC-Beijing/Engineer/Samsung Electronics" w:date="2024-04-29T22:25: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F3F94E4" w14:textId="77777777" w:rsidR="0048278C" w:rsidRPr="009C5807" w:rsidRDefault="0048278C" w:rsidP="00062EF3">
            <w:pPr>
              <w:pStyle w:val="TAC"/>
              <w:rPr>
                <w:ins w:id="61" w:author="Sunlin Zhu/Performance &amp; Regulation Standard Lab /SRC-Beijing/Engineer/Samsung Electronics" w:date="2024-04-29T22:25:00Z"/>
              </w:rPr>
            </w:pPr>
            <w:ins w:id="62" w:author="Sunlin Zhu/Performance &amp; Regulation Standard Lab /SRC-Beijing/Engineer/Samsung Electronics" w:date="2024-04-29T22:25:00Z">
              <w:r w:rsidRPr="009C5807">
                <w:t>ceil(M*P)*T</w:t>
              </w:r>
              <w:r w:rsidRPr="009C5807">
                <w:rPr>
                  <w:vertAlign w:val="subscript"/>
                </w:rPr>
                <w:t>DRX</w:t>
              </w:r>
            </w:ins>
          </w:p>
        </w:tc>
      </w:tr>
      <w:tr w:rsidR="0048278C" w:rsidRPr="009C5807" w14:paraId="7F63BB80" w14:textId="77777777" w:rsidTr="00062EF3">
        <w:trPr>
          <w:trHeight w:val="187"/>
          <w:jc w:val="center"/>
          <w:ins w:id="63" w:author="Sunlin Zhu/Performance &amp; Regulation Standard Lab /SRC-Beijing/Engineer/Samsung Electronics" w:date="2024-04-29T22:25:00Z"/>
        </w:trPr>
        <w:tc>
          <w:tcPr>
            <w:tcW w:w="6617" w:type="dxa"/>
            <w:gridSpan w:val="2"/>
            <w:tcBorders>
              <w:top w:val="single" w:sz="4" w:space="0" w:color="auto"/>
              <w:left w:val="single" w:sz="4" w:space="0" w:color="auto"/>
              <w:bottom w:val="single" w:sz="4" w:space="0" w:color="auto"/>
              <w:right w:val="single" w:sz="4" w:space="0" w:color="auto"/>
            </w:tcBorders>
            <w:hideMark/>
          </w:tcPr>
          <w:p w14:paraId="6BC870DE" w14:textId="77777777" w:rsidR="0048278C" w:rsidRPr="000C0BDC" w:rsidRDefault="0048278C" w:rsidP="00062EF3">
            <w:pPr>
              <w:pStyle w:val="TAN"/>
              <w:rPr>
                <w:ins w:id="64" w:author="Sunlin Zhu/Performance &amp; Regulation Standard Lab /SRC-Beijing/Engineer/Samsung Electronics" w:date="2024-04-29T22:25:00Z"/>
              </w:rPr>
            </w:pPr>
            <w:ins w:id="65" w:author="Sunlin Zhu/Performance &amp; Regulation Standard Lab /SRC-Beijing/Engineer/Samsung Electronics" w:date="2024-04-29T22:25:00Z">
              <w:r w:rsidRPr="000C0BDC">
                <w:t>Note 1:</w:t>
              </w:r>
              <w:r w:rsidRPr="000C0BDC">
                <w:tab/>
              </w:r>
              <w:r w:rsidRPr="000C0BDC">
                <w:rPr>
                  <w:rFonts w:cs="v4.2.0"/>
                </w:rPr>
                <w:t>T</w:t>
              </w:r>
              <w:r w:rsidRPr="000C0BDC">
                <w:rPr>
                  <w:rFonts w:cs="v4.2.0"/>
                  <w:vertAlign w:val="subscript"/>
                </w:rPr>
                <w:t xml:space="preserve">SSB_CDP </w:t>
              </w:r>
              <w:r w:rsidRPr="000C0BDC">
                <w:t>is the periodicity of the SSB-Index configured for inter-cell 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ins>
          </w:p>
          <w:p w14:paraId="039EE498" w14:textId="77777777" w:rsidR="0048278C" w:rsidRPr="000C0BDC" w:rsidRDefault="0048278C" w:rsidP="00062EF3">
            <w:pPr>
              <w:pStyle w:val="TAN"/>
              <w:rPr>
                <w:ins w:id="66" w:author="Sunlin Zhu/Performance &amp; Regulation Standard Lab /SRC-Beijing/Engineer/Samsung Electronics" w:date="2024-04-29T22:25:00Z"/>
              </w:rPr>
            </w:pPr>
            <w:ins w:id="67" w:author="Sunlin Zhu/Performance &amp; Regulation Standard Lab /SRC-Beijing/Engineer/Samsung Electronics" w:date="2024-04-29T22:25:00Z">
              <w:r w:rsidRPr="000C0BDC">
                <w:t>Note 2:</w:t>
              </w:r>
              <w:r w:rsidRPr="000C0BDC">
                <w:tab/>
                <w:t>K = 1.5.</w:t>
              </w:r>
            </w:ins>
          </w:p>
          <w:p w14:paraId="01B45D16" w14:textId="77777777" w:rsidR="0048278C" w:rsidRPr="00807E93" w:rsidRDefault="0048278C" w:rsidP="00062EF3">
            <w:pPr>
              <w:pStyle w:val="TAN"/>
              <w:rPr>
                <w:ins w:id="68" w:author="Sunlin Zhu/Performance &amp; Regulation Standard Lab /SRC-Beijing/Engineer/Samsung Electronics" w:date="2024-04-29T22:25:00Z"/>
                <w:i/>
              </w:rPr>
            </w:pPr>
            <w:ins w:id="69" w:author="Sunlin Zhu/Performance &amp; Regulation Standard Lab /SRC-Beijing/Engineer/Samsung Electronics" w:date="2024-04-29T22:25:00Z">
              <w:r w:rsidRPr="000C0BDC" w:rsidDel="005D22C0">
                <w:t xml:space="preserve"> </w:t>
              </w:r>
            </w:ins>
          </w:p>
        </w:tc>
      </w:tr>
    </w:tbl>
    <w:p w14:paraId="301D2BA5" w14:textId="77777777" w:rsidR="0048278C" w:rsidRPr="009C5807" w:rsidRDefault="0048278C" w:rsidP="0048278C">
      <w:pPr>
        <w:rPr>
          <w:ins w:id="70" w:author="Sunlin Zhu/Performance &amp; Regulation Standard Lab /SRC-Beijing/Engineer/Samsung Electronics" w:date="2024-04-29T22:25:00Z"/>
          <w:rFonts w:eastAsia="?? ??"/>
        </w:rPr>
      </w:pPr>
    </w:p>
    <w:p w14:paraId="3B2227AE" w14:textId="666060B8" w:rsidR="00054BA9" w:rsidRDefault="00054BA9" w:rsidP="00054BA9">
      <w:pPr>
        <w:pStyle w:val="3"/>
        <w:rPr>
          <w:color w:val="FF0000"/>
        </w:rPr>
      </w:pPr>
      <w:r w:rsidRPr="00E541C7">
        <w:rPr>
          <w:rFonts w:hint="eastAsia"/>
          <w:color w:val="FF0000"/>
        </w:rPr>
        <w:t>&lt;</w:t>
      </w:r>
      <w:r>
        <w:rPr>
          <w:color w:val="FF0000"/>
        </w:rPr>
        <w:t>End of the changes</w:t>
      </w:r>
      <w:r w:rsidRPr="00E541C7">
        <w:rPr>
          <w:color w:val="FF0000"/>
        </w:rPr>
        <w:t>&gt;</w:t>
      </w:r>
    </w:p>
    <w:p w14:paraId="7B92178D" w14:textId="77777777" w:rsidR="0048278C" w:rsidRPr="0048278C" w:rsidRDefault="0048278C" w:rsidP="0048278C">
      <w:pPr>
        <w:rPr>
          <w:lang w:eastAsia="zh-CN"/>
        </w:rPr>
      </w:pPr>
    </w:p>
    <w:p w14:paraId="68C9CD36" w14:textId="768CAC40" w:rsidR="001E41F3" w:rsidRDefault="00E541C7" w:rsidP="00E541C7">
      <w:pPr>
        <w:pStyle w:val="3"/>
        <w:rPr>
          <w:color w:val="FF0000"/>
        </w:rPr>
      </w:pPr>
      <w:r w:rsidRPr="00E541C7">
        <w:rPr>
          <w:rFonts w:hint="eastAsia"/>
          <w:color w:val="FF0000"/>
        </w:rPr>
        <w:lastRenderedPageBreak/>
        <w:t>&lt;</w:t>
      </w:r>
      <w:r w:rsidR="005A681E">
        <w:rPr>
          <w:color w:val="FF0000"/>
        </w:rPr>
        <w:t>S</w:t>
      </w:r>
      <w:r w:rsidRPr="00E541C7">
        <w:rPr>
          <w:color w:val="FF0000"/>
        </w:rPr>
        <w:t>kip unchanged part&gt;</w:t>
      </w:r>
    </w:p>
    <w:p w14:paraId="4E40771B" w14:textId="77777777" w:rsidR="00E541C7" w:rsidRPr="00A70E3E" w:rsidRDefault="00E541C7" w:rsidP="00E541C7">
      <w:pPr>
        <w:pStyle w:val="4"/>
        <w:rPr>
          <w:snapToGrid w:val="0"/>
          <w:lang w:eastAsia="zh-CN"/>
        </w:rPr>
      </w:pPr>
      <w:r w:rsidRPr="00A70E3E">
        <w:rPr>
          <w:lang w:eastAsia="sv-SE"/>
        </w:rPr>
        <w:t>6.6.4.5</w:t>
      </w:r>
      <w:r w:rsidRPr="00A70E3E">
        <w:rPr>
          <w:lang w:eastAsia="sv-SE"/>
        </w:rPr>
        <w:tab/>
      </w:r>
      <w:r w:rsidRPr="00A70E3E">
        <w:rPr>
          <w:snapToGrid w:val="0"/>
          <w:lang w:eastAsia="zh-CN"/>
        </w:rPr>
        <w:t>NR SA FR1 SSB-based L1-RSRP measurement in DRX for UE configured with highSpeedMeasFlag-r16</w:t>
      </w:r>
    </w:p>
    <w:p w14:paraId="655E6529" w14:textId="57BFBFB9" w:rsidR="00E541C7" w:rsidRDefault="00E541C7" w:rsidP="00E541C7">
      <w:pPr>
        <w:pStyle w:val="3"/>
        <w:rPr>
          <w:color w:val="FF0000"/>
        </w:rPr>
      </w:pPr>
      <w:r w:rsidRPr="00E541C7">
        <w:rPr>
          <w:rFonts w:hint="eastAsia"/>
          <w:color w:val="FF0000"/>
        </w:rPr>
        <w:t>&lt;</w:t>
      </w:r>
      <w:r w:rsidR="005A681E">
        <w:rPr>
          <w:rFonts w:hint="eastAsia"/>
          <w:color w:val="FF0000"/>
          <w:lang w:eastAsia="zh-CN"/>
        </w:rPr>
        <w:t>S</w:t>
      </w:r>
      <w:r w:rsidRPr="00E541C7">
        <w:rPr>
          <w:color w:val="FF0000"/>
        </w:rPr>
        <w:t>kip unchanged part&gt;</w:t>
      </w:r>
    </w:p>
    <w:p w14:paraId="715BD199" w14:textId="7A8C9C5C" w:rsidR="00E541C7" w:rsidRDefault="00E541C7" w:rsidP="00E541C7">
      <w:pPr>
        <w:pStyle w:val="3"/>
        <w:rPr>
          <w:color w:val="FF0000"/>
        </w:rPr>
      </w:pPr>
      <w:r w:rsidRPr="00E541C7">
        <w:rPr>
          <w:rFonts w:hint="eastAsia"/>
          <w:color w:val="FF0000"/>
        </w:rPr>
        <w:t>&lt;</w:t>
      </w:r>
      <w:r>
        <w:rPr>
          <w:color w:val="FF0000"/>
        </w:rPr>
        <w:t>Start of the changes</w:t>
      </w:r>
      <w:r w:rsidRPr="00E541C7">
        <w:rPr>
          <w:color w:val="FF0000"/>
        </w:rPr>
        <w:t>&gt;</w:t>
      </w:r>
    </w:p>
    <w:p w14:paraId="5C3FE25B" w14:textId="6E4AAFBD" w:rsidR="00E541C7" w:rsidRDefault="00E541C7" w:rsidP="00E541C7">
      <w:pPr>
        <w:pStyle w:val="4"/>
        <w:rPr>
          <w:snapToGrid w:val="0"/>
          <w:lang w:eastAsia="zh-CN"/>
        </w:rPr>
      </w:pPr>
      <w:ins w:id="71" w:author="Sunlin Zhu/Performance &amp; Regulation Standard Lab /SRC-Beijing/Engineer/Samsung Electronics" w:date="2024-04-29T21:45:00Z">
        <w:r>
          <w:rPr>
            <w:lang w:eastAsia="sv-SE"/>
          </w:rPr>
          <w:t>6.6.4.6</w:t>
        </w:r>
        <w:r>
          <w:rPr>
            <w:lang w:eastAsia="sv-SE"/>
          </w:rPr>
          <w:tab/>
        </w:r>
      </w:ins>
      <w:ins w:id="72" w:author="Sunlin Zhu/Performance &amp; Regulation Standard Lab /SRC-Beijing/Engineer/Samsung Electronics" w:date="2024-04-29T21:44:00Z">
        <w:r>
          <w:rPr>
            <w:snapToGrid w:val="0"/>
            <w:lang w:eastAsia="zh-CN"/>
          </w:rPr>
          <w:t xml:space="preserve">NR SA FR1 </w:t>
        </w:r>
      </w:ins>
      <w:ins w:id="73" w:author="Sunlin Zhu/Performance &amp; Regulation Standard Lab /SRC-Beijing/Engineer/Samsung Electronics" w:date="2024-04-29T21:43:00Z">
        <w:r w:rsidRPr="00E541C7">
          <w:rPr>
            <w:snapToGrid w:val="0"/>
            <w:lang w:eastAsia="zh-CN"/>
          </w:rPr>
          <w:t xml:space="preserve">Inter-cell SSB based L1-RSRP measurements on </w:t>
        </w:r>
        <w:proofErr w:type="spellStart"/>
        <w:r w:rsidRPr="00E541C7">
          <w:rPr>
            <w:snapToGrid w:val="0"/>
            <w:lang w:eastAsia="zh-CN"/>
          </w:rPr>
          <w:t>PCell</w:t>
        </w:r>
        <w:proofErr w:type="spellEnd"/>
        <w:r w:rsidRPr="00E541C7">
          <w:rPr>
            <w:snapToGrid w:val="0"/>
            <w:lang w:eastAsia="zh-CN"/>
          </w:rPr>
          <w:t xml:space="preserve"> </w:t>
        </w:r>
      </w:ins>
      <w:ins w:id="74" w:author="Sunlin Zhu/Performance &amp; Regulation Standard Lab /SRC-Beijing/Engineer/Samsung Electronics" w:date="2024-04-29T21:45:00Z">
        <w:r>
          <w:rPr>
            <w:snapToGrid w:val="0"/>
            <w:lang w:eastAsia="zh-CN"/>
          </w:rPr>
          <w:t>in</w:t>
        </w:r>
      </w:ins>
      <w:ins w:id="75" w:author="Sunlin Zhu/Performance &amp; Regulation Standard Lab /SRC-Beijing/Engineer/Samsung Electronics" w:date="2024-04-29T21:43:00Z">
        <w:r w:rsidRPr="00E541C7">
          <w:rPr>
            <w:snapToGrid w:val="0"/>
            <w:lang w:eastAsia="zh-CN"/>
          </w:rPr>
          <w:t xml:space="preserve"> DRX </w:t>
        </w:r>
      </w:ins>
    </w:p>
    <w:p w14:paraId="5D20379C" w14:textId="77777777" w:rsidR="00054BA9" w:rsidRPr="00A70E3E" w:rsidRDefault="00054BA9" w:rsidP="00054BA9">
      <w:pPr>
        <w:pStyle w:val="EditorsNote"/>
        <w:rPr>
          <w:ins w:id="76" w:author="Sunlin Zhu/Performance &amp; Regulation Standard Lab /SRC-Beijing/Engineer/Samsung Electronics" w:date="2024-04-29T22:34:00Z"/>
        </w:rPr>
      </w:pPr>
      <w:ins w:id="77" w:author="Sunlin Zhu/Performance &amp; Regulation Standard Lab /SRC-Beijing/Engineer/Samsung Electronics" w:date="2024-04-29T22:34:00Z">
        <w:r w:rsidRPr="00A70E3E">
          <w:t>Editor's note: This test case is incomplete. The following aspects are either missing or not yet determined:</w:t>
        </w:r>
      </w:ins>
    </w:p>
    <w:p w14:paraId="4244E364" w14:textId="04F7DDC0" w:rsidR="00054BA9" w:rsidRPr="00054BA9" w:rsidRDefault="00054BA9" w:rsidP="00054BA9">
      <w:pPr>
        <w:pStyle w:val="EditorsNote"/>
      </w:pPr>
      <w:ins w:id="78" w:author="Sunlin Zhu/Performance &amp; Regulation Standard Lab /SRC-Beijing/Engineer/Samsung Electronics" w:date="2024-04-29T22:34:00Z">
        <w:r w:rsidRPr="00A70E3E">
          <w:t>The TT analysis</w:t>
        </w:r>
        <w:r>
          <w:t xml:space="preserve"> is missing.</w:t>
        </w:r>
      </w:ins>
    </w:p>
    <w:p w14:paraId="787CBF44" w14:textId="5F2BDB2A" w:rsidR="00E541C7" w:rsidRPr="00A70E3E" w:rsidRDefault="00E541C7" w:rsidP="00E541C7">
      <w:pPr>
        <w:pStyle w:val="H6"/>
        <w:rPr>
          <w:ins w:id="79" w:author="Sunlin Zhu/Performance &amp; Regulation Standard Lab /SRC-Beijing/Engineer/Samsung Electronics" w:date="2024-04-29T21:45:00Z"/>
        </w:rPr>
      </w:pPr>
      <w:bookmarkStart w:id="80" w:name="_CR6_6_4_5_1"/>
      <w:ins w:id="81" w:author="Sunlin Zhu/Performance &amp; Regulation Standard Lab /SRC-Beijing/Engineer/Samsung Electronics" w:date="2024-04-29T21:45:00Z">
        <w:r w:rsidRPr="00A70E3E">
          <w:t>6.6.4.</w:t>
        </w:r>
        <w:r>
          <w:t>6</w:t>
        </w:r>
        <w:r w:rsidRPr="00A70E3E">
          <w:t>.1</w:t>
        </w:r>
        <w:r w:rsidRPr="00A70E3E">
          <w:tab/>
          <w:t>Test purpose</w:t>
        </w:r>
      </w:ins>
    </w:p>
    <w:bookmarkEnd w:id="80"/>
    <w:p w14:paraId="64C29122" w14:textId="383C2FE0" w:rsidR="00E541C7" w:rsidRPr="00A70E3E" w:rsidRDefault="00E541C7" w:rsidP="00E541C7">
      <w:pPr>
        <w:rPr>
          <w:ins w:id="82" w:author="Sunlin Zhu/Performance &amp; Regulation Standard Lab /SRC-Beijing/Engineer/Samsung Electronics" w:date="2024-04-29T21:45:00Z"/>
          <w:rFonts w:cs="v4.2.0"/>
          <w:lang w:eastAsia="zh-CN"/>
        </w:rPr>
      </w:pPr>
      <w:ins w:id="83" w:author="Sunlin Zhu/Performance &amp; Regulation Standard Lab /SRC-Beijing/Engineer/Samsung Electronics" w:date="2024-04-29T21:45:00Z">
        <w:r w:rsidRPr="00A70E3E">
          <w:rPr>
            <w:rFonts w:cs="v4.2.0"/>
            <w:lang w:eastAsia="zh-CN"/>
          </w:rPr>
          <w:t xml:space="preserve">To verify that the UE makes correct reporting of L1-RSRP measurement in DRX within L1-RSRP measurement requirements for </w:t>
        </w:r>
      </w:ins>
      <w:ins w:id="84" w:author="Sunlin Zhu/Performance &amp; Regulation Standard Lab /SRC-Beijing/Engineer/Samsung Electronics" w:date="2024-04-29T21:48:00Z">
        <w:r>
          <w:rPr>
            <w:rFonts w:cs="v4.2.0"/>
          </w:rPr>
          <w:t>SSB</w:t>
        </w:r>
        <w:r w:rsidRPr="00221BC1">
          <w:rPr>
            <w:rFonts w:cs="v4.2.0"/>
          </w:rPr>
          <w:t xml:space="preserve"> </w:t>
        </w:r>
        <w:r>
          <w:rPr>
            <w:rFonts w:cs="v4.2.0"/>
          </w:rPr>
          <w:t>of</w:t>
        </w:r>
        <w:r w:rsidRPr="00221BC1">
          <w:t xml:space="preserve"> a cell with </w:t>
        </w:r>
        <w:r>
          <w:t xml:space="preserve">additional </w:t>
        </w:r>
        <w:r w:rsidRPr="00221BC1">
          <w:t>PCI.</w:t>
        </w:r>
      </w:ins>
    </w:p>
    <w:p w14:paraId="1746A1E4" w14:textId="496CE010" w:rsidR="00E541C7" w:rsidRPr="00A70E3E" w:rsidRDefault="00E541C7" w:rsidP="00E541C7">
      <w:pPr>
        <w:pStyle w:val="H6"/>
        <w:rPr>
          <w:ins w:id="85" w:author="Sunlin Zhu/Performance &amp; Regulation Standard Lab /SRC-Beijing/Engineer/Samsung Electronics" w:date="2024-04-29T21:45:00Z"/>
        </w:rPr>
      </w:pPr>
      <w:bookmarkStart w:id="86" w:name="_CR6_6_4_5_2"/>
      <w:ins w:id="87" w:author="Sunlin Zhu/Performance &amp; Regulation Standard Lab /SRC-Beijing/Engineer/Samsung Electronics" w:date="2024-04-29T21:45:00Z">
        <w:r w:rsidRPr="00A70E3E">
          <w:t>6.6.4.</w:t>
        </w:r>
        <w:r>
          <w:t>6</w:t>
        </w:r>
        <w:r w:rsidRPr="00A70E3E">
          <w:t>.2</w:t>
        </w:r>
        <w:r w:rsidRPr="00A70E3E">
          <w:tab/>
          <w:t>Test applicability</w:t>
        </w:r>
      </w:ins>
    </w:p>
    <w:bookmarkEnd w:id="86"/>
    <w:p w14:paraId="0BBD67D2" w14:textId="29942DAD" w:rsidR="00E541C7" w:rsidRPr="00A70E3E" w:rsidRDefault="00E541C7" w:rsidP="00E541C7">
      <w:pPr>
        <w:rPr>
          <w:ins w:id="88" w:author="Sunlin Zhu/Performance &amp; Regulation Standard Lab /SRC-Beijing/Engineer/Samsung Electronics" w:date="2024-04-29T21:45:00Z"/>
          <w:lang w:eastAsia="zh-CN"/>
        </w:rPr>
      </w:pPr>
      <w:ins w:id="89" w:author="Sunlin Zhu/Performance &amp; Regulation Standard Lab /SRC-Beijing/Engineer/Samsung Electronics" w:date="2024-04-29T21:45:00Z">
        <w:r w:rsidRPr="00A70E3E">
          <w:t xml:space="preserve">This test applies to all types of NR UE release </w:t>
        </w:r>
        <w:r w:rsidRPr="001F6DB9">
          <w:rPr>
            <w:highlight w:val="yellow"/>
            <w:lang w:eastAsia="zh-CN"/>
          </w:rPr>
          <w:t>1</w:t>
        </w:r>
      </w:ins>
      <w:ins w:id="90" w:author="Sunlin Zhu/Performance &amp; Regulation Standard Lab /SRC-Beijing/Engineer/Samsung Electronics" w:date="2024-05-18T18:31:00Z">
        <w:r w:rsidR="001F6DB9" w:rsidRPr="001F6DB9">
          <w:rPr>
            <w:highlight w:val="yellow"/>
            <w:lang w:eastAsia="zh-CN"/>
          </w:rPr>
          <w:t>7</w:t>
        </w:r>
      </w:ins>
      <w:ins w:id="91" w:author="Sunlin Zhu/Performance &amp; Regulation Standard Lab /SRC-Beijing/Engineer/Samsung Electronics" w:date="2024-04-29T21:45:00Z">
        <w:r w:rsidRPr="00A70E3E">
          <w:t xml:space="preserve"> and forward support</w:t>
        </w:r>
        <w:r w:rsidRPr="00A70E3E">
          <w:rPr>
            <w:lang w:eastAsia="zh-CN"/>
          </w:rPr>
          <w:t>ing</w:t>
        </w:r>
        <w:r w:rsidRPr="00A70E3E">
          <w:t xml:space="preserve"> </w:t>
        </w:r>
        <w:r w:rsidRPr="00A70E3E">
          <w:rPr>
            <w:rFonts w:eastAsia="MS Mincho"/>
          </w:rPr>
          <w:t xml:space="preserve">5GS </w:t>
        </w:r>
        <w:r w:rsidRPr="00A70E3E">
          <w:rPr>
            <w:rFonts w:eastAsia="宋体"/>
            <w:lang w:eastAsia="zh-CN"/>
          </w:rPr>
          <w:t>NR</w:t>
        </w:r>
        <w:r w:rsidRPr="00A70E3E">
          <w:rPr>
            <w:lang w:eastAsia="zh-CN"/>
          </w:rPr>
          <w:t xml:space="preserve"> </w:t>
        </w:r>
        <w:r w:rsidRPr="00A70E3E">
          <w:rPr>
            <w:rFonts w:eastAsia="宋体"/>
            <w:lang w:eastAsia="zh-CN"/>
          </w:rPr>
          <w:t>SA</w:t>
        </w:r>
        <w:r w:rsidRPr="00A70E3E">
          <w:rPr>
            <w:rFonts w:eastAsia="MS Mincho"/>
          </w:rPr>
          <w:t xml:space="preserve"> FR1</w:t>
        </w:r>
        <w:r w:rsidRPr="00A70E3E">
          <w:rPr>
            <w:lang w:eastAsia="zh-CN"/>
          </w:rPr>
          <w:t xml:space="preserve">, </w:t>
        </w:r>
        <w:r w:rsidRPr="00A70E3E">
          <w:t xml:space="preserve">measurement </w:t>
        </w:r>
      </w:ins>
      <w:ins w:id="92" w:author="Sunlin Zhu/Performance &amp; Regulation Standard Lab /SRC-Beijing/Engineer/Samsung Electronics" w:date="2024-04-29T21:49:00Z">
        <w:r w:rsidRPr="00E541C7">
          <w:rPr>
            <w:snapToGrid w:val="0"/>
            <w:lang w:eastAsia="zh-CN"/>
          </w:rPr>
          <w:t xml:space="preserve">Inter-cell SSB based L1-RSRP measurements on </w:t>
        </w:r>
        <w:proofErr w:type="spellStart"/>
        <w:r w:rsidRPr="00E541C7">
          <w:rPr>
            <w:snapToGrid w:val="0"/>
            <w:lang w:eastAsia="zh-CN"/>
          </w:rPr>
          <w:t>PCell</w:t>
        </w:r>
        <w:proofErr w:type="spellEnd"/>
        <w:r w:rsidRPr="00E541C7">
          <w:rPr>
            <w:snapToGrid w:val="0"/>
            <w:lang w:eastAsia="zh-CN"/>
          </w:rPr>
          <w:t xml:space="preserve"> </w:t>
        </w:r>
        <w:r>
          <w:rPr>
            <w:snapToGrid w:val="0"/>
            <w:lang w:eastAsia="zh-CN"/>
          </w:rPr>
          <w:t>in</w:t>
        </w:r>
        <w:r w:rsidRPr="00E541C7">
          <w:rPr>
            <w:snapToGrid w:val="0"/>
            <w:lang w:eastAsia="zh-CN"/>
          </w:rPr>
          <w:t xml:space="preserve"> DRX</w:t>
        </w:r>
        <w:r>
          <w:rPr>
            <w:snapToGrid w:val="0"/>
            <w:lang w:eastAsia="zh-CN"/>
          </w:rPr>
          <w:t>.</w:t>
        </w:r>
      </w:ins>
    </w:p>
    <w:p w14:paraId="7C449B68" w14:textId="45770126" w:rsidR="00E541C7" w:rsidRPr="00A70E3E" w:rsidRDefault="00E541C7" w:rsidP="00E541C7">
      <w:pPr>
        <w:pStyle w:val="H6"/>
        <w:rPr>
          <w:ins w:id="93" w:author="Sunlin Zhu/Performance &amp; Regulation Standard Lab /SRC-Beijing/Engineer/Samsung Electronics" w:date="2024-04-29T21:45:00Z"/>
          <w:lang w:eastAsia="sv-SE"/>
        </w:rPr>
      </w:pPr>
      <w:bookmarkStart w:id="94" w:name="_CR6_6_4_5_3"/>
      <w:ins w:id="95" w:author="Sunlin Zhu/Performance &amp; Regulation Standard Lab /SRC-Beijing/Engineer/Samsung Electronics" w:date="2024-04-29T21:45:00Z">
        <w:r>
          <w:rPr>
            <w:lang w:eastAsia="sv-SE"/>
          </w:rPr>
          <w:t>6.6.4.6</w:t>
        </w:r>
        <w:r w:rsidRPr="00A70E3E">
          <w:rPr>
            <w:lang w:eastAsia="sv-SE"/>
          </w:rPr>
          <w:t>.3</w:t>
        </w:r>
        <w:r w:rsidRPr="00A70E3E">
          <w:rPr>
            <w:lang w:eastAsia="sv-SE"/>
          </w:rPr>
          <w:tab/>
          <w:t>Minimum conformance requirements</w:t>
        </w:r>
      </w:ins>
    </w:p>
    <w:bookmarkEnd w:id="94"/>
    <w:p w14:paraId="6F0AE6DB" w14:textId="5490D2DF" w:rsidR="00E541C7" w:rsidRPr="00A70E3E" w:rsidRDefault="00E541C7" w:rsidP="00E541C7">
      <w:pPr>
        <w:rPr>
          <w:ins w:id="96" w:author="Sunlin Zhu/Performance &amp; Regulation Standard Lab /SRC-Beijing/Engineer/Samsung Electronics" w:date="2024-04-29T21:45:00Z"/>
          <w:lang w:eastAsia="sv-SE"/>
        </w:rPr>
      </w:pPr>
      <w:ins w:id="97" w:author="Sunlin Zhu/Performance &amp; Regulation Standard Lab /SRC-Beijing/Engineer/Samsung Electronics" w:date="2024-04-29T21:45:00Z">
        <w:r w:rsidRPr="00A70E3E">
          <w:rPr>
            <w:lang w:eastAsia="sv-SE"/>
          </w:rPr>
          <w:t xml:space="preserve">The minimum conformance requirements are specified in clause </w:t>
        </w:r>
        <w:r w:rsidRPr="001F6DB9">
          <w:rPr>
            <w:highlight w:val="yellow"/>
          </w:rPr>
          <w:t>6.6.4.</w:t>
        </w:r>
      </w:ins>
      <w:ins w:id="98" w:author="Sunlin Zhu/Performance &amp; Regulation Standard Lab /SRC-Beijing/Engineer/Samsung Electronics" w:date="2024-05-18T18:32:00Z">
        <w:r w:rsidR="001F6DB9" w:rsidRPr="001F6DB9">
          <w:rPr>
            <w:highlight w:val="yellow"/>
          </w:rPr>
          <w:t>6</w:t>
        </w:r>
      </w:ins>
      <w:ins w:id="99" w:author="Sunlin Zhu/Performance &amp; Regulation Standard Lab /SRC-Beijing/Engineer/Samsung Electronics" w:date="2024-04-29T21:45:00Z">
        <w:r w:rsidRPr="001F6DB9">
          <w:rPr>
            <w:highlight w:val="yellow"/>
          </w:rPr>
          <w:t>.1</w:t>
        </w:r>
        <w:r w:rsidRPr="00A70E3E">
          <w:t>.</w:t>
        </w:r>
      </w:ins>
    </w:p>
    <w:p w14:paraId="104745FD" w14:textId="447F59E3" w:rsidR="00E541C7" w:rsidRPr="00A70E3E" w:rsidRDefault="00E541C7" w:rsidP="00E541C7">
      <w:pPr>
        <w:rPr>
          <w:ins w:id="100" w:author="Sunlin Zhu/Performance &amp; Regulation Standard Lab /SRC-Beijing/Engineer/Samsung Electronics" w:date="2024-04-29T21:45:00Z"/>
          <w:lang w:eastAsia="sv-SE"/>
        </w:rPr>
      </w:pPr>
      <w:ins w:id="101" w:author="Sunlin Zhu/Performance &amp; Regulation Standard Lab /SRC-Beijing/Engineer/Samsung Electronics" w:date="2024-04-29T21:45:00Z">
        <w:r w:rsidRPr="00A70E3E">
          <w:rPr>
            <w:lang w:eastAsia="sv-SE"/>
          </w:rPr>
          <w:t>The normative reference for this requirement is TS 38.133 [6] clause A.6.6.4.</w:t>
        </w:r>
      </w:ins>
      <w:ins w:id="102" w:author="Sunlin Zhu/Performance &amp; Regulation Standard Lab /SRC-Beijing/Engineer/Samsung Electronics" w:date="2024-04-29T21:49:00Z">
        <w:r>
          <w:rPr>
            <w:lang w:eastAsia="zh-CN"/>
          </w:rPr>
          <w:t>6</w:t>
        </w:r>
      </w:ins>
      <w:ins w:id="103" w:author="Sunlin Zhu/Performance &amp; Regulation Standard Lab /SRC-Beijing/Engineer/Samsung Electronics" w:date="2024-04-29T21:45:00Z">
        <w:r w:rsidRPr="00A70E3E">
          <w:rPr>
            <w:lang w:eastAsia="sv-SE"/>
          </w:rPr>
          <w:t>.</w:t>
        </w:r>
      </w:ins>
    </w:p>
    <w:p w14:paraId="1954BA14" w14:textId="709DBE27" w:rsidR="00E541C7" w:rsidRPr="00A70E3E" w:rsidRDefault="00E541C7" w:rsidP="00E541C7">
      <w:pPr>
        <w:pStyle w:val="H6"/>
        <w:rPr>
          <w:ins w:id="104" w:author="Sunlin Zhu/Performance &amp; Regulation Standard Lab /SRC-Beijing/Engineer/Samsung Electronics" w:date="2024-04-29T21:45:00Z"/>
          <w:lang w:eastAsia="sv-SE"/>
        </w:rPr>
      </w:pPr>
      <w:bookmarkStart w:id="105" w:name="_CR6_6_4_5_4"/>
      <w:ins w:id="106" w:author="Sunlin Zhu/Performance &amp; Regulation Standard Lab /SRC-Beijing/Engineer/Samsung Electronics" w:date="2024-04-29T21:45:00Z">
        <w:r>
          <w:rPr>
            <w:lang w:eastAsia="sv-SE"/>
          </w:rPr>
          <w:t>6.6.4.6</w:t>
        </w:r>
        <w:r w:rsidRPr="00A70E3E">
          <w:rPr>
            <w:lang w:eastAsia="sv-SE"/>
          </w:rPr>
          <w:t>.4</w:t>
        </w:r>
        <w:r w:rsidRPr="00A70E3E">
          <w:rPr>
            <w:lang w:eastAsia="sv-SE"/>
          </w:rPr>
          <w:tab/>
          <w:t>Test description</w:t>
        </w:r>
      </w:ins>
    </w:p>
    <w:p w14:paraId="62734976" w14:textId="44CB966F" w:rsidR="00E541C7" w:rsidRDefault="00E541C7" w:rsidP="00E541C7">
      <w:pPr>
        <w:pStyle w:val="H6"/>
        <w:rPr>
          <w:ins w:id="107" w:author="Sunlin Zhu/Performance &amp; Regulation Standard Lab /SRC-Beijing/Engineer/Samsung Electronics" w:date="2024-04-29T21:50:00Z"/>
          <w:lang w:eastAsia="sv-SE"/>
        </w:rPr>
      </w:pPr>
      <w:bookmarkStart w:id="108" w:name="_CR6_6_4_5_4_1"/>
      <w:bookmarkEnd w:id="105"/>
      <w:ins w:id="109" w:author="Sunlin Zhu/Performance &amp; Regulation Standard Lab /SRC-Beijing/Engineer/Samsung Electronics" w:date="2024-04-29T21:45:00Z">
        <w:r w:rsidRPr="00A70E3E">
          <w:rPr>
            <w:lang w:eastAsia="sv-SE"/>
          </w:rPr>
          <w:t>6.6.4.</w:t>
        </w:r>
        <w:r>
          <w:rPr>
            <w:lang w:eastAsia="zh-CN"/>
          </w:rPr>
          <w:t>6</w:t>
        </w:r>
        <w:r w:rsidRPr="00A70E3E">
          <w:rPr>
            <w:lang w:eastAsia="sv-SE"/>
          </w:rPr>
          <w:t>.</w:t>
        </w:r>
        <w:r w:rsidRPr="00A70E3E">
          <w:rPr>
            <w:lang w:eastAsia="zh-CN"/>
          </w:rPr>
          <w:t>4</w:t>
        </w:r>
        <w:r w:rsidRPr="00A70E3E">
          <w:rPr>
            <w:lang w:eastAsia="sv-SE"/>
          </w:rPr>
          <w:t>.1</w:t>
        </w:r>
        <w:r w:rsidRPr="00A70E3E">
          <w:rPr>
            <w:lang w:eastAsia="sv-SE"/>
          </w:rPr>
          <w:tab/>
          <w:t>Initial conditions</w:t>
        </w:r>
      </w:ins>
    </w:p>
    <w:p w14:paraId="515703D4" w14:textId="588B0A97" w:rsidR="00E541C7" w:rsidRPr="00E541C7" w:rsidRDefault="00E541C7" w:rsidP="00E541C7">
      <w:pPr>
        <w:rPr>
          <w:ins w:id="110" w:author="Sunlin Zhu/Performance &amp; Regulation Standard Lab /SRC-Beijing/Engineer/Samsung Electronics" w:date="2024-04-29T21:45:00Z"/>
        </w:rPr>
      </w:pPr>
      <w:ins w:id="111" w:author="Sunlin Zhu/Performance &amp; Regulation Standard Lab /SRC-Beijing/Engineer/Samsung Electronics" w:date="2024-04-29T21:50:00Z">
        <w:r w:rsidRPr="001C0E1B">
          <w:rPr>
            <w:rFonts w:cs="v4.2.0"/>
          </w:rPr>
          <w:t>This test will partly verify the L1-RSRP measurement requirements in clause 9.5.4.1</w:t>
        </w:r>
      </w:ins>
      <w:ins w:id="112" w:author="Sunlin Zhu/Performance &amp; Regulation Standard Lab /SRC-Beijing/Engineer/Samsung Electronics" w:date="2024-04-29T21:51:00Z">
        <w:r>
          <w:rPr>
            <w:rFonts w:cs="v4.2.0"/>
          </w:rPr>
          <w:t xml:space="preserve"> of</w:t>
        </w:r>
        <w:r>
          <w:rPr>
            <w:lang w:eastAsia="sv-SE"/>
          </w:rPr>
          <w:t xml:space="preserve"> TS 38.133 [6</w:t>
        </w:r>
        <w:proofErr w:type="gramStart"/>
        <w:r>
          <w:rPr>
            <w:lang w:eastAsia="sv-SE"/>
          </w:rPr>
          <w:t>]</w:t>
        </w:r>
      </w:ins>
      <w:ins w:id="113" w:author="Sunlin Zhu/Performance &amp; Regulation Standard Lab /SRC-Beijing/Engineer/Samsung Electronics" w:date="2024-04-29T21:50:00Z">
        <w:r>
          <w:rPr>
            <w:rFonts w:cs="v4.2.0"/>
          </w:rPr>
          <w:t xml:space="preserve"> </w:t>
        </w:r>
        <w:r w:rsidRPr="001C0E1B">
          <w:rPr>
            <w:rFonts w:cs="v4.2.0"/>
          </w:rPr>
          <w:t>,</w:t>
        </w:r>
        <w:proofErr w:type="gramEnd"/>
        <w:r w:rsidRPr="001C0E1B">
          <w:rPr>
            <w:rFonts w:cs="v4.2.0"/>
          </w:rPr>
          <w:t xml:space="preserve"> with </w:t>
        </w:r>
        <w:r w:rsidRPr="001C0E1B">
          <w:t>the testing configu</w:t>
        </w:r>
        <w:r>
          <w:t xml:space="preserve">rations for NR cells in Table </w:t>
        </w:r>
        <w:r w:rsidRPr="001F6DB9">
          <w:rPr>
            <w:highlight w:val="yellow"/>
          </w:rPr>
          <w:t>6.6.4.</w:t>
        </w:r>
      </w:ins>
      <w:ins w:id="114" w:author="Sunlin Zhu/Performance &amp; Regulation Standard Lab /SRC-Beijing/Engineer/Samsung Electronics" w:date="2024-05-18T18:32:00Z">
        <w:r w:rsidR="001F6DB9" w:rsidRPr="001F6DB9">
          <w:rPr>
            <w:highlight w:val="yellow"/>
          </w:rPr>
          <w:t>6</w:t>
        </w:r>
      </w:ins>
      <w:ins w:id="115" w:author="Sunlin Zhu/Performance &amp; Regulation Standard Lab /SRC-Beijing/Engineer/Samsung Electronics" w:date="2024-04-29T21:50:00Z">
        <w:r w:rsidRPr="001F6DB9">
          <w:rPr>
            <w:highlight w:val="yellow"/>
          </w:rPr>
          <w:t>.1-1</w:t>
        </w:r>
        <w:r w:rsidRPr="001C0E1B">
          <w:t>.</w:t>
        </w:r>
      </w:ins>
    </w:p>
    <w:bookmarkEnd w:id="108"/>
    <w:p w14:paraId="672E1FBF" w14:textId="186AAB83" w:rsidR="00281D61" w:rsidRPr="00221BC1" w:rsidRDefault="00281D61" w:rsidP="00281D61">
      <w:pPr>
        <w:pStyle w:val="TH"/>
        <w:rPr>
          <w:ins w:id="116" w:author="Sunlin Zhu/Performance &amp; Regulation Standard Lab /SRC-Beijing/Engineer/Samsung Electronics" w:date="2024-04-29T21:52:00Z"/>
        </w:rPr>
      </w:pPr>
      <w:ins w:id="117" w:author="Sunlin Zhu/Performance &amp; Regulation Standard Lab /SRC-Beijing/Engineer/Samsung Electronics" w:date="2024-04-29T21:52:00Z">
        <w:r w:rsidRPr="00221BC1">
          <w:t xml:space="preserve">Table </w:t>
        </w:r>
        <w:r w:rsidRPr="00B6570F">
          <w:t>6.6.4.6.1</w:t>
        </w:r>
        <w:r w:rsidRPr="00221BC1">
          <w:t>-1: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81D61" w:rsidRPr="00221BC1" w14:paraId="38237E82" w14:textId="77777777" w:rsidTr="00062EF3">
        <w:trPr>
          <w:ins w:id="118"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6F84C045" w14:textId="77777777" w:rsidR="00281D61" w:rsidRPr="00221BC1" w:rsidRDefault="00281D61" w:rsidP="00062EF3">
            <w:pPr>
              <w:keepNext/>
              <w:keepLines/>
              <w:spacing w:after="0" w:line="256" w:lineRule="auto"/>
              <w:jc w:val="center"/>
              <w:rPr>
                <w:ins w:id="119" w:author="Sunlin Zhu/Performance &amp; Regulation Standard Lab /SRC-Beijing/Engineer/Samsung Electronics" w:date="2024-04-29T21:52:00Z"/>
                <w:rFonts w:ascii="Arial" w:hAnsi="Arial"/>
                <w:b/>
                <w:sz w:val="18"/>
              </w:rPr>
            </w:pPr>
            <w:proofErr w:type="spellStart"/>
            <w:ins w:id="120" w:author="Sunlin Zhu/Performance &amp; Regulation Standard Lab /SRC-Beijing/Engineer/Samsung Electronics" w:date="2024-04-29T21:52:00Z">
              <w:r w:rsidRPr="00221BC1">
                <w:rPr>
                  <w:rFonts w:ascii="Arial" w:hAnsi="Arial"/>
                  <w:b/>
                  <w:sz w:val="18"/>
                </w:rP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52D107C2" w14:textId="77777777" w:rsidR="00281D61" w:rsidRPr="00221BC1" w:rsidRDefault="00281D61" w:rsidP="00062EF3">
            <w:pPr>
              <w:keepNext/>
              <w:keepLines/>
              <w:spacing w:after="0" w:line="256" w:lineRule="auto"/>
              <w:jc w:val="center"/>
              <w:rPr>
                <w:ins w:id="121" w:author="Sunlin Zhu/Performance &amp; Regulation Standard Lab /SRC-Beijing/Engineer/Samsung Electronics" w:date="2024-04-29T21:52:00Z"/>
                <w:rFonts w:ascii="Arial" w:hAnsi="Arial"/>
                <w:b/>
                <w:sz w:val="18"/>
              </w:rPr>
            </w:pPr>
            <w:ins w:id="122" w:author="Sunlin Zhu/Performance &amp; Regulation Standard Lab /SRC-Beijing/Engineer/Samsung Electronics" w:date="2024-04-29T21:52:00Z">
              <w:r w:rsidRPr="00221BC1">
                <w:rPr>
                  <w:rFonts w:ascii="Arial" w:hAnsi="Arial"/>
                  <w:b/>
                  <w:sz w:val="18"/>
                </w:rPr>
                <w:t>Description</w:t>
              </w:r>
            </w:ins>
          </w:p>
        </w:tc>
      </w:tr>
      <w:tr w:rsidR="00281D61" w:rsidRPr="00221BC1" w14:paraId="0476EBA7" w14:textId="77777777" w:rsidTr="00062EF3">
        <w:trPr>
          <w:ins w:id="123"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44B923AF" w14:textId="77777777" w:rsidR="00281D61" w:rsidRPr="00221BC1" w:rsidRDefault="00281D61" w:rsidP="00062EF3">
            <w:pPr>
              <w:keepNext/>
              <w:keepLines/>
              <w:spacing w:after="0" w:line="256" w:lineRule="auto"/>
              <w:jc w:val="center"/>
              <w:rPr>
                <w:ins w:id="124" w:author="Sunlin Zhu/Performance &amp; Regulation Standard Lab /SRC-Beijing/Engineer/Samsung Electronics" w:date="2024-04-29T21:52:00Z"/>
                <w:rFonts w:ascii="Arial" w:hAnsi="Arial"/>
                <w:sz w:val="18"/>
              </w:rPr>
            </w:pPr>
            <w:ins w:id="125" w:author="Sunlin Zhu/Performance &amp; Regulation Standard Lab /SRC-Beijing/Engineer/Samsung Electronics" w:date="2024-04-29T21:52:00Z">
              <w:r w:rsidRPr="00221BC1">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0D9ABDFB" w14:textId="77777777" w:rsidR="00281D61" w:rsidRPr="00221BC1" w:rsidRDefault="00281D61" w:rsidP="00062EF3">
            <w:pPr>
              <w:keepNext/>
              <w:keepLines/>
              <w:spacing w:after="0" w:line="256" w:lineRule="auto"/>
              <w:jc w:val="center"/>
              <w:rPr>
                <w:ins w:id="126" w:author="Sunlin Zhu/Performance &amp; Regulation Standard Lab /SRC-Beijing/Engineer/Samsung Electronics" w:date="2024-04-29T21:52:00Z"/>
                <w:rFonts w:ascii="Arial" w:hAnsi="Arial"/>
                <w:sz w:val="18"/>
              </w:rPr>
            </w:pPr>
            <w:ins w:id="127" w:author="Sunlin Zhu/Performance &amp; Regulation Standard Lab /SRC-Beijing/Engineer/Samsung Electronics" w:date="2024-04-29T21:52:00Z">
              <w:r w:rsidRPr="00221BC1">
                <w:rPr>
                  <w:rFonts w:ascii="Arial" w:hAnsi="Arial"/>
                  <w:sz w:val="18"/>
                </w:rPr>
                <w:t>NR 15 kHz SSB SCS, 10 MHz bandwidth, FDD duplex mode</w:t>
              </w:r>
            </w:ins>
          </w:p>
        </w:tc>
      </w:tr>
      <w:tr w:rsidR="00281D61" w:rsidRPr="00221BC1" w14:paraId="29188DFC" w14:textId="77777777" w:rsidTr="00062EF3">
        <w:trPr>
          <w:ins w:id="128"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613B1240" w14:textId="77777777" w:rsidR="00281D61" w:rsidRPr="00221BC1" w:rsidRDefault="00281D61" w:rsidP="00062EF3">
            <w:pPr>
              <w:keepNext/>
              <w:keepLines/>
              <w:spacing w:after="0" w:line="256" w:lineRule="auto"/>
              <w:jc w:val="center"/>
              <w:rPr>
                <w:ins w:id="129" w:author="Sunlin Zhu/Performance &amp; Regulation Standard Lab /SRC-Beijing/Engineer/Samsung Electronics" w:date="2024-04-29T21:52:00Z"/>
                <w:rFonts w:ascii="Arial" w:hAnsi="Arial"/>
                <w:sz w:val="18"/>
              </w:rPr>
            </w:pPr>
            <w:ins w:id="130" w:author="Sunlin Zhu/Performance &amp; Regulation Standard Lab /SRC-Beijing/Engineer/Samsung Electronics" w:date="2024-04-29T21:52:00Z">
              <w:r w:rsidRPr="00221BC1">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3237FE03" w14:textId="77777777" w:rsidR="00281D61" w:rsidRPr="00221BC1" w:rsidRDefault="00281D61" w:rsidP="00062EF3">
            <w:pPr>
              <w:keepNext/>
              <w:keepLines/>
              <w:spacing w:after="0" w:line="256" w:lineRule="auto"/>
              <w:jc w:val="center"/>
              <w:rPr>
                <w:ins w:id="131" w:author="Sunlin Zhu/Performance &amp; Regulation Standard Lab /SRC-Beijing/Engineer/Samsung Electronics" w:date="2024-04-29T21:52:00Z"/>
                <w:rFonts w:ascii="Arial" w:hAnsi="Arial"/>
                <w:sz w:val="18"/>
              </w:rPr>
            </w:pPr>
            <w:ins w:id="132" w:author="Sunlin Zhu/Performance &amp; Regulation Standard Lab /SRC-Beijing/Engineer/Samsung Electronics" w:date="2024-04-29T21:52:00Z">
              <w:r w:rsidRPr="00221BC1">
                <w:rPr>
                  <w:rFonts w:ascii="Arial" w:hAnsi="Arial"/>
                  <w:sz w:val="18"/>
                </w:rPr>
                <w:t>NR 15 kHz SSB SCS, 10 MHz bandwidth, TDD duplex mode</w:t>
              </w:r>
            </w:ins>
          </w:p>
        </w:tc>
      </w:tr>
      <w:tr w:rsidR="00281D61" w:rsidRPr="00221BC1" w14:paraId="3EEF5CDE" w14:textId="77777777" w:rsidTr="00062EF3">
        <w:trPr>
          <w:ins w:id="133" w:author="Sunlin Zhu/Performance &amp; Regulation Standard Lab /SRC-Beijing/Engineer/Samsung Electronics" w:date="2024-04-29T21:52:00Z"/>
        </w:trPr>
        <w:tc>
          <w:tcPr>
            <w:tcW w:w="2331" w:type="dxa"/>
            <w:tcBorders>
              <w:top w:val="single" w:sz="4" w:space="0" w:color="auto"/>
              <w:left w:val="single" w:sz="4" w:space="0" w:color="auto"/>
              <w:bottom w:val="single" w:sz="4" w:space="0" w:color="auto"/>
              <w:right w:val="single" w:sz="4" w:space="0" w:color="auto"/>
            </w:tcBorders>
            <w:hideMark/>
          </w:tcPr>
          <w:p w14:paraId="2E0BCEAB" w14:textId="77777777" w:rsidR="00281D61" w:rsidRPr="00221BC1" w:rsidRDefault="00281D61" w:rsidP="00062EF3">
            <w:pPr>
              <w:keepNext/>
              <w:keepLines/>
              <w:spacing w:after="0" w:line="256" w:lineRule="auto"/>
              <w:jc w:val="center"/>
              <w:rPr>
                <w:ins w:id="134" w:author="Sunlin Zhu/Performance &amp; Regulation Standard Lab /SRC-Beijing/Engineer/Samsung Electronics" w:date="2024-04-29T21:52:00Z"/>
                <w:rFonts w:ascii="Arial" w:hAnsi="Arial"/>
                <w:sz w:val="18"/>
              </w:rPr>
            </w:pPr>
            <w:ins w:id="135" w:author="Sunlin Zhu/Performance &amp; Regulation Standard Lab /SRC-Beijing/Engineer/Samsung Electronics" w:date="2024-04-29T21:52:00Z">
              <w:r w:rsidRPr="00221BC1">
                <w:rPr>
                  <w:rFonts w:ascii="Arial"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14:paraId="160452F6" w14:textId="77777777" w:rsidR="00281D61" w:rsidRPr="00221BC1" w:rsidRDefault="00281D61" w:rsidP="00062EF3">
            <w:pPr>
              <w:keepNext/>
              <w:keepLines/>
              <w:spacing w:after="0" w:line="256" w:lineRule="auto"/>
              <w:jc w:val="center"/>
              <w:rPr>
                <w:ins w:id="136" w:author="Sunlin Zhu/Performance &amp; Regulation Standard Lab /SRC-Beijing/Engineer/Samsung Electronics" w:date="2024-04-29T21:52:00Z"/>
                <w:rFonts w:ascii="Arial" w:hAnsi="Arial"/>
                <w:sz w:val="18"/>
              </w:rPr>
            </w:pPr>
            <w:ins w:id="137" w:author="Sunlin Zhu/Performance &amp; Regulation Standard Lab /SRC-Beijing/Engineer/Samsung Electronics" w:date="2024-04-29T21:52:00Z">
              <w:r w:rsidRPr="00221BC1">
                <w:rPr>
                  <w:rFonts w:ascii="Arial" w:hAnsi="Arial"/>
                  <w:sz w:val="18"/>
                </w:rPr>
                <w:t>NR 30 kHz SSB SCS, 40 MHz bandwidth, TDD duplex mode</w:t>
              </w:r>
            </w:ins>
          </w:p>
        </w:tc>
      </w:tr>
      <w:tr w:rsidR="00281D61" w:rsidRPr="00221BC1" w14:paraId="16698385" w14:textId="77777777" w:rsidTr="00062EF3">
        <w:trPr>
          <w:ins w:id="138" w:author="Sunlin Zhu/Performance &amp; Regulation Standard Lab /SRC-Beijing/Engineer/Samsung Electronics" w:date="2024-04-29T21:52:00Z"/>
        </w:trPr>
        <w:tc>
          <w:tcPr>
            <w:tcW w:w="9629" w:type="dxa"/>
            <w:gridSpan w:val="2"/>
            <w:tcBorders>
              <w:top w:val="single" w:sz="4" w:space="0" w:color="auto"/>
              <w:left w:val="single" w:sz="4" w:space="0" w:color="auto"/>
              <w:bottom w:val="single" w:sz="4" w:space="0" w:color="auto"/>
              <w:right w:val="single" w:sz="4" w:space="0" w:color="auto"/>
            </w:tcBorders>
            <w:hideMark/>
          </w:tcPr>
          <w:p w14:paraId="7FCA7EA5" w14:textId="77777777" w:rsidR="00281D61" w:rsidRPr="00221BC1" w:rsidRDefault="00281D61" w:rsidP="00062EF3">
            <w:pPr>
              <w:keepNext/>
              <w:keepLines/>
              <w:spacing w:after="0" w:line="256" w:lineRule="auto"/>
              <w:ind w:left="851" w:hanging="851"/>
              <w:rPr>
                <w:ins w:id="139" w:author="Sunlin Zhu/Performance &amp; Regulation Standard Lab /SRC-Beijing/Engineer/Samsung Electronics" w:date="2024-04-29T21:52:00Z"/>
                <w:rFonts w:ascii="Arial" w:hAnsi="Arial"/>
                <w:sz w:val="18"/>
              </w:rPr>
            </w:pPr>
            <w:ins w:id="140" w:author="Sunlin Zhu/Performance &amp; Regulation Standard Lab /SRC-Beijing/Engineer/Samsung Electronics" w:date="2024-04-29T21:52:00Z">
              <w:r w:rsidRPr="00221BC1">
                <w:rPr>
                  <w:rFonts w:ascii="Arial" w:hAnsi="Arial"/>
                  <w:sz w:val="18"/>
                </w:rPr>
                <w:t>Note:</w:t>
              </w:r>
              <w:r w:rsidRPr="00221BC1">
                <w:rPr>
                  <w:rFonts w:ascii="Arial" w:hAnsi="Arial"/>
                  <w:sz w:val="18"/>
                </w:rPr>
                <w:tab/>
                <w:t>The UE is only required to be tested in one of the supported test configurations</w:t>
              </w:r>
            </w:ins>
          </w:p>
        </w:tc>
      </w:tr>
    </w:tbl>
    <w:p w14:paraId="3269DEE9" w14:textId="48B3E3D1" w:rsidR="00E541C7" w:rsidRPr="00281D61" w:rsidRDefault="00E541C7" w:rsidP="00E541C7">
      <w:pPr>
        <w:rPr>
          <w:ins w:id="141" w:author="Sunlin Zhu/Performance &amp; Regulation Standard Lab /SRC-Beijing/Engineer/Samsung Electronics" w:date="2024-04-29T21:51:00Z"/>
        </w:rPr>
      </w:pPr>
    </w:p>
    <w:p w14:paraId="00089FEB" w14:textId="6FCC3D96" w:rsidR="008D40F5" w:rsidRPr="00542759" w:rsidRDefault="008D40F5" w:rsidP="008D40F5">
      <w:pPr>
        <w:keepNext/>
        <w:keepLines/>
        <w:spacing w:before="60"/>
        <w:jc w:val="center"/>
        <w:rPr>
          <w:ins w:id="142" w:author="Sunlin Zhu/Performance &amp; Regulation Standard Lab /SRC-Beijing/Engineer/Samsung Electronics" w:date="2024-04-29T21:51:00Z"/>
          <w:rFonts w:ascii="Arial" w:hAnsi="Arial"/>
          <w:b/>
        </w:rPr>
      </w:pPr>
      <w:ins w:id="143" w:author="Sunlin Zhu/Performance &amp; Regulation Standard Lab /SRC-Beijing/Engineer/Samsung Electronics" w:date="2024-04-29T21:51:00Z">
        <w:r>
          <w:rPr>
            <w:rFonts w:ascii="Arial" w:hAnsi="Arial"/>
            <w:b/>
          </w:rPr>
          <w:lastRenderedPageBreak/>
          <w:t xml:space="preserve">Table </w:t>
        </w:r>
        <w:r w:rsidRPr="00B6570F">
          <w:rPr>
            <w:rFonts w:ascii="Arial" w:hAnsi="Arial"/>
            <w:b/>
          </w:rPr>
          <w:t>6.6.4.6.2</w:t>
        </w:r>
        <w:r w:rsidRPr="00542759">
          <w:rPr>
            <w:rFonts w:ascii="Arial" w:hAnsi="Arial"/>
            <w:b/>
          </w:rPr>
          <w:t>-1: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8D40F5" w:rsidRPr="00542759" w14:paraId="6E690C72" w14:textId="77777777" w:rsidTr="00062EF3">
        <w:trPr>
          <w:trHeight w:val="187"/>
          <w:jc w:val="center"/>
          <w:ins w:id="144"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vAlign w:val="center"/>
            <w:hideMark/>
          </w:tcPr>
          <w:p w14:paraId="65EBA35B" w14:textId="77777777" w:rsidR="008D40F5" w:rsidRPr="00542759" w:rsidRDefault="008D40F5" w:rsidP="00062EF3">
            <w:pPr>
              <w:keepNext/>
              <w:keepLines/>
              <w:spacing w:after="0"/>
              <w:jc w:val="center"/>
              <w:rPr>
                <w:ins w:id="145" w:author="Sunlin Zhu/Performance &amp; Regulation Standard Lab /SRC-Beijing/Engineer/Samsung Electronics" w:date="2024-04-29T21:51:00Z"/>
                <w:rFonts w:ascii="Arial" w:hAnsi="Arial"/>
                <w:b/>
                <w:sz w:val="18"/>
              </w:rPr>
            </w:pPr>
            <w:ins w:id="146" w:author="Sunlin Zhu/Performance &amp; Regulation Standard Lab /SRC-Beijing/Engineer/Samsung Electronics" w:date="2024-04-29T21:51:00Z">
              <w:r w:rsidRPr="00542759">
                <w:rPr>
                  <w:rFonts w:ascii="Arial" w:hAnsi="Arial"/>
                  <w:b/>
                  <w:sz w:val="18"/>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BE6C19D" w14:textId="77777777" w:rsidR="008D40F5" w:rsidRPr="00542759" w:rsidRDefault="008D40F5" w:rsidP="00062EF3">
            <w:pPr>
              <w:keepNext/>
              <w:keepLines/>
              <w:spacing w:after="0"/>
              <w:jc w:val="center"/>
              <w:rPr>
                <w:ins w:id="147" w:author="Sunlin Zhu/Performance &amp; Regulation Standard Lab /SRC-Beijing/Engineer/Samsung Electronics" w:date="2024-04-29T21:51:00Z"/>
                <w:rFonts w:ascii="Arial" w:hAnsi="Arial"/>
                <w:b/>
                <w:sz w:val="18"/>
              </w:rPr>
            </w:pPr>
            <w:proofErr w:type="spellStart"/>
            <w:ins w:id="148" w:author="Sunlin Zhu/Performance &amp; Regulation Standard Lab /SRC-Beijing/Engineer/Samsung Electronics" w:date="2024-04-29T21:51:00Z">
              <w:r w:rsidRPr="00542759">
                <w:rPr>
                  <w:rFonts w:ascii="Arial" w:hAnsi="Arial"/>
                  <w:b/>
                  <w:sz w:val="18"/>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E9E6631" w14:textId="77777777" w:rsidR="008D40F5" w:rsidRPr="00542759" w:rsidRDefault="008D40F5" w:rsidP="00062EF3">
            <w:pPr>
              <w:keepNext/>
              <w:keepLines/>
              <w:spacing w:after="0"/>
              <w:jc w:val="center"/>
              <w:rPr>
                <w:ins w:id="149" w:author="Sunlin Zhu/Performance &amp; Regulation Standard Lab /SRC-Beijing/Engineer/Samsung Electronics" w:date="2024-04-29T21:51:00Z"/>
                <w:rFonts w:ascii="Arial" w:hAnsi="Arial"/>
                <w:b/>
                <w:sz w:val="18"/>
              </w:rPr>
            </w:pPr>
            <w:ins w:id="150" w:author="Sunlin Zhu/Performance &amp; Regulation Standard Lab /SRC-Beijing/Engineer/Samsung Electronics" w:date="2024-04-29T21:51:00Z">
              <w:r w:rsidRPr="00542759">
                <w:rPr>
                  <w:rFonts w:ascii="Arial" w:hAnsi="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DC374EB" w14:textId="77777777" w:rsidR="008D40F5" w:rsidRPr="00542759" w:rsidRDefault="008D40F5" w:rsidP="00062EF3">
            <w:pPr>
              <w:keepNext/>
              <w:keepLines/>
              <w:spacing w:after="0"/>
              <w:jc w:val="center"/>
              <w:rPr>
                <w:ins w:id="151" w:author="Sunlin Zhu/Performance &amp; Regulation Standard Lab /SRC-Beijing/Engineer/Samsung Electronics" w:date="2024-04-29T21:51:00Z"/>
                <w:rFonts w:ascii="Arial" w:hAnsi="Arial"/>
                <w:b/>
                <w:sz w:val="18"/>
              </w:rPr>
            </w:pPr>
            <w:ins w:id="152" w:author="Sunlin Zhu/Performance &amp; Regulation Standard Lab /SRC-Beijing/Engineer/Samsung Electronics" w:date="2024-04-29T21:51:00Z">
              <w:r w:rsidRPr="00542759">
                <w:rPr>
                  <w:rFonts w:ascii="Arial" w:hAnsi="Arial"/>
                  <w:b/>
                  <w:sz w:val="18"/>
                </w:rPr>
                <w:t>Value</w:t>
              </w:r>
            </w:ins>
          </w:p>
        </w:tc>
      </w:tr>
      <w:tr w:rsidR="008D40F5" w:rsidRPr="00542759" w14:paraId="65D4534C" w14:textId="77777777" w:rsidTr="00062EF3">
        <w:trPr>
          <w:trHeight w:val="187"/>
          <w:jc w:val="center"/>
          <w:ins w:id="153"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4F0F70A4" w14:textId="77777777" w:rsidR="008D40F5" w:rsidRPr="009E27DC" w:rsidRDefault="008D40F5" w:rsidP="00062EF3">
            <w:pPr>
              <w:keepNext/>
              <w:keepLines/>
              <w:spacing w:after="0"/>
              <w:rPr>
                <w:ins w:id="154" w:author="Sunlin Zhu/Performance &amp; Regulation Standard Lab /SRC-Beijing/Engineer/Samsung Electronics" w:date="2024-04-29T21:51:00Z"/>
                <w:rFonts w:ascii="Arial" w:hAnsi="Arial"/>
                <w:sz w:val="18"/>
              </w:rPr>
            </w:pPr>
            <w:ins w:id="155" w:author="Sunlin Zhu/Performance &amp; Regulation Standard Lab /SRC-Beijing/Engineer/Samsung Electronics" w:date="2024-04-29T21:51:00Z">
              <w:r w:rsidRPr="009E27DC">
                <w:rPr>
                  <w:rFonts w:ascii="Arial" w:hAnsi="Arial"/>
                  <w:sz w:val="18"/>
                </w:rPr>
                <w:t>Active cell</w:t>
              </w:r>
            </w:ins>
          </w:p>
        </w:tc>
        <w:tc>
          <w:tcPr>
            <w:tcW w:w="959" w:type="dxa"/>
            <w:tcBorders>
              <w:top w:val="single" w:sz="4" w:space="0" w:color="auto"/>
              <w:left w:val="single" w:sz="4" w:space="0" w:color="auto"/>
              <w:bottom w:val="single" w:sz="4" w:space="0" w:color="auto"/>
              <w:right w:val="single" w:sz="4" w:space="0" w:color="auto"/>
            </w:tcBorders>
          </w:tcPr>
          <w:p w14:paraId="1E612DE7" w14:textId="77777777" w:rsidR="008D40F5" w:rsidRPr="009E27DC" w:rsidRDefault="008D40F5" w:rsidP="00062EF3">
            <w:pPr>
              <w:keepNext/>
              <w:keepLines/>
              <w:spacing w:after="0"/>
              <w:jc w:val="center"/>
              <w:rPr>
                <w:ins w:id="156" w:author="Sunlin Zhu/Performance &amp; Regulation Standard Lab /SRC-Beijing/Engineer/Samsung Electronics" w:date="2024-04-29T21:51:00Z"/>
                <w:rFonts w:ascii="Arial" w:hAnsi="Arial"/>
                <w:sz w:val="18"/>
              </w:rPr>
            </w:pPr>
            <w:ins w:id="157"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112AC718" w14:textId="77777777" w:rsidR="008D40F5" w:rsidRPr="009E27DC" w:rsidRDefault="008D40F5" w:rsidP="00062EF3">
            <w:pPr>
              <w:keepNext/>
              <w:keepLines/>
              <w:spacing w:after="0"/>
              <w:jc w:val="center"/>
              <w:rPr>
                <w:ins w:id="15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124A4D5" w14:textId="77777777" w:rsidR="008D40F5" w:rsidRPr="009E27DC" w:rsidRDefault="008D40F5" w:rsidP="00062EF3">
            <w:pPr>
              <w:keepNext/>
              <w:keepLines/>
              <w:spacing w:after="0"/>
              <w:jc w:val="center"/>
              <w:rPr>
                <w:ins w:id="159" w:author="Sunlin Zhu/Performance &amp; Regulation Standard Lab /SRC-Beijing/Engineer/Samsung Electronics" w:date="2024-04-29T21:51:00Z"/>
                <w:rFonts w:ascii="Arial" w:hAnsi="Arial"/>
                <w:sz w:val="18"/>
              </w:rPr>
            </w:pPr>
            <w:ins w:id="160" w:author="Sunlin Zhu/Performance &amp; Regulation Standard Lab /SRC-Beijing/Engineer/Samsung Electronics" w:date="2024-04-29T21:51:00Z">
              <w:r w:rsidRPr="009E27DC">
                <w:rPr>
                  <w:rFonts w:ascii="Arial" w:hAnsi="Arial"/>
                  <w:sz w:val="18"/>
                </w:rPr>
                <w:t>Cell 1</w:t>
              </w:r>
            </w:ins>
          </w:p>
        </w:tc>
      </w:tr>
      <w:tr w:rsidR="008D40F5" w:rsidRPr="00542759" w14:paraId="18F9083E" w14:textId="77777777" w:rsidTr="00062EF3">
        <w:trPr>
          <w:trHeight w:val="187"/>
          <w:jc w:val="center"/>
          <w:ins w:id="161"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1D8C753C" w14:textId="77777777" w:rsidR="008D40F5" w:rsidRPr="009E27DC" w:rsidRDefault="008D40F5" w:rsidP="00062EF3">
            <w:pPr>
              <w:keepNext/>
              <w:keepLines/>
              <w:spacing w:after="0"/>
              <w:rPr>
                <w:ins w:id="162" w:author="Sunlin Zhu/Performance &amp; Regulation Standard Lab /SRC-Beijing/Engineer/Samsung Electronics" w:date="2024-04-29T21:51:00Z"/>
                <w:rFonts w:ascii="Arial" w:hAnsi="Arial"/>
                <w:sz w:val="18"/>
              </w:rPr>
            </w:pPr>
            <w:ins w:id="163" w:author="Sunlin Zhu/Performance &amp; Regulation Standard Lab /SRC-Beijing/Engineer/Samsung Electronics" w:date="2024-04-29T21:51:00Z">
              <w:r w:rsidRPr="009E27DC">
                <w:rPr>
                  <w:rFonts w:ascii="Arial" w:hAnsi="Arial"/>
                  <w:bCs/>
                  <w:sz w:val="18"/>
                </w:rPr>
                <w:t xml:space="preserve">A cell with </w:t>
              </w:r>
              <w:r>
                <w:rPr>
                  <w:rFonts w:ascii="Arial" w:hAnsi="Arial"/>
                  <w:bCs/>
                  <w:sz w:val="18"/>
                </w:rPr>
                <w:t>additional</w:t>
              </w:r>
              <w:r w:rsidRPr="009E27DC">
                <w:rPr>
                  <w:rFonts w:ascii="Arial" w:hAnsi="Arial"/>
                  <w:bCs/>
                  <w:sz w:val="18"/>
                </w:rPr>
                <w:t xml:space="preserve"> PCI</w:t>
              </w:r>
            </w:ins>
          </w:p>
        </w:tc>
        <w:tc>
          <w:tcPr>
            <w:tcW w:w="959" w:type="dxa"/>
            <w:tcBorders>
              <w:top w:val="single" w:sz="4" w:space="0" w:color="auto"/>
              <w:left w:val="single" w:sz="4" w:space="0" w:color="auto"/>
              <w:bottom w:val="single" w:sz="4" w:space="0" w:color="auto"/>
              <w:right w:val="single" w:sz="4" w:space="0" w:color="auto"/>
            </w:tcBorders>
          </w:tcPr>
          <w:p w14:paraId="307A447B" w14:textId="77777777" w:rsidR="008D40F5" w:rsidRPr="009E27DC" w:rsidRDefault="008D40F5" w:rsidP="00062EF3">
            <w:pPr>
              <w:keepNext/>
              <w:keepLines/>
              <w:spacing w:after="0"/>
              <w:jc w:val="center"/>
              <w:rPr>
                <w:ins w:id="164" w:author="Sunlin Zhu/Performance &amp; Regulation Standard Lab /SRC-Beijing/Engineer/Samsung Electronics" w:date="2024-04-29T21:51:00Z"/>
                <w:rFonts w:ascii="Arial" w:hAnsi="Arial"/>
                <w:sz w:val="18"/>
              </w:rPr>
            </w:pPr>
            <w:ins w:id="165"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5DA1F9AD" w14:textId="77777777" w:rsidR="008D40F5" w:rsidRPr="009E27DC" w:rsidRDefault="008D40F5" w:rsidP="00062EF3">
            <w:pPr>
              <w:keepNext/>
              <w:keepLines/>
              <w:spacing w:after="0"/>
              <w:jc w:val="center"/>
              <w:rPr>
                <w:ins w:id="16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9F43745" w14:textId="77777777" w:rsidR="008D40F5" w:rsidRPr="009E27DC" w:rsidRDefault="008D40F5" w:rsidP="00062EF3">
            <w:pPr>
              <w:keepNext/>
              <w:keepLines/>
              <w:spacing w:after="0"/>
              <w:jc w:val="center"/>
              <w:rPr>
                <w:ins w:id="167" w:author="Sunlin Zhu/Performance &amp; Regulation Standard Lab /SRC-Beijing/Engineer/Samsung Electronics" w:date="2024-04-29T21:51:00Z"/>
                <w:rFonts w:ascii="Arial" w:hAnsi="Arial"/>
                <w:sz w:val="18"/>
              </w:rPr>
            </w:pPr>
            <w:ins w:id="168" w:author="Sunlin Zhu/Performance &amp; Regulation Standard Lab /SRC-Beijing/Engineer/Samsung Electronics" w:date="2024-04-29T21:51:00Z">
              <w:r w:rsidRPr="009E27DC">
                <w:rPr>
                  <w:rFonts w:ascii="Arial" w:hAnsi="Arial"/>
                  <w:bCs/>
                  <w:sz w:val="18"/>
                </w:rPr>
                <w:t>Cell 2</w:t>
              </w:r>
            </w:ins>
          </w:p>
        </w:tc>
      </w:tr>
      <w:tr w:rsidR="008D40F5" w:rsidRPr="00542759" w14:paraId="19D39366" w14:textId="77777777" w:rsidTr="00062EF3">
        <w:trPr>
          <w:trHeight w:val="187"/>
          <w:jc w:val="center"/>
          <w:ins w:id="169"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24BDF284" w14:textId="77777777" w:rsidR="008D40F5" w:rsidRPr="009E27DC" w:rsidRDefault="008D40F5" w:rsidP="00062EF3">
            <w:pPr>
              <w:keepNext/>
              <w:keepLines/>
              <w:spacing w:after="0"/>
              <w:rPr>
                <w:ins w:id="170" w:author="Sunlin Zhu/Performance &amp; Regulation Standard Lab /SRC-Beijing/Engineer/Samsung Electronics" w:date="2024-04-29T21:51:00Z"/>
                <w:rFonts w:ascii="Arial" w:hAnsi="Arial"/>
                <w:sz w:val="18"/>
              </w:rPr>
            </w:pPr>
            <w:ins w:id="171" w:author="Sunlin Zhu/Performance &amp; Regulation Standard Lab /SRC-Beijing/Engineer/Samsung Electronics" w:date="2024-04-29T21:51:00Z">
              <w:r w:rsidRPr="009E27DC">
                <w:rPr>
                  <w:rFonts w:ascii="Arial" w:hAnsi="Arial"/>
                  <w:sz w:val="18"/>
                </w:rPr>
                <w:t>RF Channel Number</w:t>
              </w:r>
            </w:ins>
          </w:p>
        </w:tc>
        <w:tc>
          <w:tcPr>
            <w:tcW w:w="959" w:type="dxa"/>
            <w:tcBorders>
              <w:top w:val="single" w:sz="4" w:space="0" w:color="auto"/>
              <w:left w:val="single" w:sz="4" w:space="0" w:color="auto"/>
              <w:bottom w:val="single" w:sz="4" w:space="0" w:color="auto"/>
              <w:right w:val="single" w:sz="4" w:space="0" w:color="auto"/>
            </w:tcBorders>
          </w:tcPr>
          <w:p w14:paraId="260D6A14" w14:textId="77777777" w:rsidR="008D40F5" w:rsidRPr="009E27DC" w:rsidRDefault="008D40F5" w:rsidP="00062EF3">
            <w:pPr>
              <w:keepNext/>
              <w:keepLines/>
              <w:spacing w:after="0"/>
              <w:jc w:val="center"/>
              <w:rPr>
                <w:ins w:id="172" w:author="Sunlin Zhu/Performance &amp; Regulation Standard Lab /SRC-Beijing/Engineer/Samsung Electronics" w:date="2024-04-29T21:51:00Z"/>
                <w:rFonts w:ascii="Arial" w:hAnsi="Arial"/>
                <w:sz w:val="18"/>
              </w:rPr>
            </w:pPr>
            <w:ins w:id="173"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6BAB369D" w14:textId="77777777" w:rsidR="008D40F5" w:rsidRPr="009E27DC" w:rsidRDefault="008D40F5" w:rsidP="00062EF3">
            <w:pPr>
              <w:keepNext/>
              <w:keepLines/>
              <w:spacing w:after="0"/>
              <w:jc w:val="center"/>
              <w:rPr>
                <w:ins w:id="17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225B0B77" w14:textId="77777777" w:rsidR="008D40F5" w:rsidRPr="009E27DC" w:rsidRDefault="008D40F5" w:rsidP="00062EF3">
            <w:pPr>
              <w:keepNext/>
              <w:keepLines/>
              <w:spacing w:after="0"/>
              <w:jc w:val="center"/>
              <w:rPr>
                <w:ins w:id="175" w:author="Sunlin Zhu/Performance &amp; Regulation Standard Lab /SRC-Beijing/Engineer/Samsung Electronics" w:date="2024-04-29T21:51:00Z"/>
                <w:rFonts w:ascii="Arial" w:hAnsi="Arial"/>
                <w:sz w:val="18"/>
              </w:rPr>
            </w:pPr>
            <w:ins w:id="176" w:author="Sunlin Zhu/Performance &amp; Regulation Standard Lab /SRC-Beijing/Engineer/Samsung Electronics" w:date="2024-04-29T21:51:00Z">
              <w:r w:rsidRPr="009E27DC">
                <w:rPr>
                  <w:rFonts w:ascii="Arial" w:hAnsi="Arial"/>
                  <w:bCs/>
                  <w:sz w:val="18"/>
                </w:rPr>
                <w:t>1: Cell 1 and Cell 2</w:t>
              </w:r>
            </w:ins>
          </w:p>
        </w:tc>
      </w:tr>
      <w:tr w:rsidR="008D40F5" w:rsidRPr="00542759" w14:paraId="6E30490C" w14:textId="77777777" w:rsidTr="00062EF3">
        <w:trPr>
          <w:trHeight w:val="187"/>
          <w:jc w:val="center"/>
          <w:ins w:id="177"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64CA6840" w14:textId="77777777" w:rsidR="008D40F5" w:rsidRPr="00542759" w:rsidRDefault="008D40F5" w:rsidP="00062EF3">
            <w:pPr>
              <w:keepNext/>
              <w:keepLines/>
              <w:spacing w:after="0"/>
              <w:rPr>
                <w:ins w:id="178" w:author="Sunlin Zhu/Performance &amp; Regulation Standard Lab /SRC-Beijing/Engineer/Samsung Electronics" w:date="2024-04-29T21:51:00Z"/>
                <w:rFonts w:ascii="Arial" w:hAnsi="Arial"/>
                <w:sz w:val="18"/>
              </w:rPr>
            </w:pPr>
            <w:ins w:id="179" w:author="Sunlin Zhu/Performance &amp; Regulation Standard Lab /SRC-Beijing/Engineer/Samsung Electronics" w:date="2024-04-29T21:51:00Z">
              <w:r w:rsidRPr="00542759">
                <w:rPr>
                  <w:rFonts w:ascii="Arial" w:hAnsi="Arial"/>
                  <w:sz w:val="18"/>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440E41EE" w14:textId="77777777" w:rsidR="008D40F5" w:rsidRPr="00542759" w:rsidRDefault="008D40F5" w:rsidP="00062EF3">
            <w:pPr>
              <w:keepNext/>
              <w:keepLines/>
              <w:spacing w:after="0"/>
              <w:jc w:val="center"/>
              <w:rPr>
                <w:ins w:id="180" w:author="Sunlin Zhu/Performance &amp; Regulation Standard Lab /SRC-Beijing/Engineer/Samsung Electronics" w:date="2024-04-29T21:51:00Z"/>
                <w:rFonts w:ascii="Arial" w:hAnsi="Arial"/>
                <w:sz w:val="18"/>
              </w:rPr>
            </w:pPr>
            <w:ins w:id="181"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720429C4" w14:textId="77777777" w:rsidR="008D40F5" w:rsidRPr="00542759" w:rsidRDefault="008D40F5" w:rsidP="00062EF3">
            <w:pPr>
              <w:keepNext/>
              <w:keepLines/>
              <w:spacing w:after="0"/>
              <w:jc w:val="center"/>
              <w:rPr>
                <w:ins w:id="18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4C32A08" w14:textId="77777777" w:rsidR="008D40F5" w:rsidRPr="00542759" w:rsidRDefault="008D40F5" w:rsidP="00062EF3">
            <w:pPr>
              <w:keepNext/>
              <w:keepLines/>
              <w:spacing w:after="0"/>
              <w:jc w:val="center"/>
              <w:rPr>
                <w:ins w:id="183" w:author="Sunlin Zhu/Performance &amp; Regulation Standard Lab /SRC-Beijing/Engineer/Samsung Electronics" w:date="2024-04-29T21:51:00Z"/>
                <w:rFonts w:ascii="Arial" w:hAnsi="Arial"/>
                <w:sz w:val="18"/>
              </w:rPr>
            </w:pPr>
            <w:ins w:id="184" w:author="Sunlin Zhu/Performance &amp; Regulation Standard Lab /SRC-Beijing/Engineer/Samsung Electronics" w:date="2024-04-29T21:51:00Z">
              <w:r w:rsidRPr="00542759">
                <w:rPr>
                  <w:rFonts w:ascii="Arial" w:hAnsi="Arial"/>
                  <w:sz w:val="18"/>
                </w:rPr>
                <w:t>freq1</w:t>
              </w:r>
            </w:ins>
          </w:p>
        </w:tc>
      </w:tr>
      <w:tr w:rsidR="008D40F5" w:rsidRPr="00542759" w14:paraId="66F7E358" w14:textId="77777777" w:rsidTr="00062EF3">
        <w:trPr>
          <w:trHeight w:val="187"/>
          <w:jc w:val="center"/>
          <w:ins w:id="185"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4D6F50E3" w14:textId="77777777" w:rsidR="008D40F5" w:rsidRPr="00542759" w:rsidRDefault="008D40F5" w:rsidP="00062EF3">
            <w:pPr>
              <w:keepNext/>
              <w:keepLines/>
              <w:spacing w:after="0"/>
              <w:rPr>
                <w:ins w:id="186" w:author="Sunlin Zhu/Performance &amp; Regulation Standard Lab /SRC-Beijing/Engineer/Samsung Electronics" w:date="2024-04-29T21:51:00Z"/>
                <w:rFonts w:ascii="Arial" w:hAnsi="Arial"/>
                <w:sz w:val="18"/>
              </w:rPr>
            </w:pPr>
            <w:ins w:id="187" w:author="Sunlin Zhu/Performance &amp; Regulation Standard Lab /SRC-Beijing/Engineer/Samsung Electronics" w:date="2024-04-29T21:51:00Z">
              <w:r w:rsidRPr="00542759">
                <w:rPr>
                  <w:rFonts w:ascii="Arial" w:hAnsi="Arial"/>
                  <w:sz w:val="18"/>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427EF44C" w14:textId="77777777" w:rsidR="008D40F5" w:rsidRPr="00542759" w:rsidRDefault="008D40F5" w:rsidP="00062EF3">
            <w:pPr>
              <w:keepNext/>
              <w:keepLines/>
              <w:spacing w:after="0"/>
              <w:jc w:val="center"/>
              <w:rPr>
                <w:ins w:id="188" w:author="Sunlin Zhu/Performance &amp; Regulation Standard Lab /SRC-Beijing/Engineer/Samsung Electronics" w:date="2024-04-29T21:51:00Z"/>
                <w:rFonts w:ascii="Arial" w:hAnsi="Arial"/>
                <w:sz w:val="18"/>
              </w:rPr>
            </w:pPr>
            <w:ins w:id="189"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1B6EEDAA" w14:textId="77777777" w:rsidR="008D40F5" w:rsidRPr="00542759" w:rsidRDefault="008D40F5" w:rsidP="00062EF3">
            <w:pPr>
              <w:keepNext/>
              <w:keepLines/>
              <w:spacing w:after="0"/>
              <w:jc w:val="center"/>
              <w:rPr>
                <w:ins w:id="190"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9A0555F" w14:textId="77777777" w:rsidR="008D40F5" w:rsidRPr="00542759" w:rsidRDefault="008D40F5" w:rsidP="00062EF3">
            <w:pPr>
              <w:keepNext/>
              <w:keepLines/>
              <w:spacing w:after="0"/>
              <w:jc w:val="center"/>
              <w:rPr>
                <w:ins w:id="191" w:author="Sunlin Zhu/Performance &amp; Regulation Standard Lab /SRC-Beijing/Engineer/Samsung Electronics" w:date="2024-04-29T21:51:00Z"/>
                <w:rFonts w:ascii="Arial" w:hAnsi="Arial"/>
                <w:sz w:val="18"/>
              </w:rPr>
            </w:pPr>
            <w:ins w:id="192" w:author="Sunlin Zhu/Performance &amp; Regulation Standard Lab /SRC-Beijing/Engineer/Samsung Electronics" w:date="2024-04-29T21:51:00Z">
              <w:r w:rsidRPr="00542759">
                <w:rPr>
                  <w:rFonts w:ascii="Arial" w:hAnsi="Arial"/>
                  <w:sz w:val="18"/>
                </w:rPr>
                <w:t>FDD</w:t>
              </w:r>
            </w:ins>
          </w:p>
        </w:tc>
      </w:tr>
      <w:tr w:rsidR="008D40F5" w:rsidRPr="00542759" w14:paraId="4116434E" w14:textId="77777777" w:rsidTr="00062EF3">
        <w:trPr>
          <w:trHeight w:val="187"/>
          <w:jc w:val="center"/>
          <w:ins w:id="193"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4ED98BE6" w14:textId="77777777" w:rsidR="008D40F5" w:rsidRPr="00542759" w:rsidRDefault="008D40F5" w:rsidP="00062EF3">
            <w:pPr>
              <w:keepNext/>
              <w:keepLines/>
              <w:spacing w:after="0"/>
              <w:rPr>
                <w:ins w:id="194"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AD8C3BC" w14:textId="77777777" w:rsidR="008D40F5" w:rsidRPr="00542759" w:rsidRDefault="008D40F5" w:rsidP="00062EF3">
            <w:pPr>
              <w:keepNext/>
              <w:keepLines/>
              <w:spacing w:after="0"/>
              <w:jc w:val="center"/>
              <w:rPr>
                <w:ins w:id="195" w:author="Sunlin Zhu/Performance &amp; Regulation Standard Lab /SRC-Beijing/Engineer/Samsung Electronics" w:date="2024-04-29T21:51:00Z"/>
                <w:rFonts w:ascii="Arial" w:hAnsi="Arial"/>
                <w:sz w:val="18"/>
              </w:rPr>
            </w:pPr>
            <w:ins w:id="196"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38D9BA38" w14:textId="77777777" w:rsidR="008D40F5" w:rsidRPr="00542759" w:rsidRDefault="008D40F5" w:rsidP="00062EF3">
            <w:pPr>
              <w:keepNext/>
              <w:keepLines/>
              <w:spacing w:after="0"/>
              <w:jc w:val="center"/>
              <w:rPr>
                <w:ins w:id="19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3C9D5A8" w14:textId="77777777" w:rsidR="008D40F5" w:rsidRPr="00542759" w:rsidRDefault="008D40F5" w:rsidP="00062EF3">
            <w:pPr>
              <w:keepNext/>
              <w:keepLines/>
              <w:spacing w:after="0"/>
              <w:jc w:val="center"/>
              <w:rPr>
                <w:ins w:id="198" w:author="Sunlin Zhu/Performance &amp; Regulation Standard Lab /SRC-Beijing/Engineer/Samsung Electronics" w:date="2024-04-29T21:51:00Z"/>
                <w:rFonts w:ascii="Arial" w:hAnsi="Arial"/>
                <w:sz w:val="18"/>
              </w:rPr>
            </w:pPr>
            <w:ins w:id="199" w:author="Sunlin Zhu/Performance &amp; Regulation Standard Lab /SRC-Beijing/Engineer/Samsung Electronics" w:date="2024-04-29T21:51:00Z">
              <w:r w:rsidRPr="00542759">
                <w:rPr>
                  <w:rFonts w:ascii="Arial" w:hAnsi="Arial"/>
                  <w:sz w:val="18"/>
                </w:rPr>
                <w:t>TDD</w:t>
              </w:r>
            </w:ins>
          </w:p>
        </w:tc>
      </w:tr>
      <w:tr w:rsidR="008D40F5" w:rsidRPr="00542759" w14:paraId="4904581C" w14:textId="77777777" w:rsidTr="00062EF3">
        <w:trPr>
          <w:trHeight w:val="187"/>
          <w:jc w:val="center"/>
          <w:ins w:id="200"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0E20E6CC" w14:textId="77777777" w:rsidR="008D40F5" w:rsidRPr="00542759" w:rsidRDefault="008D40F5" w:rsidP="00062EF3">
            <w:pPr>
              <w:keepNext/>
              <w:keepLines/>
              <w:spacing w:after="0"/>
              <w:rPr>
                <w:ins w:id="201"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F42E353" w14:textId="77777777" w:rsidR="008D40F5" w:rsidRPr="00542759" w:rsidRDefault="008D40F5" w:rsidP="00062EF3">
            <w:pPr>
              <w:keepNext/>
              <w:keepLines/>
              <w:spacing w:after="0"/>
              <w:jc w:val="center"/>
              <w:rPr>
                <w:ins w:id="202" w:author="Sunlin Zhu/Performance &amp; Regulation Standard Lab /SRC-Beijing/Engineer/Samsung Electronics" w:date="2024-04-29T21:51:00Z"/>
                <w:rFonts w:ascii="Arial" w:hAnsi="Arial"/>
                <w:sz w:val="18"/>
              </w:rPr>
            </w:pPr>
            <w:ins w:id="203"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64179801" w14:textId="77777777" w:rsidR="008D40F5" w:rsidRPr="00542759" w:rsidRDefault="008D40F5" w:rsidP="00062EF3">
            <w:pPr>
              <w:keepNext/>
              <w:keepLines/>
              <w:spacing w:after="0"/>
              <w:jc w:val="center"/>
              <w:rPr>
                <w:ins w:id="20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82F48AF" w14:textId="77777777" w:rsidR="008D40F5" w:rsidRPr="00542759" w:rsidRDefault="008D40F5" w:rsidP="00062EF3">
            <w:pPr>
              <w:keepNext/>
              <w:keepLines/>
              <w:spacing w:after="0"/>
              <w:jc w:val="center"/>
              <w:rPr>
                <w:ins w:id="205" w:author="Sunlin Zhu/Performance &amp; Regulation Standard Lab /SRC-Beijing/Engineer/Samsung Electronics" w:date="2024-04-29T21:51:00Z"/>
                <w:rFonts w:ascii="Arial" w:hAnsi="Arial"/>
                <w:sz w:val="18"/>
              </w:rPr>
            </w:pPr>
            <w:ins w:id="206" w:author="Sunlin Zhu/Performance &amp; Regulation Standard Lab /SRC-Beijing/Engineer/Samsung Electronics" w:date="2024-04-29T21:51:00Z">
              <w:r w:rsidRPr="00542759">
                <w:rPr>
                  <w:rFonts w:ascii="Arial" w:hAnsi="Arial"/>
                  <w:sz w:val="18"/>
                </w:rPr>
                <w:t>TDD</w:t>
              </w:r>
            </w:ins>
          </w:p>
        </w:tc>
      </w:tr>
      <w:tr w:rsidR="008D40F5" w:rsidRPr="00542759" w14:paraId="3C34960B" w14:textId="77777777" w:rsidTr="00062EF3">
        <w:trPr>
          <w:trHeight w:val="187"/>
          <w:jc w:val="center"/>
          <w:ins w:id="207"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46B511CC" w14:textId="77777777" w:rsidR="008D40F5" w:rsidRPr="00542759" w:rsidRDefault="008D40F5" w:rsidP="00062EF3">
            <w:pPr>
              <w:keepNext/>
              <w:keepLines/>
              <w:spacing w:after="0"/>
              <w:rPr>
                <w:ins w:id="208" w:author="Sunlin Zhu/Performance &amp; Regulation Standard Lab /SRC-Beijing/Engineer/Samsung Electronics" w:date="2024-04-29T21:51:00Z"/>
                <w:rFonts w:ascii="Arial" w:hAnsi="Arial"/>
                <w:sz w:val="18"/>
              </w:rPr>
            </w:pPr>
            <w:ins w:id="209" w:author="Sunlin Zhu/Performance &amp; Regulation Standard Lab /SRC-Beijing/Engineer/Samsung Electronics" w:date="2024-04-29T21:51:00Z">
              <w:r w:rsidRPr="00542759">
                <w:rPr>
                  <w:rFonts w:ascii="Arial" w:hAnsi="Arial"/>
                  <w:sz w:val="18"/>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2B78A0F8" w14:textId="77777777" w:rsidR="008D40F5" w:rsidRPr="00542759" w:rsidRDefault="008D40F5" w:rsidP="00062EF3">
            <w:pPr>
              <w:keepNext/>
              <w:keepLines/>
              <w:spacing w:after="0"/>
              <w:jc w:val="center"/>
              <w:rPr>
                <w:ins w:id="210" w:author="Sunlin Zhu/Performance &amp; Regulation Standard Lab /SRC-Beijing/Engineer/Samsung Electronics" w:date="2024-04-29T21:51:00Z"/>
                <w:rFonts w:ascii="Arial" w:hAnsi="Arial"/>
                <w:sz w:val="18"/>
              </w:rPr>
            </w:pPr>
            <w:ins w:id="211"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4DC4061C" w14:textId="77777777" w:rsidR="008D40F5" w:rsidRPr="00542759" w:rsidRDefault="008D40F5" w:rsidP="00062EF3">
            <w:pPr>
              <w:keepNext/>
              <w:keepLines/>
              <w:spacing w:after="0"/>
              <w:jc w:val="center"/>
              <w:rPr>
                <w:ins w:id="21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42B4CF7" w14:textId="77777777" w:rsidR="008D40F5" w:rsidRPr="00542759" w:rsidRDefault="008D40F5" w:rsidP="00062EF3">
            <w:pPr>
              <w:keepNext/>
              <w:keepLines/>
              <w:spacing w:after="0"/>
              <w:jc w:val="center"/>
              <w:rPr>
                <w:ins w:id="213" w:author="Sunlin Zhu/Performance &amp; Regulation Standard Lab /SRC-Beijing/Engineer/Samsung Electronics" w:date="2024-04-29T21:51:00Z"/>
                <w:rFonts w:ascii="Arial" w:hAnsi="Arial"/>
                <w:sz w:val="18"/>
              </w:rPr>
            </w:pPr>
            <w:ins w:id="214" w:author="Sunlin Zhu/Performance &amp; Regulation Standard Lab /SRC-Beijing/Engineer/Samsung Electronics" w:date="2024-04-29T21:51:00Z">
              <w:r w:rsidRPr="00542759">
                <w:rPr>
                  <w:rFonts w:ascii="Arial" w:hAnsi="Arial"/>
                  <w:sz w:val="18"/>
                </w:rPr>
                <w:t>N/A</w:t>
              </w:r>
            </w:ins>
          </w:p>
        </w:tc>
      </w:tr>
      <w:tr w:rsidR="008D40F5" w:rsidRPr="00542759" w14:paraId="54DFE0FC" w14:textId="77777777" w:rsidTr="00062EF3">
        <w:trPr>
          <w:trHeight w:val="187"/>
          <w:jc w:val="center"/>
          <w:ins w:id="215"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486CF6A4" w14:textId="77777777" w:rsidR="008D40F5" w:rsidRPr="00542759" w:rsidRDefault="008D40F5" w:rsidP="00062EF3">
            <w:pPr>
              <w:keepNext/>
              <w:keepLines/>
              <w:spacing w:after="0"/>
              <w:rPr>
                <w:ins w:id="216"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73ED8D5" w14:textId="77777777" w:rsidR="008D40F5" w:rsidRPr="00542759" w:rsidRDefault="008D40F5" w:rsidP="00062EF3">
            <w:pPr>
              <w:keepNext/>
              <w:keepLines/>
              <w:spacing w:after="0"/>
              <w:jc w:val="center"/>
              <w:rPr>
                <w:ins w:id="217" w:author="Sunlin Zhu/Performance &amp; Regulation Standard Lab /SRC-Beijing/Engineer/Samsung Electronics" w:date="2024-04-29T21:51:00Z"/>
                <w:rFonts w:ascii="Arial" w:hAnsi="Arial"/>
                <w:sz w:val="18"/>
              </w:rPr>
            </w:pPr>
            <w:ins w:id="218"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61112264" w14:textId="77777777" w:rsidR="008D40F5" w:rsidRPr="00542759" w:rsidRDefault="008D40F5" w:rsidP="00062EF3">
            <w:pPr>
              <w:keepNext/>
              <w:keepLines/>
              <w:spacing w:after="0"/>
              <w:jc w:val="center"/>
              <w:rPr>
                <w:ins w:id="219"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614D50" w14:textId="77777777" w:rsidR="008D40F5" w:rsidRPr="00542759" w:rsidRDefault="008D40F5" w:rsidP="00062EF3">
            <w:pPr>
              <w:keepNext/>
              <w:keepLines/>
              <w:spacing w:after="0"/>
              <w:jc w:val="center"/>
              <w:rPr>
                <w:ins w:id="220" w:author="Sunlin Zhu/Performance &amp; Regulation Standard Lab /SRC-Beijing/Engineer/Samsung Electronics" w:date="2024-04-29T21:51:00Z"/>
                <w:rFonts w:ascii="Arial" w:hAnsi="Arial"/>
                <w:sz w:val="18"/>
              </w:rPr>
            </w:pPr>
            <w:ins w:id="221" w:author="Sunlin Zhu/Performance &amp; Regulation Standard Lab /SRC-Beijing/Engineer/Samsung Electronics" w:date="2024-04-29T21:51:00Z">
              <w:r w:rsidRPr="00542759">
                <w:rPr>
                  <w:rFonts w:ascii="Arial" w:hAnsi="Arial"/>
                  <w:sz w:val="18"/>
                </w:rPr>
                <w:t>TDDConf.1.1</w:t>
              </w:r>
            </w:ins>
          </w:p>
        </w:tc>
      </w:tr>
      <w:tr w:rsidR="008D40F5" w:rsidRPr="00542759" w14:paraId="3E52A89B" w14:textId="77777777" w:rsidTr="00062EF3">
        <w:trPr>
          <w:trHeight w:val="187"/>
          <w:jc w:val="center"/>
          <w:ins w:id="222"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2BC7051B" w14:textId="77777777" w:rsidR="008D40F5" w:rsidRPr="00542759" w:rsidRDefault="008D40F5" w:rsidP="00062EF3">
            <w:pPr>
              <w:keepNext/>
              <w:keepLines/>
              <w:spacing w:after="0"/>
              <w:rPr>
                <w:ins w:id="223"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D1BA352" w14:textId="77777777" w:rsidR="008D40F5" w:rsidRPr="00542759" w:rsidRDefault="008D40F5" w:rsidP="00062EF3">
            <w:pPr>
              <w:keepNext/>
              <w:keepLines/>
              <w:spacing w:after="0"/>
              <w:jc w:val="center"/>
              <w:rPr>
                <w:ins w:id="224" w:author="Sunlin Zhu/Performance &amp; Regulation Standard Lab /SRC-Beijing/Engineer/Samsung Electronics" w:date="2024-04-29T21:51:00Z"/>
                <w:rFonts w:ascii="Arial" w:hAnsi="Arial"/>
                <w:sz w:val="18"/>
              </w:rPr>
            </w:pPr>
            <w:ins w:id="225"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78553157" w14:textId="77777777" w:rsidR="008D40F5" w:rsidRPr="00542759" w:rsidRDefault="008D40F5" w:rsidP="00062EF3">
            <w:pPr>
              <w:keepNext/>
              <w:keepLines/>
              <w:spacing w:after="0"/>
              <w:jc w:val="center"/>
              <w:rPr>
                <w:ins w:id="22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752CB6A" w14:textId="77777777" w:rsidR="008D40F5" w:rsidRPr="00542759" w:rsidRDefault="008D40F5" w:rsidP="00062EF3">
            <w:pPr>
              <w:keepNext/>
              <w:keepLines/>
              <w:spacing w:after="0"/>
              <w:jc w:val="center"/>
              <w:rPr>
                <w:ins w:id="227" w:author="Sunlin Zhu/Performance &amp; Regulation Standard Lab /SRC-Beijing/Engineer/Samsung Electronics" w:date="2024-04-29T21:51:00Z"/>
                <w:rFonts w:ascii="Arial" w:hAnsi="Arial"/>
                <w:sz w:val="18"/>
              </w:rPr>
            </w:pPr>
            <w:ins w:id="228" w:author="Sunlin Zhu/Performance &amp; Regulation Standard Lab /SRC-Beijing/Engineer/Samsung Electronics" w:date="2024-04-29T21:51:00Z">
              <w:r w:rsidRPr="00542759">
                <w:rPr>
                  <w:rFonts w:ascii="Arial" w:hAnsi="Arial"/>
                  <w:sz w:val="18"/>
                </w:rPr>
                <w:t>TDDConf.2.1</w:t>
              </w:r>
            </w:ins>
          </w:p>
        </w:tc>
      </w:tr>
      <w:tr w:rsidR="008D40F5" w:rsidRPr="00542759" w14:paraId="69B23542" w14:textId="77777777" w:rsidTr="00062EF3">
        <w:trPr>
          <w:trHeight w:val="187"/>
          <w:jc w:val="center"/>
          <w:ins w:id="229"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041B08F8" w14:textId="77777777" w:rsidR="008D40F5" w:rsidRPr="00542759" w:rsidRDefault="008D40F5" w:rsidP="00062EF3">
            <w:pPr>
              <w:keepNext/>
              <w:keepLines/>
              <w:spacing w:after="0"/>
              <w:rPr>
                <w:ins w:id="230" w:author="Sunlin Zhu/Performance &amp; Regulation Standard Lab /SRC-Beijing/Engineer/Samsung Electronics" w:date="2024-04-29T21:51:00Z"/>
                <w:rFonts w:ascii="Arial" w:hAnsi="Arial"/>
                <w:sz w:val="18"/>
                <w:vertAlign w:val="subscript"/>
              </w:rPr>
            </w:pPr>
            <w:proofErr w:type="spellStart"/>
            <w:ins w:id="231" w:author="Sunlin Zhu/Performance &amp; Regulation Standard Lab /SRC-Beijing/Engineer/Samsung Electronics" w:date="2024-04-29T21:51:00Z">
              <w:r w:rsidRPr="00542759">
                <w:rPr>
                  <w:rFonts w:ascii="Arial" w:hAnsi="Arial"/>
                  <w:sz w:val="18"/>
                </w:rPr>
                <w:t>BW</w:t>
              </w:r>
              <w:r w:rsidRPr="00542759">
                <w:rPr>
                  <w:rFonts w:ascii="Arial" w:hAnsi="Arial"/>
                  <w:sz w:val="18"/>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1C33D096" w14:textId="77777777" w:rsidR="008D40F5" w:rsidRPr="00542759" w:rsidRDefault="008D40F5" w:rsidP="00062EF3">
            <w:pPr>
              <w:keepNext/>
              <w:keepLines/>
              <w:spacing w:after="0"/>
              <w:jc w:val="center"/>
              <w:rPr>
                <w:ins w:id="232" w:author="Sunlin Zhu/Performance &amp; Regulation Standard Lab /SRC-Beijing/Engineer/Samsung Electronics" w:date="2024-04-29T21:51:00Z"/>
                <w:rFonts w:ascii="Arial" w:hAnsi="Arial"/>
                <w:sz w:val="18"/>
              </w:rPr>
            </w:pPr>
            <w:ins w:id="233"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hideMark/>
          </w:tcPr>
          <w:p w14:paraId="0AD5D0B4" w14:textId="77777777" w:rsidR="008D40F5" w:rsidRPr="00542759" w:rsidRDefault="008D40F5" w:rsidP="00062EF3">
            <w:pPr>
              <w:keepNext/>
              <w:keepLines/>
              <w:spacing w:after="0"/>
              <w:jc w:val="center"/>
              <w:rPr>
                <w:ins w:id="234" w:author="Sunlin Zhu/Performance &amp; Regulation Standard Lab /SRC-Beijing/Engineer/Samsung Electronics" w:date="2024-04-29T21:51:00Z"/>
                <w:rFonts w:ascii="Arial" w:hAnsi="Arial"/>
                <w:sz w:val="18"/>
              </w:rPr>
            </w:pPr>
            <w:ins w:id="235" w:author="Sunlin Zhu/Performance &amp; Regulation Standard Lab /SRC-Beijing/Engineer/Samsung Electronics" w:date="2024-04-29T21:51:00Z">
              <w:r w:rsidRPr="00542759">
                <w:rPr>
                  <w:rFonts w:ascii="Arial" w:hAnsi="Arial"/>
                  <w:sz w:val="18"/>
                </w:rPr>
                <w:t>MHz</w:t>
              </w:r>
            </w:ins>
          </w:p>
        </w:tc>
        <w:tc>
          <w:tcPr>
            <w:tcW w:w="1743" w:type="dxa"/>
            <w:tcBorders>
              <w:top w:val="single" w:sz="4" w:space="0" w:color="auto"/>
              <w:left w:val="single" w:sz="4" w:space="0" w:color="auto"/>
              <w:bottom w:val="single" w:sz="4" w:space="0" w:color="auto"/>
              <w:right w:val="single" w:sz="4" w:space="0" w:color="auto"/>
            </w:tcBorders>
            <w:hideMark/>
          </w:tcPr>
          <w:p w14:paraId="47B4446F" w14:textId="77777777" w:rsidR="008D40F5" w:rsidRPr="00542759" w:rsidRDefault="008D40F5" w:rsidP="00062EF3">
            <w:pPr>
              <w:keepNext/>
              <w:keepLines/>
              <w:spacing w:after="0"/>
              <w:jc w:val="center"/>
              <w:rPr>
                <w:ins w:id="236" w:author="Sunlin Zhu/Performance &amp; Regulation Standard Lab /SRC-Beijing/Engineer/Samsung Electronics" w:date="2024-04-29T21:51:00Z"/>
                <w:rFonts w:ascii="Arial" w:hAnsi="Arial"/>
                <w:sz w:val="18"/>
              </w:rPr>
            </w:pPr>
            <w:ins w:id="237" w:author="Sunlin Zhu/Performance &amp; Regulation Standard Lab /SRC-Beijing/Engineer/Samsung Electronics" w:date="2024-04-29T21:51:00Z">
              <w:r w:rsidRPr="00542759">
                <w:rPr>
                  <w:rFonts w:ascii="Arial" w:hAnsi="Arial"/>
                  <w:sz w:val="18"/>
                  <w:szCs w:val="18"/>
                </w:rPr>
                <w:t xml:space="preserve">10: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52</w:t>
              </w:r>
            </w:ins>
          </w:p>
        </w:tc>
      </w:tr>
      <w:tr w:rsidR="008D40F5" w:rsidRPr="00542759" w14:paraId="22B0734A" w14:textId="77777777" w:rsidTr="00062EF3">
        <w:trPr>
          <w:trHeight w:val="187"/>
          <w:jc w:val="center"/>
          <w:ins w:id="238"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74B20422" w14:textId="77777777" w:rsidR="008D40F5" w:rsidRPr="00542759" w:rsidRDefault="008D40F5" w:rsidP="00062EF3">
            <w:pPr>
              <w:keepNext/>
              <w:keepLines/>
              <w:spacing w:after="0"/>
              <w:rPr>
                <w:ins w:id="239" w:author="Sunlin Zhu/Performance &amp; Regulation Standard Lab /SRC-Beijing/Engineer/Samsung Electronics" w:date="2024-04-29T21:51: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C55806A" w14:textId="77777777" w:rsidR="008D40F5" w:rsidRPr="00542759" w:rsidRDefault="008D40F5" w:rsidP="00062EF3">
            <w:pPr>
              <w:keepNext/>
              <w:keepLines/>
              <w:spacing w:after="0"/>
              <w:jc w:val="center"/>
              <w:rPr>
                <w:ins w:id="240" w:author="Sunlin Zhu/Performance &amp; Regulation Standard Lab /SRC-Beijing/Engineer/Samsung Electronics" w:date="2024-04-29T21:51:00Z"/>
                <w:rFonts w:ascii="Arial" w:hAnsi="Arial"/>
                <w:sz w:val="18"/>
              </w:rPr>
            </w:pPr>
            <w:ins w:id="241"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272C4A49" w14:textId="77777777" w:rsidR="008D40F5" w:rsidRPr="00542759" w:rsidRDefault="008D40F5" w:rsidP="00062EF3">
            <w:pPr>
              <w:keepNext/>
              <w:keepLines/>
              <w:spacing w:after="0"/>
              <w:jc w:val="center"/>
              <w:rPr>
                <w:ins w:id="24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2A9C06" w14:textId="77777777" w:rsidR="008D40F5" w:rsidRPr="00542759" w:rsidRDefault="008D40F5" w:rsidP="00062EF3">
            <w:pPr>
              <w:keepNext/>
              <w:keepLines/>
              <w:spacing w:after="0"/>
              <w:jc w:val="center"/>
              <w:rPr>
                <w:ins w:id="243" w:author="Sunlin Zhu/Performance &amp; Regulation Standard Lab /SRC-Beijing/Engineer/Samsung Electronics" w:date="2024-04-29T21:51:00Z"/>
                <w:rFonts w:ascii="Arial" w:hAnsi="Arial"/>
                <w:sz w:val="18"/>
              </w:rPr>
            </w:pPr>
            <w:ins w:id="244" w:author="Sunlin Zhu/Performance &amp; Regulation Standard Lab /SRC-Beijing/Engineer/Samsung Electronics" w:date="2024-04-29T21:51:00Z">
              <w:r w:rsidRPr="00542759">
                <w:rPr>
                  <w:rFonts w:ascii="Arial" w:hAnsi="Arial"/>
                  <w:sz w:val="18"/>
                  <w:szCs w:val="18"/>
                </w:rPr>
                <w:t xml:space="preserve">10: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52</w:t>
              </w:r>
            </w:ins>
          </w:p>
        </w:tc>
      </w:tr>
      <w:tr w:rsidR="008D40F5" w:rsidRPr="00542759" w14:paraId="2928FB8F" w14:textId="77777777" w:rsidTr="00062EF3">
        <w:trPr>
          <w:trHeight w:val="187"/>
          <w:jc w:val="center"/>
          <w:ins w:id="245"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643A0F1" w14:textId="77777777" w:rsidR="008D40F5" w:rsidRPr="00542759" w:rsidRDefault="008D40F5" w:rsidP="00062EF3">
            <w:pPr>
              <w:keepNext/>
              <w:keepLines/>
              <w:spacing w:after="0"/>
              <w:rPr>
                <w:ins w:id="246" w:author="Sunlin Zhu/Performance &amp; Regulation Standard Lab /SRC-Beijing/Engineer/Samsung Electronics" w:date="2024-04-29T21:51: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B822D32" w14:textId="77777777" w:rsidR="008D40F5" w:rsidRPr="00542759" w:rsidRDefault="008D40F5" w:rsidP="00062EF3">
            <w:pPr>
              <w:keepNext/>
              <w:keepLines/>
              <w:spacing w:after="0"/>
              <w:jc w:val="center"/>
              <w:rPr>
                <w:ins w:id="247" w:author="Sunlin Zhu/Performance &amp; Regulation Standard Lab /SRC-Beijing/Engineer/Samsung Electronics" w:date="2024-04-29T21:51:00Z"/>
                <w:rFonts w:ascii="Arial" w:hAnsi="Arial"/>
                <w:sz w:val="18"/>
              </w:rPr>
            </w:pPr>
            <w:ins w:id="248"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5C0CA35D" w14:textId="77777777" w:rsidR="008D40F5" w:rsidRPr="00542759" w:rsidRDefault="008D40F5" w:rsidP="00062EF3">
            <w:pPr>
              <w:keepNext/>
              <w:keepLines/>
              <w:spacing w:after="0"/>
              <w:jc w:val="center"/>
              <w:rPr>
                <w:ins w:id="249"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BE41C92" w14:textId="77777777" w:rsidR="008D40F5" w:rsidRPr="00542759" w:rsidRDefault="008D40F5" w:rsidP="00062EF3">
            <w:pPr>
              <w:keepNext/>
              <w:keepLines/>
              <w:spacing w:after="0"/>
              <w:jc w:val="center"/>
              <w:rPr>
                <w:ins w:id="250" w:author="Sunlin Zhu/Performance &amp; Regulation Standard Lab /SRC-Beijing/Engineer/Samsung Electronics" w:date="2024-04-29T21:51:00Z"/>
                <w:rFonts w:ascii="Arial" w:hAnsi="Arial"/>
                <w:sz w:val="18"/>
              </w:rPr>
            </w:pPr>
            <w:ins w:id="251" w:author="Sunlin Zhu/Performance &amp; Regulation Standard Lab /SRC-Beijing/Engineer/Samsung Electronics" w:date="2024-04-29T21:51:00Z">
              <w:r w:rsidRPr="00542759">
                <w:rPr>
                  <w:rFonts w:ascii="Arial" w:hAnsi="Arial"/>
                  <w:sz w:val="18"/>
                  <w:szCs w:val="18"/>
                </w:rPr>
                <w:t xml:space="preserve">40: </w:t>
              </w:r>
              <w:proofErr w:type="spellStart"/>
              <w:r w:rsidRPr="00542759">
                <w:rPr>
                  <w:rFonts w:ascii="Arial" w:hAnsi="Arial"/>
                  <w:sz w:val="18"/>
                  <w:szCs w:val="18"/>
                </w:rPr>
                <w:t>N</w:t>
              </w:r>
              <w:r w:rsidRPr="00542759">
                <w:rPr>
                  <w:rFonts w:ascii="Arial" w:hAnsi="Arial"/>
                  <w:sz w:val="18"/>
                  <w:szCs w:val="18"/>
                  <w:vertAlign w:val="subscript"/>
                </w:rPr>
                <w:t>RB,c</w:t>
              </w:r>
              <w:proofErr w:type="spellEnd"/>
              <w:r w:rsidRPr="00542759">
                <w:rPr>
                  <w:rFonts w:ascii="Arial" w:hAnsi="Arial"/>
                  <w:sz w:val="18"/>
                  <w:szCs w:val="18"/>
                </w:rPr>
                <w:t xml:space="preserve"> = 106</w:t>
              </w:r>
            </w:ins>
          </w:p>
        </w:tc>
      </w:tr>
      <w:tr w:rsidR="008D40F5" w:rsidRPr="00542759" w14:paraId="2495E8DB" w14:textId="77777777" w:rsidTr="00062EF3">
        <w:trPr>
          <w:trHeight w:val="187"/>
          <w:jc w:val="center"/>
          <w:ins w:id="252"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244773CB" w14:textId="77777777" w:rsidR="008D40F5" w:rsidRPr="00542759" w:rsidRDefault="008D40F5" w:rsidP="00062EF3">
            <w:pPr>
              <w:keepNext/>
              <w:keepLines/>
              <w:spacing w:after="0"/>
              <w:rPr>
                <w:ins w:id="253" w:author="Sunlin Zhu/Performance &amp; Regulation Standard Lab /SRC-Beijing/Engineer/Samsung Electronics" w:date="2024-04-29T21:51:00Z"/>
                <w:rFonts w:ascii="Arial" w:hAnsi="Arial"/>
                <w:sz w:val="18"/>
              </w:rPr>
            </w:pPr>
            <w:ins w:id="254" w:author="Sunlin Zhu/Performance &amp; Regulation Standard Lab /SRC-Beijing/Engineer/Samsung Electronics" w:date="2024-04-29T21:51:00Z">
              <w:r w:rsidRPr="00542759">
                <w:rPr>
                  <w:rFonts w:ascii="Arial" w:hAnsi="Arial"/>
                  <w:sz w:val="18"/>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431FA3A" w14:textId="77777777" w:rsidR="008D40F5" w:rsidRPr="00542759" w:rsidRDefault="008D40F5" w:rsidP="00062EF3">
            <w:pPr>
              <w:keepNext/>
              <w:keepLines/>
              <w:spacing w:after="0"/>
              <w:jc w:val="center"/>
              <w:rPr>
                <w:ins w:id="255" w:author="Sunlin Zhu/Performance &amp; Regulation Standard Lab /SRC-Beijing/Engineer/Samsung Electronics" w:date="2024-04-29T21:51:00Z"/>
                <w:rFonts w:ascii="Arial" w:hAnsi="Arial"/>
                <w:sz w:val="18"/>
              </w:rPr>
            </w:pPr>
            <w:ins w:id="256"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6C5967D9" w14:textId="77777777" w:rsidR="008D40F5" w:rsidRPr="00542759" w:rsidRDefault="008D40F5" w:rsidP="00062EF3">
            <w:pPr>
              <w:keepNext/>
              <w:keepLines/>
              <w:spacing w:after="0"/>
              <w:jc w:val="center"/>
              <w:rPr>
                <w:ins w:id="25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CF1D56F" w14:textId="77777777" w:rsidR="008D40F5" w:rsidRPr="00542759" w:rsidRDefault="008D40F5" w:rsidP="00062EF3">
            <w:pPr>
              <w:keepNext/>
              <w:keepLines/>
              <w:spacing w:after="0"/>
              <w:jc w:val="center"/>
              <w:rPr>
                <w:ins w:id="258" w:author="Sunlin Zhu/Performance &amp; Regulation Standard Lab /SRC-Beijing/Engineer/Samsung Electronics" w:date="2024-04-29T21:51:00Z"/>
                <w:rFonts w:ascii="Arial" w:hAnsi="Arial"/>
                <w:sz w:val="18"/>
              </w:rPr>
            </w:pPr>
            <w:ins w:id="259" w:author="Sunlin Zhu/Performance &amp; Regulation Standard Lab /SRC-Beijing/Engineer/Samsung Electronics" w:date="2024-04-29T21:51:00Z">
              <w:r w:rsidRPr="00542759">
                <w:rPr>
                  <w:rFonts w:ascii="Arial" w:hAnsi="Arial"/>
                  <w:sz w:val="18"/>
                </w:rPr>
                <w:t>SR.1.1 FDD</w:t>
              </w:r>
            </w:ins>
          </w:p>
        </w:tc>
      </w:tr>
      <w:tr w:rsidR="008D40F5" w:rsidRPr="00542759" w14:paraId="6561524A" w14:textId="77777777" w:rsidTr="00062EF3">
        <w:trPr>
          <w:trHeight w:val="187"/>
          <w:jc w:val="center"/>
          <w:ins w:id="260"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2612D1C2" w14:textId="77777777" w:rsidR="008D40F5" w:rsidRPr="00542759" w:rsidRDefault="008D40F5" w:rsidP="00062EF3">
            <w:pPr>
              <w:keepNext/>
              <w:keepLines/>
              <w:spacing w:after="0"/>
              <w:rPr>
                <w:ins w:id="261"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B05BBCB" w14:textId="77777777" w:rsidR="008D40F5" w:rsidRPr="00542759" w:rsidRDefault="008D40F5" w:rsidP="00062EF3">
            <w:pPr>
              <w:keepNext/>
              <w:keepLines/>
              <w:spacing w:after="0"/>
              <w:jc w:val="center"/>
              <w:rPr>
                <w:ins w:id="262" w:author="Sunlin Zhu/Performance &amp; Regulation Standard Lab /SRC-Beijing/Engineer/Samsung Electronics" w:date="2024-04-29T21:51:00Z"/>
                <w:rFonts w:ascii="Arial" w:hAnsi="Arial"/>
                <w:sz w:val="18"/>
              </w:rPr>
            </w:pPr>
            <w:ins w:id="263"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66023D0D" w14:textId="77777777" w:rsidR="008D40F5" w:rsidRPr="00542759" w:rsidRDefault="008D40F5" w:rsidP="00062EF3">
            <w:pPr>
              <w:keepNext/>
              <w:keepLines/>
              <w:spacing w:after="0"/>
              <w:jc w:val="center"/>
              <w:rPr>
                <w:ins w:id="264"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EED018C" w14:textId="77777777" w:rsidR="008D40F5" w:rsidRPr="00542759" w:rsidRDefault="008D40F5" w:rsidP="00062EF3">
            <w:pPr>
              <w:keepNext/>
              <w:keepLines/>
              <w:spacing w:after="0"/>
              <w:jc w:val="center"/>
              <w:rPr>
                <w:ins w:id="265" w:author="Sunlin Zhu/Performance &amp; Regulation Standard Lab /SRC-Beijing/Engineer/Samsung Electronics" w:date="2024-04-29T21:51:00Z"/>
                <w:rFonts w:ascii="Arial" w:hAnsi="Arial"/>
                <w:sz w:val="18"/>
              </w:rPr>
            </w:pPr>
            <w:ins w:id="266" w:author="Sunlin Zhu/Performance &amp; Regulation Standard Lab /SRC-Beijing/Engineer/Samsung Electronics" w:date="2024-04-29T21:51:00Z">
              <w:r w:rsidRPr="00542759">
                <w:rPr>
                  <w:rFonts w:ascii="Arial" w:hAnsi="Arial"/>
                  <w:sz w:val="18"/>
                </w:rPr>
                <w:t>SR.1.1 TDD</w:t>
              </w:r>
            </w:ins>
          </w:p>
        </w:tc>
      </w:tr>
      <w:tr w:rsidR="008D40F5" w:rsidRPr="00542759" w14:paraId="6685CAC2" w14:textId="77777777" w:rsidTr="00062EF3">
        <w:trPr>
          <w:trHeight w:val="187"/>
          <w:jc w:val="center"/>
          <w:ins w:id="267"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19ED997" w14:textId="77777777" w:rsidR="008D40F5" w:rsidRPr="00542759" w:rsidRDefault="008D40F5" w:rsidP="00062EF3">
            <w:pPr>
              <w:keepNext/>
              <w:keepLines/>
              <w:spacing w:after="0"/>
              <w:rPr>
                <w:ins w:id="268"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60E6799" w14:textId="77777777" w:rsidR="008D40F5" w:rsidRPr="00542759" w:rsidRDefault="008D40F5" w:rsidP="00062EF3">
            <w:pPr>
              <w:keepNext/>
              <w:keepLines/>
              <w:spacing w:after="0"/>
              <w:jc w:val="center"/>
              <w:rPr>
                <w:ins w:id="269" w:author="Sunlin Zhu/Performance &amp; Regulation Standard Lab /SRC-Beijing/Engineer/Samsung Electronics" w:date="2024-04-29T21:51:00Z"/>
                <w:rFonts w:ascii="Arial" w:hAnsi="Arial"/>
                <w:sz w:val="18"/>
              </w:rPr>
            </w:pPr>
            <w:ins w:id="270"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1A92816" w14:textId="77777777" w:rsidR="008D40F5" w:rsidRPr="00542759" w:rsidRDefault="008D40F5" w:rsidP="00062EF3">
            <w:pPr>
              <w:keepNext/>
              <w:keepLines/>
              <w:spacing w:after="0"/>
              <w:jc w:val="center"/>
              <w:rPr>
                <w:ins w:id="27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1737CC1" w14:textId="77777777" w:rsidR="008D40F5" w:rsidRPr="00542759" w:rsidRDefault="008D40F5" w:rsidP="00062EF3">
            <w:pPr>
              <w:keepNext/>
              <w:keepLines/>
              <w:spacing w:after="0"/>
              <w:jc w:val="center"/>
              <w:rPr>
                <w:ins w:id="272" w:author="Sunlin Zhu/Performance &amp; Regulation Standard Lab /SRC-Beijing/Engineer/Samsung Electronics" w:date="2024-04-29T21:51:00Z"/>
                <w:rFonts w:ascii="Arial" w:hAnsi="Arial"/>
                <w:sz w:val="18"/>
              </w:rPr>
            </w:pPr>
            <w:ins w:id="273" w:author="Sunlin Zhu/Performance &amp; Regulation Standard Lab /SRC-Beijing/Engineer/Samsung Electronics" w:date="2024-04-29T21:51:00Z">
              <w:r w:rsidRPr="00542759">
                <w:rPr>
                  <w:rFonts w:ascii="Arial" w:hAnsi="Arial"/>
                  <w:sz w:val="18"/>
                </w:rPr>
                <w:t>SR.2.1 TDD</w:t>
              </w:r>
            </w:ins>
          </w:p>
        </w:tc>
      </w:tr>
      <w:tr w:rsidR="008D40F5" w:rsidRPr="00542759" w14:paraId="0EED6CE1" w14:textId="77777777" w:rsidTr="00062EF3">
        <w:trPr>
          <w:trHeight w:val="187"/>
          <w:jc w:val="center"/>
          <w:ins w:id="274"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35C05BBB" w14:textId="77777777" w:rsidR="008D40F5" w:rsidRPr="00542759" w:rsidRDefault="008D40F5" w:rsidP="00062EF3">
            <w:pPr>
              <w:keepNext/>
              <w:keepLines/>
              <w:spacing w:after="0"/>
              <w:rPr>
                <w:ins w:id="275" w:author="Sunlin Zhu/Performance &amp; Regulation Standard Lab /SRC-Beijing/Engineer/Samsung Electronics" w:date="2024-04-29T21:51:00Z"/>
                <w:rFonts w:ascii="Arial" w:hAnsi="Arial"/>
                <w:sz w:val="18"/>
              </w:rPr>
            </w:pPr>
            <w:ins w:id="276" w:author="Sunlin Zhu/Performance &amp; Regulation Standard Lab /SRC-Beijing/Engineer/Samsung Electronics" w:date="2024-04-29T21:51:00Z">
              <w:r w:rsidRPr="00542759">
                <w:rPr>
                  <w:rFonts w:ascii="Arial" w:hAnsi="Arial"/>
                  <w:sz w:val="18"/>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F8BD3F3" w14:textId="77777777" w:rsidR="008D40F5" w:rsidRPr="00542759" w:rsidRDefault="008D40F5" w:rsidP="00062EF3">
            <w:pPr>
              <w:keepNext/>
              <w:keepLines/>
              <w:spacing w:after="0"/>
              <w:jc w:val="center"/>
              <w:rPr>
                <w:ins w:id="277" w:author="Sunlin Zhu/Performance &amp; Regulation Standard Lab /SRC-Beijing/Engineer/Samsung Electronics" w:date="2024-04-29T21:51:00Z"/>
                <w:rFonts w:ascii="Arial" w:hAnsi="Arial"/>
                <w:sz w:val="18"/>
              </w:rPr>
            </w:pPr>
            <w:ins w:id="278"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224EE1E7" w14:textId="77777777" w:rsidR="008D40F5" w:rsidRPr="00542759" w:rsidRDefault="008D40F5" w:rsidP="00062EF3">
            <w:pPr>
              <w:keepNext/>
              <w:keepLines/>
              <w:spacing w:after="0"/>
              <w:jc w:val="center"/>
              <w:rPr>
                <w:ins w:id="279"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73D1F7A" w14:textId="77777777" w:rsidR="008D40F5" w:rsidRPr="00542759" w:rsidRDefault="008D40F5" w:rsidP="00062EF3">
            <w:pPr>
              <w:keepNext/>
              <w:keepLines/>
              <w:spacing w:after="0"/>
              <w:jc w:val="center"/>
              <w:rPr>
                <w:ins w:id="280" w:author="Sunlin Zhu/Performance &amp; Regulation Standard Lab /SRC-Beijing/Engineer/Samsung Electronics" w:date="2024-04-29T21:51:00Z"/>
                <w:rFonts w:ascii="Arial" w:hAnsi="Arial"/>
                <w:sz w:val="18"/>
              </w:rPr>
            </w:pPr>
            <w:ins w:id="281" w:author="Sunlin Zhu/Performance &amp; Regulation Standard Lab /SRC-Beijing/Engineer/Samsung Electronics" w:date="2024-04-29T21:51:00Z">
              <w:r w:rsidRPr="00542759">
                <w:rPr>
                  <w:rFonts w:ascii="Arial" w:hAnsi="Arial"/>
                  <w:sz w:val="18"/>
                </w:rPr>
                <w:t>CR.1.1 FDD</w:t>
              </w:r>
            </w:ins>
          </w:p>
        </w:tc>
      </w:tr>
      <w:tr w:rsidR="008D40F5" w:rsidRPr="00542759" w14:paraId="51728332" w14:textId="77777777" w:rsidTr="00062EF3">
        <w:trPr>
          <w:trHeight w:val="187"/>
          <w:jc w:val="center"/>
          <w:ins w:id="282"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4576BA3F" w14:textId="77777777" w:rsidR="008D40F5" w:rsidRPr="00542759" w:rsidRDefault="008D40F5" w:rsidP="00062EF3">
            <w:pPr>
              <w:keepNext/>
              <w:keepLines/>
              <w:spacing w:after="0"/>
              <w:rPr>
                <w:ins w:id="283"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6D3D9CD" w14:textId="77777777" w:rsidR="008D40F5" w:rsidRPr="00542759" w:rsidRDefault="008D40F5" w:rsidP="00062EF3">
            <w:pPr>
              <w:keepNext/>
              <w:keepLines/>
              <w:spacing w:after="0"/>
              <w:jc w:val="center"/>
              <w:rPr>
                <w:ins w:id="284" w:author="Sunlin Zhu/Performance &amp; Regulation Standard Lab /SRC-Beijing/Engineer/Samsung Electronics" w:date="2024-04-29T21:51:00Z"/>
                <w:rFonts w:ascii="Arial" w:hAnsi="Arial"/>
                <w:sz w:val="18"/>
              </w:rPr>
            </w:pPr>
            <w:ins w:id="285"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38578249" w14:textId="77777777" w:rsidR="008D40F5" w:rsidRPr="00542759" w:rsidRDefault="008D40F5" w:rsidP="00062EF3">
            <w:pPr>
              <w:keepNext/>
              <w:keepLines/>
              <w:spacing w:after="0"/>
              <w:jc w:val="center"/>
              <w:rPr>
                <w:ins w:id="286"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2E0B41" w14:textId="77777777" w:rsidR="008D40F5" w:rsidRPr="00542759" w:rsidRDefault="008D40F5" w:rsidP="00062EF3">
            <w:pPr>
              <w:keepNext/>
              <w:keepLines/>
              <w:spacing w:after="0"/>
              <w:jc w:val="center"/>
              <w:rPr>
                <w:ins w:id="287" w:author="Sunlin Zhu/Performance &amp; Regulation Standard Lab /SRC-Beijing/Engineer/Samsung Electronics" w:date="2024-04-29T21:51:00Z"/>
                <w:rFonts w:ascii="Arial" w:hAnsi="Arial"/>
                <w:sz w:val="18"/>
              </w:rPr>
            </w:pPr>
            <w:ins w:id="288" w:author="Sunlin Zhu/Performance &amp; Regulation Standard Lab /SRC-Beijing/Engineer/Samsung Electronics" w:date="2024-04-29T21:51:00Z">
              <w:r w:rsidRPr="00542759">
                <w:rPr>
                  <w:rFonts w:ascii="Arial" w:hAnsi="Arial"/>
                  <w:sz w:val="18"/>
                </w:rPr>
                <w:t>CR.1.1 TDD</w:t>
              </w:r>
            </w:ins>
          </w:p>
        </w:tc>
      </w:tr>
      <w:tr w:rsidR="008D40F5" w:rsidRPr="00542759" w14:paraId="731D4370" w14:textId="77777777" w:rsidTr="00062EF3">
        <w:trPr>
          <w:trHeight w:val="187"/>
          <w:jc w:val="center"/>
          <w:ins w:id="289"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311FF30D" w14:textId="77777777" w:rsidR="008D40F5" w:rsidRPr="00542759" w:rsidRDefault="008D40F5" w:rsidP="00062EF3">
            <w:pPr>
              <w:keepNext/>
              <w:keepLines/>
              <w:spacing w:after="0"/>
              <w:rPr>
                <w:ins w:id="290"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1BC040D" w14:textId="77777777" w:rsidR="008D40F5" w:rsidRPr="00542759" w:rsidRDefault="008D40F5" w:rsidP="00062EF3">
            <w:pPr>
              <w:keepNext/>
              <w:keepLines/>
              <w:spacing w:after="0"/>
              <w:jc w:val="center"/>
              <w:rPr>
                <w:ins w:id="291" w:author="Sunlin Zhu/Performance &amp; Regulation Standard Lab /SRC-Beijing/Engineer/Samsung Electronics" w:date="2024-04-29T21:51:00Z"/>
                <w:rFonts w:ascii="Arial" w:hAnsi="Arial"/>
                <w:sz w:val="18"/>
              </w:rPr>
            </w:pPr>
            <w:ins w:id="292"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14F447C2" w14:textId="77777777" w:rsidR="008D40F5" w:rsidRPr="00542759" w:rsidRDefault="008D40F5" w:rsidP="00062EF3">
            <w:pPr>
              <w:keepNext/>
              <w:keepLines/>
              <w:spacing w:after="0"/>
              <w:jc w:val="center"/>
              <w:rPr>
                <w:ins w:id="29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A719991" w14:textId="77777777" w:rsidR="008D40F5" w:rsidRPr="00542759" w:rsidRDefault="008D40F5" w:rsidP="00062EF3">
            <w:pPr>
              <w:keepNext/>
              <w:keepLines/>
              <w:spacing w:after="0"/>
              <w:jc w:val="center"/>
              <w:rPr>
                <w:ins w:id="294" w:author="Sunlin Zhu/Performance &amp; Regulation Standard Lab /SRC-Beijing/Engineer/Samsung Electronics" w:date="2024-04-29T21:51:00Z"/>
                <w:rFonts w:ascii="Arial" w:hAnsi="Arial"/>
                <w:sz w:val="18"/>
              </w:rPr>
            </w:pPr>
            <w:ins w:id="295" w:author="Sunlin Zhu/Performance &amp; Regulation Standard Lab /SRC-Beijing/Engineer/Samsung Electronics" w:date="2024-04-29T21:51:00Z">
              <w:r w:rsidRPr="00542759">
                <w:rPr>
                  <w:rFonts w:ascii="Arial" w:hAnsi="Arial"/>
                  <w:sz w:val="18"/>
                </w:rPr>
                <w:t>CR.2.1 TDD</w:t>
              </w:r>
            </w:ins>
          </w:p>
        </w:tc>
      </w:tr>
      <w:tr w:rsidR="008D40F5" w:rsidRPr="00542759" w14:paraId="79B3E968" w14:textId="77777777" w:rsidTr="00062EF3">
        <w:trPr>
          <w:trHeight w:val="187"/>
          <w:jc w:val="center"/>
          <w:ins w:id="296"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44B111F4" w14:textId="77777777" w:rsidR="008D40F5" w:rsidRPr="00542759" w:rsidRDefault="008D40F5" w:rsidP="00062EF3">
            <w:pPr>
              <w:keepNext/>
              <w:keepLines/>
              <w:spacing w:after="0"/>
              <w:rPr>
                <w:ins w:id="297" w:author="Sunlin Zhu/Performance &amp; Regulation Standard Lab /SRC-Beijing/Engineer/Samsung Electronics" w:date="2024-04-29T21:51:00Z"/>
                <w:rFonts w:ascii="Arial" w:hAnsi="Arial"/>
                <w:sz w:val="18"/>
              </w:rPr>
            </w:pPr>
            <w:ins w:id="298" w:author="Sunlin Zhu/Performance &amp; Regulation Standard Lab /SRC-Beijing/Engineer/Samsung Electronics" w:date="2024-04-29T21:51:00Z">
              <w:r w:rsidRPr="00542759">
                <w:rPr>
                  <w:rFonts w:ascii="Arial" w:hAnsi="Arial"/>
                  <w:sz w:val="18"/>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80A97A1" w14:textId="77777777" w:rsidR="008D40F5" w:rsidRPr="00542759" w:rsidRDefault="008D40F5" w:rsidP="00062EF3">
            <w:pPr>
              <w:keepNext/>
              <w:keepLines/>
              <w:spacing w:after="0"/>
              <w:jc w:val="center"/>
              <w:rPr>
                <w:ins w:id="299" w:author="Sunlin Zhu/Performance &amp; Regulation Standard Lab /SRC-Beijing/Engineer/Samsung Electronics" w:date="2024-04-29T21:51:00Z"/>
                <w:rFonts w:ascii="Arial" w:hAnsi="Arial"/>
                <w:sz w:val="18"/>
              </w:rPr>
            </w:pPr>
            <w:ins w:id="300"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2967DB19" w14:textId="77777777" w:rsidR="008D40F5" w:rsidRPr="00542759" w:rsidRDefault="008D40F5" w:rsidP="00062EF3">
            <w:pPr>
              <w:keepNext/>
              <w:keepLines/>
              <w:spacing w:after="0"/>
              <w:jc w:val="center"/>
              <w:rPr>
                <w:ins w:id="30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04D1F3C" w14:textId="77777777" w:rsidR="008D40F5" w:rsidRPr="00542759" w:rsidRDefault="008D40F5" w:rsidP="00062EF3">
            <w:pPr>
              <w:keepNext/>
              <w:keepLines/>
              <w:spacing w:after="0"/>
              <w:jc w:val="center"/>
              <w:rPr>
                <w:ins w:id="302" w:author="Sunlin Zhu/Performance &amp; Regulation Standard Lab /SRC-Beijing/Engineer/Samsung Electronics" w:date="2024-04-29T21:51:00Z"/>
                <w:rFonts w:ascii="Arial" w:hAnsi="Arial"/>
                <w:sz w:val="18"/>
              </w:rPr>
            </w:pPr>
            <w:ins w:id="303" w:author="Sunlin Zhu/Performance &amp; Regulation Standard Lab /SRC-Beijing/Engineer/Samsung Electronics" w:date="2024-04-29T21:51:00Z">
              <w:r w:rsidRPr="00542759">
                <w:rPr>
                  <w:rFonts w:ascii="Arial" w:hAnsi="Arial"/>
                  <w:sz w:val="18"/>
                </w:rPr>
                <w:t>CCR.1.1 FDD</w:t>
              </w:r>
            </w:ins>
          </w:p>
        </w:tc>
      </w:tr>
      <w:tr w:rsidR="008D40F5" w:rsidRPr="00542759" w14:paraId="7F4CEC93" w14:textId="77777777" w:rsidTr="00062EF3">
        <w:trPr>
          <w:trHeight w:val="187"/>
          <w:jc w:val="center"/>
          <w:ins w:id="304"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060E25DC" w14:textId="77777777" w:rsidR="008D40F5" w:rsidRPr="00542759" w:rsidRDefault="008D40F5" w:rsidP="00062EF3">
            <w:pPr>
              <w:keepNext/>
              <w:keepLines/>
              <w:spacing w:after="0"/>
              <w:rPr>
                <w:ins w:id="305"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7CF0BC3" w14:textId="77777777" w:rsidR="008D40F5" w:rsidRPr="00542759" w:rsidRDefault="008D40F5" w:rsidP="00062EF3">
            <w:pPr>
              <w:keepNext/>
              <w:keepLines/>
              <w:spacing w:after="0"/>
              <w:jc w:val="center"/>
              <w:rPr>
                <w:ins w:id="306" w:author="Sunlin Zhu/Performance &amp; Regulation Standard Lab /SRC-Beijing/Engineer/Samsung Electronics" w:date="2024-04-29T21:51:00Z"/>
                <w:rFonts w:ascii="Arial" w:hAnsi="Arial"/>
                <w:sz w:val="18"/>
              </w:rPr>
            </w:pPr>
            <w:ins w:id="307"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0D032371" w14:textId="77777777" w:rsidR="008D40F5" w:rsidRPr="00542759" w:rsidRDefault="008D40F5" w:rsidP="00062EF3">
            <w:pPr>
              <w:keepNext/>
              <w:keepLines/>
              <w:spacing w:after="0"/>
              <w:jc w:val="center"/>
              <w:rPr>
                <w:ins w:id="30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C73533B" w14:textId="77777777" w:rsidR="008D40F5" w:rsidRPr="00542759" w:rsidRDefault="008D40F5" w:rsidP="00062EF3">
            <w:pPr>
              <w:keepNext/>
              <w:keepLines/>
              <w:spacing w:after="0"/>
              <w:jc w:val="center"/>
              <w:rPr>
                <w:ins w:id="309" w:author="Sunlin Zhu/Performance &amp; Regulation Standard Lab /SRC-Beijing/Engineer/Samsung Electronics" w:date="2024-04-29T21:51:00Z"/>
                <w:rFonts w:ascii="Arial" w:hAnsi="Arial"/>
                <w:sz w:val="18"/>
              </w:rPr>
            </w:pPr>
            <w:ins w:id="310" w:author="Sunlin Zhu/Performance &amp; Regulation Standard Lab /SRC-Beijing/Engineer/Samsung Electronics" w:date="2024-04-29T21:51:00Z">
              <w:r w:rsidRPr="00542759">
                <w:rPr>
                  <w:rFonts w:ascii="Arial" w:hAnsi="Arial"/>
                  <w:sz w:val="18"/>
                </w:rPr>
                <w:t>CCR.1.1 TDD</w:t>
              </w:r>
            </w:ins>
          </w:p>
        </w:tc>
      </w:tr>
      <w:tr w:rsidR="008D40F5" w:rsidRPr="00542759" w14:paraId="1374B9A9" w14:textId="77777777" w:rsidTr="00062EF3">
        <w:trPr>
          <w:trHeight w:val="187"/>
          <w:jc w:val="center"/>
          <w:ins w:id="311"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451CC40E" w14:textId="77777777" w:rsidR="008D40F5" w:rsidRPr="00542759" w:rsidRDefault="008D40F5" w:rsidP="00062EF3">
            <w:pPr>
              <w:keepNext/>
              <w:keepLines/>
              <w:spacing w:after="0"/>
              <w:rPr>
                <w:ins w:id="312"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B9A2247" w14:textId="77777777" w:rsidR="008D40F5" w:rsidRPr="00542759" w:rsidRDefault="008D40F5" w:rsidP="00062EF3">
            <w:pPr>
              <w:keepNext/>
              <w:keepLines/>
              <w:spacing w:after="0"/>
              <w:jc w:val="center"/>
              <w:rPr>
                <w:ins w:id="313" w:author="Sunlin Zhu/Performance &amp; Regulation Standard Lab /SRC-Beijing/Engineer/Samsung Electronics" w:date="2024-04-29T21:51:00Z"/>
                <w:rFonts w:ascii="Arial" w:hAnsi="Arial"/>
                <w:sz w:val="18"/>
              </w:rPr>
            </w:pPr>
            <w:ins w:id="314"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6321EBC9" w14:textId="77777777" w:rsidR="008D40F5" w:rsidRPr="00542759" w:rsidRDefault="008D40F5" w:rsidP="00062EF3">
            <w:pPr>
              <w:keepNext/>
              <w:keepLines/>
              <w:spacing w:after="0"/>
              <w:jc w:val="center"/>
              <w:rPr>
                <w:ins w:id="315"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75F70BD" w14:textId="77777777" w:rsidR="008D40F5" w:rsidRPr="00542759" w:rsidRDefault="008D40F5" w:rsidP="00062EF3">
            <w:pPr>
              <w:keepNext/>
              <w:keepLines/>
              <w:spacing w:after="0"/>
              <w:jc w:val="center"/>
              <w:rPr>
                <w:ins w:id="316" w:author="Sunlin Zhu/Performance &amp; Regulation Standard Lab /SRC-Beijing/Engineer/Samsung Electronics" w:date="2024-04-29T21:51:00Z"/>
                <w:rFonts w:ascii="Arial" w:hAnsi="Arial"/>
                <w:sz w:val="18"/>
              </w:rPr>
            </w:pPr>
            <w:ins w:id="317" w:author="Sunlin Zhu/Performance &amp; Regulation Standard Lab /SRC-Beijing/Engineer/Samsung Electronics" w:date="2024-04-29T21:51:00Z">
              <w:r w:rsidRPr="00542759">
                <w:rPr>
                  <w:rFonts w:ascii="Arial" w:hAnsi="Arial"/>
                  <w:sz w:val="18"/>
                </w:rPr>
                <w:t>CCR.2.1 TDD</w:t>
              </w:r>
            </w:ins>
          </w:p>
        </w:tc>
      </w:tr>
      <w:tr w:rsidR="008D40F5" w:rsidRPr="00542759" w14:paraId="11CCE831" w14:textId="77777777" w:rsidTr="00062EF3">
        <w:trPr>
          <w:trHeight w:val="187"/>
          <w:jc w:val="center"/>
          <w:ins w:id="318"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00034850" w14:textId="77777777" w:rsidR="008D40F5" w:rsidRPr="00542759" w:rsidRDefault="008D40F5" w:rsidP="00062EF3">
            <w:pPr>
              <w:keepNext/>
              <w:keepLines/>
              <w:spacing w:after="0"/>
              <w:rPr>
                <w:ins w:id="319" w:author="Sunlin Zhu/Performance &amp; Regulation Standard Lab /SRC-Beijing/Engineer/Samsung Electronics" w:date="2024-04-29T21:51:00Z"/>
                <w:rFonts w:ascii="Arial" w:hAnsi="Arial"/>
                <w:sz w:val="18"/>
              </w:rPr>
            </w:pPr>
            <w:ins w:id="320" w:author="Sunlin Zhu/Performance &amp; Regulation Standard Lab /SRC-Beijing/Engineer/Samsung Electronics" w:date="2024-04-29T21:51:00Z">
              <w:r w:rsidRPr="00542759">
                <w:rPr>
                  <w:rFonts w:ascii="Arial" w:hAnsi="Arial"/>
                  <w:sz w:val="18"/>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8F9D638" w14:textId="77777777" w:rsidR="008D40F5" w:rsidRPr="00542759" w:rsidRDefault="008D40F5" w:rsidP="00062EF3">
            <w:pPr>
              <w:keepNext/>
              <w:keepLines/>
              <w:spacing w:after="0"/>
              <w:jc w:val="center"/>
              <w:rPr>
                <w:ins w:id="321" w:author="Sunlin Zhu/Performance &amp; Regulation Standard Lab /SRC-Beijing/Engineer/Samsung Electronics" w:date="2024-04-29T21:51:00Z"/>
                <w:rFonts w:ascii="Arial" w:hAnsi="Arial"/>
                <w:sz w:val="18"/>
              </w:rPr>
            </w:pPr>
            <w:ins w:id="322" w:author="Sunlin Zhu/Performance &amp; Regulation Standard Lab /SRC-Beijing/Engineer/Samsung Electronics" w:date="2024-04-29T21:51:00Z">
              <w:r w:rsidRPr="00542759">
                <w:rPr>
                  <w:rFonts w:ascii="Arial"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
          <w:p w14:paraId="439BDBD1" w14:textId="77777777" w:rsidR="008D40F5" w:rsidRPr="00542759" w:rsidRDefault="008D40F5" w:rsidP="00062EF3">
            <w:pPr>
              <w:keepNext/>
              <w:keepLines/>
              <w:spacing w:after="0"/>
              <w:jc w:val="center"/>
              <w:rPr>
                <w:ins w:id="32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D4CAE70" w14:textId="77777777" w:rsidR="008D40F5" w:rsidRPr="00542759" w:rsidRDefault="008D40F5" w:rsidP="00062EF3">
            <w:pPr>
              <w:keepNext/>
              <w:keepLines/>
              <w:spacing w:after="0"/>
              <w:jc w:val="center"/>
              <w:rPr>
                <w:ins w:id="324" w:author="Sunlin Zhu/Performance &amp; Regulation Standard Lab /SRC-Beijing/Engineer/Samsung Electronics" w:date="2024-04-29T21:51:00Z"/>
                <w:rFonts w:ascii="Arial" w:hAnsi="Arial"/>
                <w:sz w:val="18"/>
              </w:rPr>
            </w:pPr>
            <w:ins w:id="325" w:author="Sunlin Zhu/Performance &amp; Regulation Standard Lab /SRC-Beijing/Engineer/Samsung Electronics" w:date="2024-04-29T21:51:00Z">
              <w:r w:rsidRPr="00542759">
                <w:rPr>
                  <w:rFonts w:ascii="Arial" w:hAnsi="Arial"/>
                  <w:sz w:val="18"/>
                </w:rPr>
                <w:t xml:space="preserve">SSB.3 FR1 </w:t>
              </w:r>
              <w:r w:rsidRPr="009E27DC">
                <w:rPr>
                  <w:rFonts w:ascii="Arial" w:hAnsi="Arial"/>
                  <w:sz w:val="18"/>
                </w:rPr>
                <w:t>for Cell1 and Cell2</w:t>
              </w:r>
            </w:ins>
          </w:p>
        </w:tc>
      </w:tr>
      <w:tr w:rsidR="008D40F5" w:rsidRPr="00542759" w14:paraId="31CF0137" w14:textId="77777777" w:rsidTr="00062EF3">
        <w:trPr>
          <w:trHeight w:val="187"/>
          <w:jc w:val="center"/>
          <w:ins w:id="326"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7CF449AF" w14:textId="77777777" w:rsidR="008D40F5" w:rsidRPr="00542759" w:rsidRDefault="008D40F5" w:rsidP="00062EF3">
            <w:pPr>
              <w:keepNext/>
              <w:keepLines/>
              <w:spacing w:after="0"/>
              <w:rPr>
                <w:ins w:id="327"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2BBAD05" w14:textId="77777777" w:rsidR="008D40F5" w:rsidRPr="00542759" w:rsidRDefault="008D40F5" w:rsidP="00062EF3">
            <w:pPr>
              <w:keepNext/>
              <w:keepLines/>
              <w:spacing w:after="0"/>
              <w:jc w:val="center"/>
              <w:rPr>
                <w:ins w:id="328" w:author="Sunlin Zhu/Performance &amp; Regulation Standard Lab /SRC-Beijing/Engineer/Samsung Electronics" w:date="2024-04-29T21:51:00Z"/>
                <w:rFonts w:ascii="Arial" w:hAnsi="Arial"/>
                <w:sz w:val="18"/>
              </w:rPr>
            </w:pPr>
            <w:ins w:id="329" w:author="Sunlin Zhu/Performance &amp; Regulation Standard Lab /SRC-Beijing/Engineer/Samsung Electronics" w:date="2024-04-29T21:51:00Z">
              <w:r w:rsidRPr="00542759">
                <w:rPr>
                  <w:rFonts w:ascii="Arial" w:hAnsi="Arial"/>
                  <w:sz w:val="18"/>
                </w:rPr>
                <w:t>2</w:t>
              </w:r>
            </w:ins>
          </w:p>
        </w:tc>
        <w:tc>
          <w:tcPr>
            <w:tcW w:w="1268" w:type="dxa"/>
            <w:tcBorders>
              <w:top w:val="nil"/>
              <w:left w:val="single" w:sz="4" w:space="0" w:color="auto"/>
              <w:bottom w:val="nil"/>
              <w:right w:val="single" w:sz="4" w:space="0" w:color="auto"/>
            </w:tcBorders>
            <w:shd w:val="clear" w:color="auto" w:fill="auto"/>
            <w:hideMark/>
          </w:tcPr>
          <w:p w14:paraId="34E968C4" w14:textId="77777777" w:rsidR="008D40F5" w:rsidRPr="00542759" w:rsidRDefault="008D40F5" w:rsidP="00062EF3">
            <w:pPr>
              <w:keepNext/>
              <w:keepLines/>
              <w:spacing w:after="0"/>
              <w:jc w:val="center"/>
              <w:rPr>
                <w:ins w:id="330"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964F9C5" w14:textId="77777777" w:rsidR="008D40F5" w:rsidRPr="00542759" w:rsidRDefault="008D40F5" w:rsidP="00062EF3">
            <w:pPr>
              <w:keepNext/>
              <w:keepLines/>
              <w:spacing w:after="0"/>
              <w:jc w:val="center"/>
              <w:rPr>
                <w:ins w:id="331" w:author="Sunlin Zhu/Performance &amp; Regulation Standard Lab /SRC-Beijing/Engineer/Samsung Electronics" w:date="2024-04-29T21:51:00Z"/>
                <w:rFonts w:ascii="Arial" w:hAnsi="Arial"/>
                <w:sz w:val="18"/>
              </w:rPr>
            </w:pPr>
            <w:ins w:id="332" w:author="Sunlin Zhu/Performance &amp; Regulation Standard Lab /SRC-Beijing/Engineer/Samsung Electronics" w:date="2024-04-29T21:51:00Z">
              <w:r w:rsidRPr="00542759">
                <w:rPr>
                  <w:rFonts w:ascii="Arial" w:hAnsi="Arial"/>
                  <w:sz w:val="18"/>
                </w:rPr>
                <w:t xml:space="preserve">SSB.3 FR1 </w:t>
              </w:r>
              <w:r w:rsidRPr="009E27DC">
                <w:rPr>
                  <w:rFonts w:ascii="Arial" w:hAnsi="Arial"/>
                  <w:sz w:val="18"/>
                </w:rPr>
                <w:t>for Cell1 and Cell2</w:t>
              </w:r>
              <w:r w:rsidRPr="00542759">
                <w:rPr>
                  <w:rFonts w:ascii="Arial" w:hAnsi="Arial"/>
                  <w:sz w:val="18"/>
                </w:rPr>
                <w:t xml:space="preserve"> </w:t>
              </w:r>
            </w:ins>
          </w:p>
        </w:tc>
      </w:tr>
      <w:tr w:rsidR="008D40F5" w:rsidRPr="00542759" w14:paraId="4A041ADB" w14:textId="77777777" w:rsidTr="00062EF3">
        <w:trPr>
          <w:trHeight w:val="187"/>
          <w:jc w:val="center"/>
          <w:ins w:id="333"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D6E5E30" w14:textId="77777777" w:rsidR="008D40F5" w:rsidRPr="00542759" w:rsidRDefault="008D40F5" w:rsidP="00062EF3">
            <w:pPr>
              <w:keepNext/>
              <w:keepLines/>
              <w:spacing w:after="0"/>
              <w:rPr>
                <w:ins w:id="334"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E205505" w14:textId="77777777" w:rsidR="008D40F5" w:rsidRPr="00542759" w:rsidRDefault="008D40F5" w:rsidP="00062EF3">
            <w:pPr>
              <w:keepNext/>
              <w:keepLines/>
              <w:spacing w:after="0"/>
              <w:jc w:val="center"/>
              <w:rPr>
                <w:ins w:id="335" w:author="Sunlin Zhu/Performance &amp; Regulation Standard Lab /SRC-Beijing/Engineer/Samsung Electronics" w:date="2024-04-29T21:51:00Z"/>
                <w:rFonts w:ascii="Arial" w:hAnsi="Arial"/>
                <w:sz w:val="18"/>
              </w:rPr>
            </w:pPr>
            <w:ins w:id="336" w:author="Sunlin Zhu/Performance &amp; Regulation Standard Lab /SRC-Beijing/Engineer/Samsung Electronics" w:date="2024-04-29T21:51:00Z">
              <w:r w:rsidRPr="00542759">
                <w:rPr>
                  <w:rFonts w:ascii="Arial" w:hAnsi="Arial"/>
                  <w:sz w:val="18"/>
                </w:rPr>
                <w:t>3</w:t>
              </w:r>
            </w:ins>
          </w:p>
        </w:tc>
        <w:tc>
          <w:tcPr>
            <w:tcW w:w="1268" w:type="dxa"/>
            <w:tcBorders>
              <w:top w:val="nil"/>
              <w:left w:val="single" w:sz="4" w:space="0" w:color="auto"/>
              <w:bottom w:val="single" w:sz="4" w:space="0" w:color="auto"/>
              <w:right w:val="single" w:sz="4" w:space="0" w:color="auto"/>
            </w:tcBorders>
            <w:shd w:val="clear" w:color="auto" w:fill="auto"/>
            <w:hideMark/>
          </w:tcPr>
          <w:p w14:paraId="796A64C6" w14:textId="77777777" w:rsidR="008D40F5" w:rsidRPr="00542759" w:rsidRDefault="008D40F5" w:rsidP="00062EF3">
            <w:pPr>
              <w:keepNext/>
              <w:keepLines/>
              <w:spacing w:after="0"/>
              <w:jc w:val="center"/>
              <w:rPr>
                <w:ins w:id="33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1A8F678" w14:textId="77777777" w:rsidR="008D40F5" w:rsidRPr="00542759" w:rsidRDefault="008D40F5" w:rsidP="00062EF3">
            <w:pPr>
              <w:keepNext/>
              <w:keepLines/>
              <w:spacing w:after="0"/>
              <w:jc w:val="center"/>
              <w:rPr>
                <w:ins w:id="338" w:author="Sunlin Zhu/Performance &amp; Regulation Standard Lab /SRC-Beijing/Engineer/Samsung Electronics" w:date="2024-04-29T21:51:00Z"/>
                <w:rFonts w:ascii="Arial" w:hAnsi="Arial"/>
                <w:sz w:val="18"/>
              </w:rPr>
            </w:pPr>
            <w:ins w:id="339" w:author="Sunlin Zhu/Performance &amp; Regulation Standard Lab /SRC-Beijing/Engineer/Samsung Electronics" w:date="2024-04-29T21:51:00Z">
              <w:r w:rsidRPr="00542759">
                <w:rPr>
                  <w:rFonts w:ascii="Arial" w:hAnsi="Arial"/>
                  <w:sz w:val="18"/>
                </w:rPr>
                <w:t xml:space="preserve">SSB.4 FR1 </w:t>
              </w:r>
              <w:r w:rsidRPr="009E27DC">
                <w:rPr>
                  <w:rFonts w:ascii="Arial" w:hAnsi="Arial"/>
                  <w:sz w:val="18"/>
                </w:rPr>
                <w:t>for Cell1 and Cell2</w:t>
              </w:r>
            </w:ins>
          </w:p>
        </w:tc>
      </w:tr>
      <w:tr w:rsidR="008D40F5" w:rsidRPr="00542759" w14:paraId="530D4C7A" w14:textId="77777777" w:rsidTr="00062EF3">
        <w:trPr>
          <w:trHeight w:val="187"/>
          <w:jc w:val="center"/>
          <w:ins w:id="340"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A87256B" w14:textId="77777777" w:rsidR="008D40F5" w:rsidRPr="00542759" w:rsidRDefault="008D40F5" w:rsidP="00062EF3">
            <w:pPr>
              <w:keepNext/>
              <w:keepLines/>
              <w:spacing w:after="0"/>
              <w:rPr>
                <w:ins w:id="341" w:author="Sunlin Zhu/Performance &amp; Regulation Standard Lab /SRC-Beijing/Engineer/Samsung Electronics" w:date="2024-04-29T21:51:00Z"/>
                <w:rFonts w:ascii="Arial" w:hAnsi="Arial"/>
                <w:sz w:val="18"/>
              </w:rPr>
            </w:pPr>
            <w:ins w:id="342" w:author="Sunlin Zhu/Performance &amp; Regulation Standard Lab /SRC-Beijing/Engineer/Samsung Electronics" w:date="2024-04-29T21:51:00Z">
              <w:r w:rsidRPr="00542759">
                <w:rPr>
                  <w:rFonts w:ascii="Arial" w:hAnsi="Arial"/>
                  <w:sz w:val="18"/>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DB3415A" w14:textId="77777777" w:rsidR="008D40F5" w:rsidRPr="00542759" w:rsidRDefault="008D40F5" w:rsidP="00062EF3">
            <w:pPr>
              <w:keepNext/>
              <w:keepLines/>
              <w:spacing w:after="0"/>
              <w:jc w:val="center"/>
              <w:rPr>
                <w:ins w:id="343" w:author="Sunlin Zhu/Performance &amp; Regulation Standard Lab /SRC-Beijing/Engineer/Samsung Electronics" w:date="2024-04-29T21:51:00Z"/>
                <w:rFonts w:ascii="Arial" w:hAnsi="Arial"/>
                <w:sz w:val="18"/>
              </w:rPr>
            </w:pPr>
            <w:ins w:id="344"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70DEFE79" w14:textId="77777777" w:rsidR="008D40F5" w:rsidRPr="00542759" w:rsidRDefault="008D40F5" w:rsidP="00062EF3">
            <w:pPr>
              <w:keepNext/>
              <w:keepLines/>
              <w:spacing w:after="0"/>
              <w:jc w:val="center"/>
              <w:rPr>
                <w:ins w:id="345"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D54D90" w14:textId="77777777" w:rsidR="008D40F5" w:rsidRPr="00542759" w:rsidRDefault="008D40F5" w:rsidP="00062EF3">
            <w:pPr>
              <w:keepNext/>
              <w:keepLines/>
              <w:spacing w:after="0"/>
              <w:jc w:val="center"/>
              <w:rPr>
                <w:ins w:id="346" w:author="Sunlin Zhu/Performance &amp; Regulation Standard Lab /SRC-Beijing/Engineer/Samsung Electronics" w:date="2024-04-29T21:51:00Z"/>
                <w:rFonts w:ascii="Arial" w:hAnsi="Arial"/>
                <w:sz w:val="18"/>
              </w:rPr>
            </w:pPr>
            <w:ins w:id="347" w:author="Sunlin Zhu/Performance &amp; Regulation Standard Lab /SRC-Beijing/Engineer/Samsung Electronics" w:date="2024-04-29T21:51:00Z">
              <w:r w:rsidRPr="00542759">
                <w:rPr>
                  <w:rFonts w:ascii="Arial" w:hAnsi="Arial"/>
                  <w:sz w:val="18"/>
                </w:rPr>
                <w:t>OP.1</w:t>
              </w:r>
            </w:ins>
          </w:p>
        </w:tc>
      </w:tr>
      <w:tr w:rsidR="008D40F5" w:rsidRPr="00542759" w14:paraId="2E599412" w14:textId="77777777" w:rsidTr="00062EF3">
        <w:trPr>
          <w:trHeight w:val="187"/>
          <w:jc w:val="center"/>
          <w:ins w:id="348"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403BC2E1" w14:textId="77777777" w:rsidR="008D40F5" w:rsidRPr="00542759" w:rsidRDefault="008D40F5" w:rsidP="00062EF3">
            <w:pPr>
              <w:keepNext/>
              <w:keepLines/>
              <w:spacing w:after="0"/>
              <w:rPr>
                <w:ins w:id="349" w:author="Sunlin Zhu/Performance &amp; Regulation Standard Lab /SRC-Beijing/Engineer/Samsung Electronics" w:date="2024-04-29T21:51:00Z"/>
                <w:rFonts w:ascii="Arial" w:hAnsi="Arial"/>
                <w:sz w:val="18"/>
              </w:rPr>
            </w:pPr>
            <w:ins w:id="350" w:author="Sunlin Zhu/Performance &amp; Regulation Standard Lab /SRC-Beijing/Engineer/Samsung Electronics" w:date="2024-04-29T21:51:00Z">
              <w:r w:rsidRPr="00542759">
                <w:rPr>
                  <w:rFonts w:ascii="Arial" w:hAnsi="Arial"/>
                  <w:sz w:val="18"/>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B0146B" w14:textId="77777777" w:rsidR="008D40F5" w:rsidRPr="00542759" w:rsidRDefault="008D40F5" w:rsidP="00062EF3">
            <w:pPr>
              <w:keepNext/>
              <w:keepLines/>
              <w:spacing w:after="0"/>
              <w:jc w:val="center"/>
              <w:rPr>
                <w:ins w:id="351" w:author="Sunlin Zhu/Performance &amp; Regulation Standard Lab /SRC-Beijing/Engineer/Samsung Electronics" w:date="2024-04-29T21:51:00Z"/>
                <w:rFonts w:ascii="Arial" w:hAnsi="Arial"/>
                <w:sz w:val="18"/>
              </w:rPr>
            </w:pPr>
            <w:ins w:id="352"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310C2F2E" w14:textId="77777777" w:rsidR="008D40F5" w:rsidRPr="00542759" w:rsidRDefault="008D40F5" w:rsidP="00062EF3">
            <w:pPr>
              <w:keepNext/>
              <w:keepLines/>
              <w:spacing w:after="0"/>
              <w:jc w:val="center"/>
              <w:rPr>
                <w:ins w:id="35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B7AB72D" w14:textId="77777777" w:rsidR="008D40F5" w:rsidRPr="00542759" w:rsidRDefault="008D40F5" w:rsidP="00062EF3">
            <w:pPr>
              <w:keepNext/>
              <w:keepLines/>
              <w:spacing w:after="0"/>
              <w:jc w:val="center"/>
              <w:rPr>
                <w:ins w:id="354" w:author="Sunlin Zhu/Performance &amp; Regulation Standard Lab /SRC-Beijing/Engineer/Samsung Electronics" w:date="2024-04-29T21:51:00Z"/>
                <w:rFonts w:ascii="Arial" w:hAnsi="Arial"/>
                <w:sz w:val="18"/>
              </w:rPr>
            </w:pPr>
            <w:ins w:id="355" w:author="Sunlin Zhu/Performance &amp; Regulation Standard Lab /SRC-Beijing/Engineer/Samsung Electronics" w:date="2024-04-29T21:51:00Z">
              <w:r w:rsidRPr="00542759">
                <w:rPr>
                  <w:rFonts w:ascii="Arial" w:hAnsi="Arial"/>
                  <w:sz w:val="18"/>
                </w:rPr>
                <w:t>DLBWP.0.1</w:t>
              </w:r>
            </w:ins>
          </w:p>
          <w:p w14:paraId="6DD20D6A" w14:textId="77777777" w:rsidR="008D40F5" w:rsidRPr="00542759" w:rsidRDefault="008D40F5" w:rsidP="00062EF3">
            <w:pPr>
              <w:keepNext/>
              <w:keepLines/>
              <w:spacing w:after="0"/>
              <w:jc w:val="center"/>
              <w:rPr>
                <w:ins w:id="356" w:author="Sunlin Zhu/Performance &amp; Regulation Standard Lab /SRC-Beijing/Engineer/Samsung Electronics" w:date="2024-04-29T21:51:00Z"/>
                <w:rFonts w:ascii="Arial" w:hAnsi="Arial"/>
                <w:sz w:val="18"/>
              </w:rPr>
            </w:pPr>
            <w:ins w:id="357" w:author="Sunlin Zhu/Performance &amp; Regulation Standard Lab /SRC-Beijing/Engineer/Samsung Electronics" w:date="2024-04-29T21:51:00Z">
              <w:r w:rsidRPr="00542759">
                <w:rPr>
                  <w:rFonts w:ascii="Arial" w:hAnsi="Arial"/>
                  <w:sz w:val="18"/>
                </w:rPr>
                <w:t>ULBWP.0.1</w:t>
              </w:r>
            </w:ins>
          </w:p>
        </w:tc>
      </w:tr>
      <w:tr w:rsidR="008D40F5" w:rsidRPr="00542759" w14:paraId="2CC6D02C" w14:textId="77777777" w:rsidTr="00062EF3">
        <w:trPr>
          <w:trHeight w:val="187"/>
          <w:jc w:val="center"/>
          <w:ins w:id="358"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3D92340E" w14:textId="77777777" w:rsidR="008D40F5" w:rsidRPr="00542759" w:rsidRDefault="008D40F5" w:rsidP="00062EF3">
            <w:pPr>
              <w:keepNext/>
              <w:keepLines/>
              <w:spacing w:after="0"/>
              <w:rPr>
                <w:ins w:id="359" w:author="Sunlin Zhu/Performance &amp; Regulation Standard Lab /SRC-Beijing/Engineer/Samsung Electronics" w:date="2024-04-29T21:51:00Z"/>
                <w:rFonts w:ascii="Arial" w:hAnsi="Arial"/>
                <w:sz w:val="18"/>
              </w:rPr>
            </w:pPr>
            <w:ins w:id="360" w:author="Sunlin Zhu/Performance &amp; Regulation Standard Lab /SRC-Beijing/Engineer/Samsung Electronics" w:date="2024-04-29T21:51:00Z">
              <w:r w:rsidRPr="00542759">
                <w:rPr>
                  <w:rFonts w:ascii="Arial" w:hAnsi="Arial"/>
                  <w:sz w:val="18"/>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CE3DBCC" w14:textId="77777777" w:rsidR="008D40F5" w:rsidRPr="00542759" w:rsidRDefault="008D40F5" w:rsidP="00062EF3">
            <w:pPr>
              <w:keepNext/>
              <w:keepLines/>
              <w:spacing w:after="0"/>
              <w:jc w:val="center"/>
              <w:rPr>
                <w:ins w:id="361" w:author="Sunlin Zhu/Performance &amp; Regulation Standard Lab /SRC-Beijing/Engineer/Samsung Electronics" w:date="2024-04-29T21:51:00Z"/>
                <w:rFonts w:ascii="Arial" w:hAnsi="Arial"/>
                <w:sz w:val="18"/>
              </w:rPr>
            </w:pPr>
            <w:ins w:id="362"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3C73EB5D" w14:textId="77777777" w:rsidR="008D40F5" w:rsidRPr="00542759" w:rsidRDefault="008D40F5" w:rsidP="00062EF3">
            <w:pPr>
              <w:keepNext/>
              <w:keepLines/>
              <w:spacing w:after="0"/>
              <w:jc w:val="center"/>
              <w:rPr>
                <w:ins w:id="36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61928D9" w14:textId="77777777" w:rsidR="008D40F5" w:rsidRPr="00542759" w:rsidRDefault="008D40F5" w:rsidP="00062EF3">
            <w:pPr>
              <w:keepNext/>
              <w:keepLines/>
              <w:spacing w:after="0"/>
              <w:jc w:val="center"/>
              <w:rPr>
                <w:ins w:id="364" w:author="Sunlin Zhu/Performance &amp; Regulation Standard Lab /SRC-Beijing/Engineer/Samsung Electronics" w:date="2024-04-29T21:51:00Z"/>
                <w:rFonts w:ascii="Arial" w:hAnsi="Arial"/>
                <w:sz w:val="18"/>
              </w:rPr>
            </w:pPr>
            <w:ins w:id="365" w:author="Sunlin Zhu/Performance &amp; Regulation Standard Lab /SRC-Beijing/Engineer/Samsung Electronics" w:date="2024-04-29T21:51:00Z">
              <w:r w:rsidRPr="00542759">
                <w:rPr>
                  <w:rFonts w:ascii="Arial" w:hAnsi="Arial"/>
                  <w:sz w:val="18"/>
                </w:rPr>
                <w:t>DLBWP.1.1</w:t>
              </w:r>
            </w:ins>
          </w:p>
          <w:p w14:paraId="4E40F369" w14:textId="77777777" w:rsidR="008D40F5" w:rsidRPr="00542759" w:rsidRDefault="008D40F5" w:rsidP="00062EF3">
            <w:pPr>
              <w:keepNext/>
              <w:keepLines/>
              <w:spacing w:after="0"/>
              <w:jc w:val="center"/>
              <w:rPr>
                <w:ins w:id="366" w:author="Sunlin Zhu/Performance &amp; Regulation Standard Lab /SRC-Beijing/Engineer/Samsung Electronics" w:date="2024-04-29T21:51:00Z"/>
                <w:rFonts w:ascii="Arial" w:hAnsi="Arial"/>
                <w:sz w:val="18"/>
              </w:rPr>
            </w:pPr>
            <w:ins w:id="367" w:author="Sunlin Zhu/Performance &amp; Regulation Standard Lab /SRC-Beijing/Engineer/Samsung Electronics" w:date="2024-04-29T21:51:00Z">
              <w:r w:rsidRPr="00542759">
                <w:rPr>
                  <w:rFonts w:ascii="Arial" w:hAnsi="Arial"/>
                  <w:sz w:val="18"/>
                </w:rPr>
                <w:t>ULBWP.1.1</w:t>
              </w:r>
            </w:ins>
          </w:p>
        </w:tc>
      </w:tr>
      <w:tr w:rsidR="008D40F5" w:rsidRPr="00542759" w14:paraId="2EBBC92C" w14:textId="77777777" w:rsidTr="00062EF3">
        <w:trPr>
          <w:trHeight w:val="187"/>
          <w:jc w:val="center"/>
          <w:ins w:id="368"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622CF755" w14:textId="77777777" w:rsidR="008D40F5" w:rsidRPr="00542759" w:rsidRDefault="008D40F5" w:rsidP="00062EF3">
            <w:pPr>
              <w:keepNext/>
              <w:keepLines/>
              <w:spacing w:after="0"/>
              <w:rPr>
                <w:ins w:id="369" w:author="Sunlin Zhu/Performance &amp; Regulation Standard Lab /SRC-Beijing/Engineer/Samsung Electronics" w:date="2024-04-29T21:51:00Z"/>
                <w:rFonts w:ascii="Arial" w:hAnsi="Arial"/>
                <w:sz w:val="18"/>
              </w:rPr>
            </w:pPr>
            <w:ins w:id="370" w:author="Sunlin Zhu/Performance &amp; Regulation Standard Lab /SRC-Beijing/Engineer/Samsung Electronics" w:date="2024-04-29T21:51:00Z">
              <w:r w:rsidRPr="00542759">
                <w:rPr>
                  <w:rFonts w:ascii="Arial" w:hAnsi="Arial"/>
                  <w:sz w:val="18"/>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2195F6D" w14:textId="77777777" w:rsidR="008D40F5" w:rsidRPr="00542759" w:rsidRDefault="008D40F5" w:rsidP="00062EF3">
            <w:pPr>
              <w:keepNext/>
              <w:keepLines/>
              <w:spacing w:after="0"/>
              <w:jc w:val="center"/>
              <w:rPr>
                <w:ins w:id="371" w:author="Sunlin Zhu/Performance &amp; Regulation Standard Lab /SRC-Beijing/Engineer/Samsung Electronics" w:date="2024-04-29T21:51:00Z"/>
                <w:rFonts w:ascii="Arial" w:hAnsi="Arial"/>
                <w:sz w:val="18"/>
              </w:rPr>
            </w:pPr>
            <w:ins w:id="372"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526ED9D9" w14:textId="77777777" w:rsidR="008D40F5" w:rsidRPr="00542759" w:rsidRDefault="008D40F5" w:rsidP="00062EF3">
            <w:pPr>
              <w:keepNext/>
              <w:keepLines/>
              <w:spacing w:after="0"/>
              <w:jc w:val="center"/>
              <w:rPr>
                <w:ins w:id="37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1A8406A" w14:textId="77777777" w:rsidR="008D40F5" w:rsidRPr="00542759" w:rsidRDefault="008D40F5" w:rsidP="00062EF3">
            <w:pPr>
              <w:keepNext/>
              <w:keepLines/>
              <w:spacing w:after="0"/>
              <w:jc w:val="center"/>
              <w:rPr>
                <w:ins w:id="374" w:author="Sunlin Zhu/Performance &amp; Regulation Standard Lab /SRC-Beijing/Engineer/Samsung Electronics" w:date="2024-04-29T21:51:00Z"/>
                <w:rFonts w:ascii="Arial" w:hAnsi="Arial"/>
                <w:sz w:val="18"/>
              </w:rPr>
            </w:pPr>
            <w:ins w:id="375" w:author="Sunlin Zhu/Performance &amp; Regulation Standard Lab /SRC-Beijing/Engineer/Samsung Electronics" w:date="2024-04-29T21:51:00Z">
              <w:r w:rsidRPr="00542759">
                <w:rPr>
                  <w:rFonts w:ascii="Arial" w:hAnsi="Arial"/>
                  <w:sz w:val="18"/>
                </w:rPr>
                <w:t>SMTC.1</w:t>
              </w:r>
            </w:ins>
          </w:p>
        </w:tc>
      </w:tr>
      <w:tr w:rsidR="008D40F5" w:rsidRPr="00542759" w14:paraId="14C4BA60" w14:textId="77777777" w:rsidTr="00062EF3">
        <w:trPr>
          <w:trHeight w:val="187"/>
          <w:jc w:val="center"/>
          <w:ins w:id="376" w:author="Sunlin Zhu/Performance &amp; Regulation Standard Lab /SRC-Beijing/Engineer/Samsung Electronics" w:date="2024-04-29T21:51:00Z"/>
        </w:trPr>
        <w:tc>
          <w:tcPr>
            <w:tcW w:w="3163" w:type="dxa"/>
            <w:tcBorders>
              <w:top w:val="single" w:sz="4" w:space="0" w:color="auto"/>
              <w:left w:val="single" w:sz="4" w:space="0" w:color="auto"/>
              <w:bottom w:val="nil"/>
              <w:right w:val="single" w:sz="4" w:space="0" w:color="auto"/>
            </w:tcBorders>
            <w:shd w:val="clear" w:color="auto" w:fill="auto"/>
            <w:hideMark/>
          </w:tcPr>
          <w:p w14:paraId="75216C55" w14:textId="77777777" w:rsidR="008D40F5" w:rsidRPr="00542759" w:rsidRDefault="008D40F5" w:rsidP="00062EF3">
            <w:pPr>
              <w:keepNext/>
              <w:keepLines/>
              <w:spacing w:after="0"/>
              <w:rPr>
                <w:ins w:id="377" w:author="Sunlin Zhu/Performance &amp; Regulation Standard Lab /SRC-Beijing/Engineer/Samsung Electronics" w:date="2024-04-29T21:51:00Z"/>
                <w:rFonts w:ascii="Arial" w:hAnsi="Arial"/>
                <w:sz w:val="18"/>
              </w:rPr>
            </w:pPr>
            <w:ins w:id="378" w:author="Sunlin Zhu/Performance &amp; Regulation Standard Lab /SRC-Beijing/Engineer/Samsung Electronics" w:date="2024-04-29T21:51:00Z">
              <w:r w:rsidRPr="00542759">
                <w:rPr>
                  <w:rFonts w:ascii="Arial" w:eastAsia="Calibri" w:hAnsi="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E45EBEF" w14:textId="77777777" w:rsidR="008D40F5" w:rsidRPr="00542759" w:rsidRDefault="008D40F5" w:rsidP="00062EF3">
            <w:pPr>
              <w:keepNext/>
              <w:keepLines/>
              <w:spacing w:after="0"/>
              <w:jc w:val="center"/>
              <w:rPr>
                <w:ins w:id="379" w:author="Sunlin Zhu/Performance &amp; Regulation Standard Lab /SRC-Beijing/Engineer/Samsung Electronics" w:date="2024-04-29T21:51:00Z"/>
                <w:rFonts w:ascii="Arial" w:hAnsi="Arial"/>
                <w:sz w:val="18"/>
              </w:rPr>
            </w:pPr>
            <w:ins w:id="380" w:author="Sunlin Zhu/Performance &amp; Regulation Standard Lab /SRC-Beijing/Engineer/Samsung Electronics" w:date="2024-04-29T21:51:00Z">
              <w:r w:rsidRPr="00542759">
                <w:rPr>
                  <w:rFonts w:ascii="Arial" w:eastAsia="Calibri" w:hAnsi="Arial"/>
                  <w:sz w:val="18"/>
                  <w:szCs w:val="18"/>
                </w:rPr>
                <w:t>1</w:t>
              </w:r>
            </w:ins>
          </w:p>
        </w:tc>
        <w:tc>
          <w:tcPr>
            <w:tcW w:w="1268" w:type="dxa"/>
            <w:tcBorders>
              <w:top w:val="single" w:sz="4" w:space="0" w:color="auto"/>
              <w:left w:val="single" w:sz="4" w:space="0" w:color="auto"/>
              <w:bottom w:val="single" w:sz="4" w:space="0" w:color="auto"/>
              <w:right w:val="single" w:sz="4" w:space="0" w:color="auto"/>
            </w:tcBorders>
          </w:tcPr>
          <w:p w14:paraId="7B78F308" w14:textId="77777777" w:rsidR="008D40F5" w:rsidRPr="00542759" w:rsidRDefault="008D40F5" w:rsidP="00062EF3">
            <w:pPr>
              <w:keepNext/>
              <w:keepLines/>
              <w:spacing w:after="0"/>
              <w:jc w:val="center"/>
              <w:rPr>
                <w:ins w:id="38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10777C" w14:textId="77777777" w:rsidR="008D40F5" w:rsidRPr="00542759" w:rsidRDefault="008D40F5" w:rsidP="00062EF3">
            <w:pPr>
              <w:keepNext/>
              <w:keepLines/>
              <w:spacing w:after="0"/>
              <w:jc w:val="center"/>
              <w:rPr>
                <w:ins w:id="382" w:author="Sunlin Zhu/Performance &amp; Regulation Standard Lab /SRC-Beijing/Engineer/Samsung Electronics" w:date="2024-04-29T21:51:00Z"/>
                <w:rFonts w:ascii="Arial" w:hAnsi="Arial"/>
                <w:sz w:val="18"/>
              </w:rPr>
            </w:pPr>
            <w:ins w:id="383" w:author="Sunlin Zhu/Performance &amp; Regulation Standard Lab /SRC-Beijing/Engineer/Samsung Electronics" w:date="2024-04-29T21:51:00Z">
              <w:r w:rsidRPr="00542759">
                <w:rPr>
                  <w:rFonts w:ascii="Arial" w:eastAsia="Calibri" w:hAnsi="Arial"/>
                  <w:snapToGrid w:val="0"/>
                  <w:sz w:val="18"/>
                  <w:szCs w:val="18"/>
                </w:rPr>
                <w:t>TRS.1.1 FDD</w:t>
              </w:r>
            </w:ins>
          </w:p>
        </w:tc>
      </w:tr>
      <w:tr w:rsidR="008D40F5" w:rsidRPr="00542759" w14:paraId="575B6F93" w14:textId="77777777" w:rsidTr="00062EF3">
        <w:trPr>
          <w:trHeight w:val="187"/>
          <w:jc w:val="center"/>
          <w:ins w:id="384" w:author="Sunlin Zhu/Performance &amp; Regulation Standard Lab /SRC-Beijing/Engineer/Samsung Electronics" w:date="2024-04-29T21:51:00Z"/>
        </w:trPr>
        <w:tc>
          <w:tcPr>
            <w:tcW w:w="3163" w:type="dxa"/>
            <w:tcBorders>
              <w:top w:val="nil"/>
              <w:left w:val="single" w:sz="4" w:space="0" w:color="auto"/>
              <w:bottom w:val="nil"/>
              <w:right w:val="single" w:sz="4" w:space="0" w:color="auto"/>
            </w:tcBorders>
            <w:shd w:val="clear" w:color="auto" w:fill="auto"/>
            <w:hideMark/>
          </w:tcPr>
          <w:p w14:paraId="5A2E9EAF" w14:textId="77777777" w:rsidR="008D40F5" w:rsidRPr="00542759" w:rsidRDefault="008D40F5" w:rsidP="00062EF3">
            <w:pPr>
              <w:keepNext/>
              <w:keepLines/>
              <w:spacing w:after="0"/>
              <w:rPr>
                <w:ins w:id="385"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98A870D" w14:textId="77777777" w:rsidR="008D40F5" w:rsidRPr="00542759" w:rsidRDefault="008D40F5" w:rsidP="00062EF3">
            <w:pPr>
              <w:keepNext/>
              <w:keepLines/>
              <w:spacing w:after="0"/>
              <w:jc w:val="center"/>
              <w:rPr>
                <w:ins w:id="386" w:author="Sunlin Zhu/Performance &amp; Regulation Standard Lab /SRC-Beijing/Engineer/Samsung Electronics" w:date="2024-04-29T21:51:00Z"/>
                <w:rFonts w:ascii="Arial" w:hAnsi="Arial"/>
                <w:sz w:val="18"/>
              </w:rPr>
            </w:pPr>
            <w:ins w:id="387" w:author="Sunlin Zhu/Performance &amp; Regulation Standard Lab /SRC-Beijing/Engineer/Samsung Electronics" w:date="2024-04-29T21:51:00Z">
              <w:r w:rsidRPr="00542759">
                <w:rPr>
                  <w:rFonts w:ascii="Arial" w:eastAsia="Calibri" w:hAnsi="Arial"/>
                  <w:sz w:val="18"/>
                  <w:szCs w:val="18"/>
                </w:rPr>
                <w:t>2</w:t>
              </w:r>
            </w:ins>
          </w:p>
        </w:tc>
        <w:tc>
          <w:tcPr>
            <w:tcW w:w="1268" w:type="dxa"/>
            <w:tcBorders>
              <w:top w:val="single" w:sz="4" w:space="0" w:color="auto"/>
              <w:left w:val="single" w:sz="4" w:space="0" w:color="auto"/>
              <w:bottom w:val="single" w:sz="4" w:space="0" w:color="auto"/>
              <w:right w:val="single" w:sz="4" w:space="0" w:color="auto"/>
            </w:tcBorders>
          </w:tcPr>
          <w:p w14:paraId="626BD1A4" w14:textId="77777777" w:rsidR="008D40F5" w:rsidRPr="00542759" w:rsidRDefault="008D40F5" w:rsidP="00062EF3">
            <w:pPr>
              <w:keepNext/>
              <w:keepLines/>
              <w:spacing w:after="0"/>
              <w:jc w:val="center"/>
              <w:rPr>
                <w:ins w:id="388"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D566B33" w14:textId="77777777" w:rsidR="008D40F5" w:rsidRPr="00542759" w:rsidRDefault="008D40F5" w:rsidP="00062EF3">
            <w:pPr>
              <w:keepNext/>
              <w:keepLines/>
              <w:spacing w:after="0"/>
              <w:jc w:val="center"/>
              <w:rPr>
                <w:ins w:id="389" w:author="Sunlin Zhu/Performance &amp; Regulation Standard Lab /SRC-Beijing/Engineer/Samsung Electronics" w:date="2024-04-29T21:51:00Z"/>
                <w:rFonts w:ascii="Arial" w:hAnsi="Arial"/>
                <w:sz w:val="18"/>
              </w:rPr>
            </w:pPr>
            <w:ins w:id="390" w:author="Sunlin Zhu/Performance &amp; Regulation Standard Lab /SRC-Beijing/Engineer/Samsung Electronics" w:date="2024-04-29T21:51:00Z">
              <w:r w:rsidRPr="00542759">
                <w:rPr>
                  <w:rFonts w:ascii="Arial" w:eastAsia="Calibri" w:hAnsi="Arial"/>
                  <w:snapToGrid w:val="0"/>
                  <w:sz w:val="18"/>
                  <w:szCs w:val="18"/>
                </w:rPr>
                <w:t>TRS.1.1 TDD</w:t>
              </w:r>
            </w:ins>
          </w:p>
        </w:tc>
      </w:tr>
      <w:tr w:rsidR="008D40F5" w:rsidRPr="00542759" w14:paraId="6277EF4B" w14:textId="77777777" w:rsidTr="00062EF3">
        <w:trPr>
          <w:trHeight w:val="187"/>
          <w:jc w:val="center"/>
          <w:ins w:id="391" w:author="Sunlin Zhu/Performance &amp; Regulation Standard Lab /SRC-Beijing/Engineer/Samsung Electronics" w:date="2024-04-29T21:51:00Z"/>
        </w:trPr>
        <w:tc>
          <w:tcPr>
            <w:tcW w:w="3163" w:type="dxa"/>
            <w:tcBorders>
              <w:top w:val="nil"/>
              <w:left w:val="single" w:sz="4" w:space="0" w:color="auto"/>
              <w:bottom w:val="single" w:sz="4" w:space="0" w:color="auto"/>
              <w:right w:val="single" w:sz="4" w:space="0" w:color="auto"/>
            </w:tcBorders>
            <w:shd w:val="clear" w:color="auto" w:fill="auto"/>
            <w:hideMark/>
          </w:tcPr>
          <w:p w14:paraId="69D43164" w14:textId="77777777" w:rsidR="008D40F5" w:rsidRPr="00542759" w:rsidRDefault="008D40F5" w:rsidP="00062EF3">
            <w:pPr>
              <w:keepNext/>
              <w:keepLines/>
              <w:spacing w:after="0"/>
              <w:rPr>
                <w:ins w:id="392"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C77C51D" w14:textId="77777777" w:rsidR="008D40F5" w:rsidRPr="00542759" w:rsidRDefault="008D40F5" w:rsidP="00062EF3">
            <w:pPr>
              <w:keepNext/>
              <w:keepLines/>
              <w:spacing w:after="0"/>
              <w:jc w:val="center"/>
              <w:rPr>
                <w:ins w:id="393" w:author="Sunlin Zhu/Performance &amp; Regulation Standard Lab /SRC-Beijing/Engineer/Samsung Electronics" w:date="2024-04-29T21:51:00Z"/>
                <w:rFonts w:ascii="Arial" w:hAnsi="Arial"/>
                <w:sz w:val="18"/>
              </w:rPr>
            </w:pPr>
            <w:ins w:id="394" w:author="Sunlin Zhu/Performance &amp; Regulation Standard Lab /SRC-Beijing/Engineer/Samsung Electronics" w:date="2024-04-29T21:51:00Z">
              <w:r w:rsidRPr="00542759">
                <w:rPr>
                  <w:rFonts w:ascii="Arial" w:eastAsia="Calibri" w:hAnsi="Arial"/>
                  <w:sz w:val="18"/>
                  <w:szCs w:val="18"/>
                </w:rPr>
                <w:t>3</w:t>
              </w:r>
            </w:ins>
          </w:p>
        </w:tc>
        <w:tc>
          <w:tcPr>
            <w:tcW w:w="1268" w:type="dxa"/>
            <w:tcBorders>
              <w:top w:val="single" w:sz="4" w:space="0" w:color="auto"/>
              <w:left w:val="single" w:sz="4" w:space="0" w:color="auto"/>
              <w:bottom w:val="single" w:sz="4" w:space="0" w:color="auto"/>
              <w:right w:val="single" w:sz="4" w:space="0" w:color="auto"/>
            </w:tcBorders>
          </w:tcPr>
          <w:p w14:paraId="69D19FB5" w14:textId="77777777" w:rsidR="008D40F5" w:rsidRPr="00542759" w:rsidRDefault="008D40F5" w:rsidP="00062EF3">
            <w:pPr>
              <w:keepNext/>
              <w:keepLines/>
              <w:spacing w:after="0"/>
              <w:jc w:val="center"/>
              <w:rPr>
                <w:ins w:id="395"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E8C91C" w14:textId="77777777" w:rsidR="008D40F5" w:rsidRPr="00542759" w:rsidRDefault="008D40F5" w:rsidP="00062EF3">
            <w:pPr>
              <w:keepNext/>
              <w:keepLines/>
              <w:spacing w:after="0"/>
              <w:jc w:val="center"/>
              <w:rPr>
                <w:ins w:id="396" w:author="Sunlin Zhu/Performance &amp; Regulation Standard Lab /SRC-Beijing/Engineer/Samsung Electronics" w:date="2024-04-29T21:51:00Z"/>
                <w:rFonts w:ascii="Arial" w:hAnsi="Arial"/>
                <w:sz w:val="18"/>
              </w:rPr>
            </w:pPr>
            <w:ins w:id="397" w:author="Sunlin Zhu/Performance &amp; Regulation Standard Lab /SRC-Beijing/Engineer/Samsung Electronics" w:date="2024-04-29T21:51:00Z">
              <w:r w:rsidRPr="00542759">
                <w:rPr>
                  <w:rFonts w:ascii="Arial" w:eastAsia="Calibri" w:hAnsi="Arial"/>
                  <w:snapToGrid w:val="0"/>
                  <w:sz w:val="18"/>
                  <w:szCs w:val="18"/>
                </w:rPr>
                <w:t>TRS.1.2 TDD</w:t>
              </w:r>
            </w:ins>
          </w:p>
        </w:tc>
      </w:tr>
      <w:tr w:rsidR="008D40F5" w:rsidRPr="00542759" w14:paraId="424A4CF5" w14:textId="77777777" w:rsidTr="00062EF3">
        <w:trPr>
          <w:trHeight w:val="187"/>
          <w:jc w:val="center"/>
          <w:ins w:id="398"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E23EBF6" w14:textId="77777777" w:rsidR="008D40F5" w:rsidRPr="00542759" w:rsidRDefault="008D40F5" w:rsidP="00062EF3">
            <w:pPr>
              <w:keepNext/>
              <w:keepLines/>
              <w:spacing w:after="0"/>
              <w:rPr>
                <w:ins w:id="399" w:author="Sunlin Zhu/Performance &amp; Regulation Standard Lab /SRC-Beijing/Engineer/Samsung Electronics" w:date="2024-04-29T21:51:00Z"/>
                <w:rFonts w:ascii="Arial" w:hAnsi="Arial"/>
                <w:sz w:val="18"/>
              </w:rPr>
            </w:pPr>
            <w:ins w:id="400" w:author="Sunlin Zhu/Performance &amp; Regulation Standard Lab /SRC-Beijing/Engineer/Samsung Electronics" w:date="2024-04-29T21:51:00Z">
              <w:r w:rsidRPr="00542759">
                <w:rPr>
                  <w:rFonts w:ascii="Arial" w:hAnsi="Arial"/>
                  <w:sz w:val="18"/>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31FFC6F" w14:textId="77777777" w:rsidR="008D40F5" w:rsidRPr="00542759" w:rsidRDefault="008D40F5" w:rsidP="00062EF3">
            <w:pPr>
              <w:keepNext/>
              <w:keepLines/>
              <w:spacing w:after="0"/>
              <w:jc w:val="center"/>
              <w:rPr>
                <w:ins w:id="401" w:author="Sunlin Zhu/Performance &amp; Regulation Standard Lab /SRC-Beijing/Engineer/Samsung Electronics" w:date="2024-04-29T21:51:00Z"/>
                <w:rFonts w:ascii="Arial" w:hAnsi="Arial"/>
                <w:sz w:val="18"/>
              </w:rPr>
            </w:pPr>
            <w:ins w:id="402"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6D23ED69" w14:textId="77777777" w:rsidR="008D40F5" w:rsidRPr="00542759" w:rsidRDefault="008D40F5" w:rsidP="00062EF3">
            <w:pPr>
              <w:keepNext/>
              <w:keepLines/>
              <w:spacing w:after="0"/>
              <w:jc w:val="center"/>
              <w:rPr>
                <w:ins w:id="403"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657D31A" w14:textId="77777777" w:rsidR="008D40F5" w:rsidRPr="00542759" w:rsidRDefault="008D40F5" w:rsidP="00062EF3">
            <w:pPr>
              <w:keepNext/>
              <w:keepLines/>
              <w:spacing w:after="0"/>
              <w:jc w:val="center"/>
              <w:rPr>
                <w:ins w:id="404" w:author="Sunlin Zhu/Performance &amp; Regulation Standard Lab /SRC-Beijing/Engineer/Samsung Electronics" w:date="2024-04-29T21:51:00Z"/>
                <w:rFonts w:ascii="Arial" w:hAnsi="Arial"/>
                <w:sz w:val="18"/>
              </w:rPr>
            </w:pPr>
            <w:ins w:id="405" w:author="Sunlin Zhu/Performance &amp; Regulation Standard Lab /SRC-Beijing/Engineer/Samsung Electronics" w:date="2024-04-29T21:51:00Z">
              <w:r w:rsidRPr="00542759">
                <w:rPr>
                  <w:rFonts w:ascii="Arial" w:hAnsi="Arial"/>
                  <w:sz w:val="18"/>
                </w:rPr>
                <w:t>DRX.3</w:t>
              </w:r>
            </w:ins>
          </w:p>
        </w:tc>
      </w:tr>
      <w:tr w:rsidR="008D40F5" w:rsidRPr="00542759" w14:paraId="56F9ABF3" w14:textId="77777777" w:rsidTr="00062EF3">
        <w:trPr>
          <w:trHeight w:val="187"/>
          <w:jc w:val="center"/>
          <w:ins w:id="406"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37773BE8" w14:textId="77777777" w:rsidR="008D40F5" w:rsidRPr="00542759" w:rsidRDefault="008D40F5" w:rsidP="00062EF3">
            <w:pPr>
              <w:keepNext/>
              <w:keepLines/>
              <w:spacing w:after="0"/>
              <w:rPr>
                <w:ins w:id="407" w:author="Sunlin Zhu/Performance &amp; Regulation Standard Lab /SRC-Beijing/Engineer/Samsung Electronics" w:date="2024-04-29T21:51:00Z"/>
                <w:rFonts w:ascii="Arial" w:hAnsi="Arial"/>
                <w:sz w:val="18"/>
              </w:rPr>
            </w:pPr>
            <w:proofErr w:type="spellStart"/>
            <w:ins w:id="408" w:author="Sunlin Zhu/Performance &amp; Regulation Standard Lab /SRC-Beijing/Engineer/Samsung Electronics" w:date="2024-04-29T21:51:00Z">
              <w:r w:rsidRPr="00542759">
                <w:rPr>
                  <w:rFonts w:ascii="Arial" w:hAnsi="Arial"/>
                  <w:sz w:val="18"/>
                </w:rPr>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441F225" w14:textId="77777777" w:rsidR="008D40F5" w:rsidRPr="00542759" w:rsidRDefault="008D40F5" w:rsidP="00062EF3">
            <w:pPr>
              <w:keepNext/>
              <w:keepLines/>
              <w:spacing w:after="0"/>
              <w:jc w:val="center"/>
              <w:rPr>
                <w:ins w:id="409" w:author="Sunlin Zhu/Performance &amp; Regulation Standard Lab /SRC-Beijing/Engineer/Samsung Electronics" w:date="2024-04-29T21:51:00Z"/>
                <w:rFonts w:ascii="Arial" w:hAnsi="Arial"/>
                <w:sz w:val="18"/>
              </w:rPr>
            </w:pPr>
            <w:ins w:id="410"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0F35E7E" w14:textId="77777777" w:rsidR="008D40F5" w:rsidRPr="00542759" w:rsidRDefault="008D40F5" w:rsidP="00062EF3">
            <w:pPr>
              <w:keepNext/>
              <w:keepLines/>
              <w:spacing w:after="0"/>
              <w:jc w:val="center"/>
              <w:rPr>
                <w:ins w:id="411"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37CD4BA" w14:textId="77777777" w:rsidR="008D40F5" w:rsidRPr="00542759" w:rsidRDefault="008D40F5" w:rsidP="00062EF3">
            <w:pPr>
              <w:keepNext/>
              <w:keepLines/>
              <w:spacing w:after="0"/>
              <w:jc w:val="center"/>
              <w:rPr>
                <w:ins w:id="412" w:author="Sunlin Zhu/Performance &amp; Regulation Standard Lab /SRC-Beijing/Engineer/Samsung Electronics" w:date="2024-04-29T21:51:00Z"/>
                <w:rFonts w:ascii="Arial" w:hAnsi="Arial"/>
                <w:sz w:val="18"/>
              </w:rPr>
            </w:pPr>
            <w:ins w:id="413" w:author="Sunlin Zhu/Performance &amp; Regulation Standard Lab /SRC-Beijing/Engineer/Samsung Electronics" w:date="2024-04-29T21:51:00Z">
              <w:r w:rsidRPr="00542759">
                <w:rPr>
                  <w:rFonts w:ascii="Arial" w:hAnsi="Arial"/>
                  <w:sz w:val="18"/>
                </w:rPr>
                <w:t>periodic</w:t>
              </w:r>
            </w:ins>
          </w:p>
        </w:tc>
      </w:tr>
      <w:tr w:rsidR="008D40F5" w:rsidRPr="00542759" w14:paraId="4AF49183" w14:textId="77777777" w:rsidTr="00062EF3">
        <w:trPr>
          <w:trHeight w:val="187"/>
          <w:jc w:val="center"/>
          <w:ins w:id="414"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434674F3" w14:textId="77777777" w:rsidR="008D40F5" w:rsidRPr="00542759" w:rsidRDefault="008D40F5" w:rsidP="00062EF3">
            <w:pPr>
              <w:keepNext/>
              <w:keepLines/>
              <w:spacing w:after="0"/>
              <w:rPr>
                <w:ins w:id="415" w:author="Sunlin Zhu/Performance &amp; Regulation Standard Lab /SRC-Beijing/Engineer/Samsung Electronics" w:date="2024-04-29T21:51:00Z"/>
                <w:rFonts w:ascii="Arial" w:hAnsi="Arial"/>
                <w:sz w:val="18"/>
              </w:rPr>
            </w:pPr>
            <w:proofErr w:type="spellStart"/>
            <w:ins w:id="416" w:author="Sunlin Zhu/Performance &amp; Regulation Standard Lab /SRC-Beijing/Engineer/Samsung Electronics" w:date="2024-04-29T21:51:00Z">
              <w:r w:rsidRPr="00542759">
                <w:rPr>
                  <w:rFonts w:ascii="Arial" w:hAnsi="Arial"/>
                  <w:sz w:val="18"/>
                </w:rPr>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10168CB" w14:textId="77777777" w:rsidR="008D40F5" w:rsidRPr="00542759" w:rsidRDefault="008D40F5" w:rsidP="00062EF3">
            <w:pPr>
              <w:keepNext/>
              <w:keepLines/>
              <w:spacing w:after="0"/>
              <w:jc w:val="center"/>
              <w:rPr>
                <w:ins w:id="417" w:author="Sunlin Zhu/Performance &amp; Regulation Standard Lab /SRC-Beijing/Engineer/Samsung Electronics" w:date="2024-04-29T21:51:00Z"/>
                <w:rFonts w:ascii="Arial" w:hAnsi="Arial"/>
                <w:sz w:val="18"/>
              </w:rPr>
            </w:pPr>
            <w:ins w:id="418"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E1DF768" w14:textId="77777777" w:rsidR="008D40F5" w:rsidRPr="00542759" w:rsidRDefault="008D40F5" w:rsidP="00062EF3">
            <w:pPr>
              <w:keepNext/>
              <w:keepLines/>
              <w:spacing w:after="0"/>
              <w:jc w:val="center"/>
              <w:rPr>
                <w:ins w:id="419"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EA92B72" w14:textId="77777777" w:rsidR="008D40F5" w:rsidRPr="00542759" w:rsidRDefault="008D40F5" w:rsidP="00062EF3">
            <w:pPr>
              <w:keepNext/>
              <w:keepLines/>
              <w:spacing w:after="0"/>
              <w:jc w:val="center"/>
              <w:rPr>
                <w:ins w:id="420" w:author="Sunlin Zhu/Performance &amp; Regulation Standard Lab /SRC-Beijing/Engineer/Samsung Electronics" w:date="2024-04-29T21:51:00Z"/>
                <w:rFonts w:ascii="Arial" w:hAnsi="Arial"/>
                <w:sz w:val="18"/>
              </w:rPr>
            </w:pPr>
            <w:proofErr w:type="spellStart"/>
            <w:ins w:id="421" w:author="Sunlin Zhu/Performance &amp; Regulation Standard Lab /SRC-Beijing/Engineer/Samsung Electronics" w:date="2024-04-29T21:51:00Z">
              <w:r w:rsidRPr="00542759">
                <w:rPr>
                  <w:rFonts w:ascii="Arial" w:hAnsi="Arial"/>
                  <w:sz w:val="18"/>
                </w:rPr>
                <w:t>ssb</w:t>
              </w:r>
              <w:proofErr w:type="spellEnd"/>
              <w:r w:rsidRPr="00542759">
                <w:rPr>
                  <w:rFonts w:ascii="Arial" w:hAnsi="Arial"/>
                  <w:sz w:val="18"/>
                </w:rPr>
                <w:t>-Index-RSRP</w:t>
              </w:r>
            </w:ins>
          </w:p>
        </w:tc>
      </w:tr>
      <w:tr w:rsidR="008D40F5" w:rsidRPr="00542759" w14:paraId="5C1A2D4B" w14:textId="77777777" w:rsidTr="00062EF3">
        <w:trPr>
          <w:trHeight w:val="187"/>
          <w:jc w:val="center"/>
          <w:ins w:id="422"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37F2FB3" w14:textId="77777777" w:rsidR="008D40F5" w:rsidRPr="00542759" w:rsidRDefault="008D40F5" w:rsidP="00062EF3">
            <w:pPr>
              <w:keepNext/>
              <w:keepLines/>
              <w:spacing w:after="0"/>
              <w:rPr>
                <w:ins w:id="423" w:author="Sunlin Zhu/Performance &amp; Regulation Standard Lab /SRC-Beijing/Engineer/Samsung Electronics" w:date="2024-04-29T21:51:00Z"/>
                <w:rFonts w:ascii="Arial" w:hAnsi="Arial"/>
                <w:sz w:val="18"/>
              </w:rPr>
            </w:pPr>
            <w:ins w:id="424" w:author="Sunlin Zhu/Performance &amp; Regulation Standard Lab /SRC-Beijing/Engineer/Samsung Electronics" w:date="2024-04-29T21:51:00Z">
              <w:r w:rsidRPr="00542759">
                <w:rPr>
                  <w:rFonts w:ascii="Arial" w:hAnsi="Arial"/>
                  <w:sz w:val="18"/>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155A916" w14:textId="77777777" w:rsidR="008D40F5" w:rsidRPr="00542759" w:rsidRDefault="008D40F5" w:rsidP="00062EF3">
            <w:pPr>
              <w:keepNext/>
              <w:keepLines/>
              <w:spacing w:after="0"/>
              <w:jc w:val="center"/>
              <w:rPr>
                <w:ins w:id="425" w:author="Sunlin Zhu/Performance &amp; Regulation Standard Lab /SRC-Beijing/Engineer/Samsung Electronics" w:date="2024-04-29T21:51:00Z"/>
                <w:rFonts w:ascii="Arial" w:hAnsi="Arial"/>
                <w:sz w:val="18"/>
              </w:rPr>
            </w:pPr>
            <w:ins w:id="426"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E44A0A3" w14:textId="77777777" w:rsidR="008D40F5" w:rsidRPr="00542759" w:rsidRDefault="008D40F5" w:rsidP="00062EF3">
            <w:pPr>
              <w:keepNext/>
              <w:keepLines/>
              <w:spacing w:after="0"/>
              <w:jc w:val="center"/>
              <w:rPr>
                <w:ins w:id="42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9D3596B" w14:textId="77777777" w:rsidR="008D40F5" w:rsidRPr="00542759" w:rsidRDefault="008D40F5" w:rsidP="00062EF3">
            <w:pPr>
              <w:keepNext/>
              <w:keepLines/>
              <w:spacing w:after="0"/>
              <w:jc w:val="center"/>
              <w:rPr>
                <w:ins w:id="428" w:author="Sunlin Zhu/Performance &amp; Regulation Standard Lab /SRC-Beijing/Engineer/Samsung Electronics" w:date="2024-04-29T21:51:00Z"/>
                <w:rFonts w:ascii="Arial" w:hAnsi="Arial"/>
                <w:sz w:val="18"/>
              </w:rPr>
            </w:pPr>
            <w:ins w:id="429" w:author="Sunlin Zhu/Performance &amp; Regulation Standard Lab /SRC-Beijing/Engineer/Samsung Electronics" w:date="2024-04-29T21:51:00Z">
              <w:r w:rsidRPr="00542759">
                <w:rPr>
                  <w:rFonts w:ascii="Arial" w:hAnsi="Arial"/>
                  <w:sz w:val="18"/>
                </w:rPr>
                <w:t>2</w:t>
              </w:r>
            </w:ins>
          </w:p>
        </w:tc>
      </w:tr>
      <w:tr w:rsidR="008D40F5" w:rsidRPr="00542759" w14:paraId="0345B049" w14:textId="77777777" w:rsidTr="00062EF3">
        <w:trPr>
          <w:trHeight w:val="187"/>
          <w:jc w:val="center"/>
          <w:ins w:id="430"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734884C3" w14:textId="77777777" w:rsidR="008D40F5" w:rsidRPr="00542759" w:rsidRDefault="008D40F5" w:rsidP="00062EF3">
            <w:pPr>
              <w:keepNext/>
              <w:keepLines/>
              <w:spacing w:after="0"/>
              <w:rPr>
                <w:ins w:id="431" w:author="Sunlin Zhu/Performance &amp; Regulation Standard Lab /SRC-Beijing/Engineer/Samsung Electronics" w:date="2024-04-29T21:51:00Z"/>
                <w:rFonts w:ascii="Arial" w:hAnsi="Arial"/>
                <w:sz w:val="18"/>
              </w:rPr>
            </w:pPr>
            <w:ins w:id="432" w:author="Sunlin Zhu/Performance &amp; Regulation Standard Lab /SRC-Beijing/Engineer/Samsung Electronics" w:date="2024-04-29T21:51:00Z">
              <w:r w:rsidRPr="00542759">
                <w:rPr>
                  <w:rFonts w:ascii="Arial" w:hAnsi="Arial"/>
                  <w:sz w:val="18"/>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401A29F8" w14:textId="77777777" w:rsidR="008D40F5" w:rsidRPr="00542759" w:rsidRDefault="008D40F5" w:rsidP="00062EF3">
            <w:pPr>
              <w:keepNext/>
              <w:keepLines/>
              <w:spacing w:after="0"/>
              <w:jc w:val="center"/>
              <w:rPr>
                <w:ins w:id="433" w:author="Sunlin Zhu/Performance &amp; Regulation Standard Lab /SRC-Beijing/Engineer/Samsung Electronics" w:date="2024-04-29T21:51:00Z"/>
                <w:rFonts w:ascii="Arial" w:hAnsi="Arial"/>
                <w:sz w:val="18"/>
              </w:rPr>
            </w:pPr>
            <w:ins w:id="434"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46C8F61F" w14:textId="77777777" w:rsidR="008D40F5" w:rsidRPr="00542759" w:rsidRDefault="008D40F5" w:rsidP="00062EF3">
            <w:pPr>
              <w:keepNext/>
              <w:keepLines/>
              <w:spacing w:after="0"/>
              <w:jc w:val="center"/>
              <w:rPr>
                <w:ins w:id="435" w:author="Sunlin Zhu/Performance &amp; Regulation Standard Lab /SRC-Beijing/Engineer/Samsung Electronics" w:date="2024-04-29T21:51:00Z"/>
                <w:rFonts w:ascii="Arial" w:hAnsi="Arial"/>
                <w:sz w:val="18"/>
              </w:rPr>
            </w:pPr>
            <w:ins w:id="436" w:author="Sunlin Zhu/Performance &amp; Regulation Standard Lab /SRC-Beijing/Engineer/Samsung Electronics" w:date="2024-04-29T21:51:00Z">
              <w:r w:rsidRPr="00542759">
                <w:rPr>
                  <w:rFonts w:ascii="Arial" w:hAnsi="Arial"/>
                  <w:sz w:val="18"/>
                </w:rPr>
                <w:t>slot</w:t>
              </w:r>
            </w:ins>
          </w:p>
        </w:tc>
        <w:tc>
          <w:tcPr>
            <w:tcW w:w="1743" w:type="dxa"/>
            <w:tcBorders>
              <w:top w:val="single" w:sz="4" w:space="0" w:color="auto"/>
              <w:left w:val="single" w:sz="4" w:space="0" w:color="auto"/>
              <w:bottom w:val="single" w:sz="4" w:space="0" w:color="auto"/>
              <w:right w:val="single" w:sz="4" w:space="0" w:color="auto"/>
            </w:tcBorders>
            <w:hideMark/>
          </w:tcPr>
          <w:p w14:paraId="2696D3BD" w14:textId="77777777" w:rsidR="008D40F5" w:rsidRPr="00542759" w:rsidRDefault="008D40F5" w:rsidP="00062EF3">
            <w:pPr>
              <w:keepNext/>
              <w:keepLines/>
              <w:spacing w:after="0"/>
              <w:jc w:val="center"/>
              <w:rPr>
                <w:ins w:id="437" w:author="Sunlin Zhu/Performance &amp; Regulation Standard Lab /SRC-Beijing/Engineer/Samsung Electronics" w:date="2024-04-29T21:51:00Z"/>
                <w:rFonts w:ascii="Arial" w:hAnsi="Arial"/>
                <w:sz w:val="18"/>
              </w:rPr>
            </w:pPr>
            <w:ins w:id="438" w:author="Sunlin Zhu/Performance &amp; Regulation Standard Lab /SRC-Beijing/Engineer/Samsung Electronics" w:date="2024-04-29T21:51:00Z">
              <w:r w:rsidRPr="00542759">
                <w:rPr>
                  <w:rFonts w:ascii="Arial" w:hAnsi="Arial"/>
                  <w:sz w:val="18"/>
                </w:rPr>
                <w:t>80</w:t>
              </w:r>
            </w:ins>
          </w:p>
        </w:tc>
      </w:tr>
      <w:tr w:rsidR="008D40F5" w:rsidRPr="00542759" w14:paraId="4004E8E9" w14:textId="77777777" w:rsidTr="00062EF3">
        <w:trPr>
          <w:trHeight w:val="187"/>
          <w:jc w:val="center"/>
          <w:ins w:id="439"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388A3F5" w14:textId="77777777" w:rsidR="008D40F5" w:rsidRPr="00542759" w:rsidRDefault="008D40F5" w:rsidP="00062EF3">
            <w:pPr>
              <w:keepNext/>
              <w:keepLines/>
              <w:spacing w:after="0"/>
              <w:rPr>
                <w:ins w:id="440" w:author="Sunlin Zhu/Performance &amp; Regulation Standard Lab /SRC-Beijing/Engineer/Samsung Electronics" w:date="2024-04-29T21:51:00Z"/>
                <w:rFonts w:ascii="Arial" w:hAnsi="Arial"/>
                <w:sz w:val="18"/>
              </w:rPr>
            </w:pPr>
            <w:ins w:id="441" w:author="Sunlin Zhu/Performance &amp; Regulation Standard Lab /SRC-Beijing/Engineer/Samsung Electronics" w:date="2024-04-29T21:51:00Z">
              <w:r w:rsidRPr="00542759">
                <w:rPr>
                  <w:rFonts w:ascii="Arial" w:hAnsi="Arial"/>
                  <w:sz w:val="18"/>
                </w:rPr>
                <w:t>T1</w:t>
              </w:r>
            </w:ins>
          </w:p>
        </w:tc>
        <w:tc>
          <w:tcPr>
            <w:tcW w:w="959" w:type="dxa"/>
            <w:tcBorders>
              <w:top w:val="single" w:sz="4" w:space="0" w:color="auto"/>
              <w:left w:val="single" w:sz="4" w:space="0" w:color="auto"/>
              <w:bottom w:val="single" w:sz="4" w:space="0" w:color="auto"/>
              <w:right w:val="single" w:sz="4" w:space="0" w:color="auto"/>
            </w:tcBorders>
            <w:hideMark/>
          </w:tcPr>
          <w:p w14:paraId="4C06B3C4" w14:textId="77777777" w:rsidR="008D40F5" w:rsidRPr="00542759" w:rsidRDefault="008D40F5" w:rsidP="00062EF3">
            <w:pPr>
              <w:keepNext/>
              <w:keepLines/>
              <w:spacing w:after="0"/>
              <w:jc w:val="center"/>
              <w:rPr>
                <w:ins w:id="442" w:author="Sunlin Zhu/Performance &amp; Regulation Standard Lab /SRC-Beijing/Engineer/Samsung Electronics" w:date="2024-04-29T21:51:00Z"/>
                <w:rFonts w:ascii="Arial" w:hAnsi="Arial"/>
                <w:sz w:val="18"/>
              </w:rPr>
            </w:pPr>
            <w:ins w:id="443"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382B34CE" w14:textId="77777777" w:rsidR="008D40F5" w:rsidRPr="00542759" w:rsidRDefault="008D40F5" w:rsidP="00062EF3">
            <w:pPr>
              <w:keepNext/>
              <w:keepLines/>
              <w:spacing w:after="0"/>
              <w:jc w:val="center"/>
              <w:rPr>
                <w:ins w:id="444" w:author="Sunlin Zhu/Performance &amp; Regulation Standard Lab /SRC-Beijing/Engineer/Samsung Electronics" w:date="2024-04-29T21:51:00Z"/>
                <w:rFonts w:ascii="Arial" w:hAnsi="Arial"/>
                <w:sz w:val="18"/>
              </w:rPr>
            </w:pPr>
            <w:ins w:id="445" w:author="Sunlin Zhu/Performance &amp; Regulation Standard Lab /SRC-Beijing/Engineer/Samsung Electronics" w:date="2024-04-29T21:51:00Z">
              <w:r w:rsidRPr="00542759">
                <w:rPr>
                  <w:rFonts w:ascii="Arial" w:hAnsi="Arial"/>
                  <w:sz w:val="18"/>
                </w:rPr>
                <w:t>s</w:t>
              </w:r>
            </w:ins>
          </w:p>
        </w:tc>
        <w:tc>
          <w:tcPr>
            <w:tcW w:w="1743" w:type="dxa"/>
            <w:tcBorders>
              <w:top w:val="single" w:sz="4" w:space="0" w:color="auto"/>
              <w:left w:val="single" w:sz="4" w:space="0" w:color="auto"/>
              <w:bottom w:val="single" w:sz="4" w:space="0" w:color="auto"/>
              <w:right w:val="single" w:sz="4" w:space="0" w:color="auto"/>
            </w:tcBorders>
            <w:hideMark/>
          </w:tcPr>
          <w:p w14:paraId="6C958B10" w14:textId="77777777" w:rsidR="008D40F5" w:rsidRPr="00542759" w:rsidRDefault="008D40F5" w:rsidP="00062EF3">
            <w:pPr>
              <w:keepNext/>
              <w:keepLines/>
              <w:spacing w:after="0"/>
              <w:jc w:val="center"/>
              <w:rPr>
                <w:ins w:id="446" w:author="Sunlin Zhu/Performance &amp; Regulation Standard Lab /SRC-Beijing/Engineer/Samsung Electronics" w:date="2024-04-29T21:51:00Z"/>
                <w:rFonts w:ascii="Arial" w:hAnsi="Arial"/>
                <w:sz w:val="18"/>
              </w:rPr>
            </w:pPr>
            <w:ins w:id="447" w:author="Sunlin Zhu/Performance &amp; Regulation Standard Lab /SRC-Beijing/Engineer/Samsung Electronics" w:date="2024-04-29T21:51:00Z">
              <w:r w:rsidRPr="00542759">
                <w:rPr>
                  <w:rFonts w:ascii="Arial" w:hAnsi="Arial"/>
                  <w:sz w:val="18"/>
                </w:rPr>
                <w:t>5</w:t>
              </w:r>
            </w:ins>
          </w:p>
        </w:tc>
      </w:tr>
      <w:tr w:rsidR="008D40F5" w:rsidRPr="00542759" w14:paraId="22315837" w14:textId="77777777" w:rsidTr="00062EF3">
        <w:trPr>
          <w:trHeight w:val="187"/>
          <w:jc w:val="center"/>
          <w:ins w:id="448"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768157A" w14:textId="77777777" w:rsidR="008D40F5" w:rsidRPr="00542759" w:rsidRDefault="008D40F5" w:rsidP="00062EF3">
            <w:pPr>
              <w:keepNext/>
              <w:keepLines/>
              <w:spacing w:after="0"/>
              <w:rPr>
                <w:ins w:id="449" w:author="Sunlin Zhu/Performance &amp; Regulation Standard Lab /SRC-Beijing/Engineer/Samsung Electronics" w:date="2024-04-29T21:51:00Z"/>
                <w:rFonts w:ascii="Arial" w:hAnsi="Arial"/>
                <w:sz w:val="18"/>
              </w:rPr>
            </w:pPr>
            <w:ins w:id="450" w:author="Sunlin Zhu/Performance &amp; Regulation Standard Lab /SRC-Beijing/Engineer/Samsung Electronics" w:date="2024-04-29T21:51:00Z">
              <w:r w:rsidRPr="00542759">
                <w:rPr>
                  <w:rFonts w:ascii="Arial" w:hAnsi="Arial"/>
                  <w:sz w:val="18"/>
                </w:rPr>
                <w:t>T2</w:t>
              </w:r>
            </w:ins>
          </w:p>
        </w:tc>
        <w:tc>
          <w:tcPr>
            <w:tcW w:w="959" w:type="dxa"/>
            <w:tcBorders>
              <w:top w:val="single" w:sz="4" w:space="0" w:color="auto"/>
              <w:left w:val="single" w:sz="4" w:space="0" w:color="auto"/>
              <w:bottom w:val="single" w:sz="4" w:space="0" w:color="auto"/>
              <w:right w:val="single" w:sz="4" w:space="0" w:color="auto"/>
            </w:tcBorders>
            <w:hideMark/>
          </w:tcPr>
          <w:p w14:paraId="0F0CB334" w14:textId="77777777" w:rsidR="008D40F5" w:rsidRPr="00542759" w:rsidRDefault="008D40F5" w:rsidP="00062EF3">
            <w:pPr>
              <w:keepNext/>
              <w:keepLines/>
              <w:spacing w:after="0"/>
              <w:jc w:val="center"/>
              <w:rPr>
                <w:ins w:id="451" w:author="Sunlin Zhu/Performance &amp; Regulation Standard Lab /SRC-Beijing/Engineer/Samsung Electronics" w:date="2024-04-29T21:51:00Z"/>
                <w:rFonts w:ascii="Arial" w:hAnsi="Arial"/>
                <w:sz w:val="18"/>
              </w:rPr>
            </w:pPr>
            <w:ins w:id="452"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7543891C" w14:textId="77777777" w:rsidR="008D40F5" w:rsidRPr="00542759" w:rsidRDefault="008D40F5" w:rsidP="00062EF3">
            <w:pPr>
              <w:keepNext/>
              <w:keepLines/>
              <w:spacing w:after="0"/>
              <w:jc w:val="center"/>
              <w:rPr>
                <w:ins w:id="453" w:author="Sunlin Zhu/Performance &amp; Regulation Standard Lab /SRC-Beijing/Engineer/Samsung Electronics" w:date="2024-04-29T21:51:00Z"/>
                <w:rFonts w:ascii="Arial" w:hAnsi="Arial"/>
                <w:sz w:val="18"/>
              </w:rPr>
            </w:pPr>
            <w:ins w:id="454" w:author="Sunlin Zhu/Performance &amp; Regulation Standard Lab /SRC-Beijing/Engineer/Samsung Electronics" w:date="2024-04-29T21:51:00Z">
              <w:r w:rsidRPr="00542759">
                <w:rPr>
                  <w:rFonts w:ascii="Arial" w:hAnsi="Arial"/>
                  <w:sz w:val="18"/>
                </w:rPr>
                <w:t>s</w:t>
              </w:r>
            </w:ins>
          </w:p>
        </w:tc>
        <w:tc>
          <w:tcPr>
            <w:tcW w:w="1743" w:type="dxa"/>
            <w:tcBorders>
              <w:top w:val="single" w:sz="4" w:space="0" w:color="auto"/>
              <w:left w:val="single" w:sz="4" w:space="0" w:color="auto"/>
              <w:bottom w:val="single" w:sz="4" w:space="0" w:color="auto"/>
              <w:right w:val="single" w:sz="4" w:space="0" w:color="auto"/>
            </w:tcBorders>
            <w:hideMark/>
          </w:tcPr>
          <w:p w14:paraId="3AEFF25B" w14:textId="77777777" w:rsidR="008D40F5" w:rsidRPr="00542759" w:rsidRDefault="008D40F5" w:rsidP="00062EF3">
            <w:pPr>
              <w:keepNext/>
              <w:keepLines/>
              <w:spacing w:after="0"/>
              <w:jc w:val="center"/>
              <w:rPr>
                <w:ins w:id="455" w:author="Sunlin Zhu/Performance &amp; Regulation Standard Lab /SRC-Beijing/Engineer/Samsung Electronics" w:date="2024-04-29T21:51:00Z"/>
                <w:rFonts w:ascii="Arial" w:hAnsi="Arial"/>
                <w:sz w:val="18"/>
              </w:rPr>
            </w:pPr>
            <w:ins w:id="456" w:author="Sunlin Zhu/Performance &amp; Regulation Standard Lab /SRC-Beijing/Engineer/Samsung Electronics" w:date="2024-04-29T21:51:00Z">
              <w:r w:rsidRPr="00542759">
                <w:rPr>
                  <w:rFonts w:ascii="Arial" w:hAnsi="Arial"/>
                  <w:sz w:val="18"/>
                </w:rPr>
                <w:t>1</w:t>
              </w:r>
            </w:ins>
          </w:p>
        </w:tc>
      </w:tr>
      <w:tr w:rsidR="008D40F5" w:rsidRPr="00542759" w14:paraId="34B1E646" w14:textId="77777777" w:rsidTr="00062EF3">
        <w:trPr>
          <w:trHeight w:val="187"/>
          <w:jc w:val="center"/>
          <w:ins w:id="457"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tcPr>
          <w:p w14:paraId="5A11F093" w14:textId="77777777" w:rsidR="008D40F5" w:rsidRPr="009E27DC" w:rsidRDefault="008D40F5" w:rsidP="00062EF3">
            <w:pPr>
              <w:keepNext/>
              <w:keepLines/>
              <w:spacing w:after="0"/>
              <w:rPr>
                <w:ins w:id="458" w:author="Sunlin Zhu/Performance &amp; Regulation Standard Lab /SRC-Beijing/Engineer/Samsung Electronics" w:date="2024-04-29T21:51:00Z"/>
                <w:rFonts w:ascii="Arial" w:hAnsi="Arial"/>
                <w:sz w:val="18"/>
              </w:rPr>
            </w:pPr>
            <w:ins w:id="459" w:author="Sunlin Zhu/Performance &amp; Regulation Standard Lab /SRC-Beijing/Engineer/Samsung Electronics" w:date="2024-04-29T21:51:00Z">
              <w:r w:rsidRPr="009E27DC">
                <w:rPr>
                  <w:rFonts w:ascii="Arial" w:hAnsi="Arial"/>
                  <w:sz w:val="18"/>
                </w:rPr>
                <w:t>CP length</w:t>
              </w:r>
            </w:ins>
          </w:p>
        </w:tc>
        <w:tc>
          <w:tcPr>
            <w:tcW w:w="959" w:type="dxa"/>
            <w:tcBorders>
              <w:top w:val="single" w:sz="4" w:space="0" w:color="auto"/>
              <w:left w:val="single" w:sz="4" w:space="0" w:color="auto"/>
              <w:bottom w:val="single" w:sz="4" w:space="0" w:color="auto"/>
              <w:right w:val="single" w:sz="4" w:space="0" w:color="auto"/>
            </w:tcBorders>
          </w:tcPr>
          <w:p w14:paraId="7D4712E3" w14:textId="77777777" w:rsidR="008D40F5" w:rsidRPr="009E27DC" w:rsidRDefault="008D40F5" w:rsidP="00062EF3">
            <w:pPr>
              <w:keepNext/>
              <w:keepLines/>
              <w:spacing w:after="0"/>
              <w:jc w:val="center"/>
              <w:rPr>
                <w:ins w:id="460" w:author="Sunlin Zhu/Performance &amp; Regulation Standard Lab /SRC-Beijing/Engineer/Samsung Electronics" w:date="2024-04-29T21:51:00Z"/>
                <w:rFonts w:ascii="Arial" w:hAnsi="Arial"/>
                <w:sz w:val="18"/>
              </w:rPr>
            </w:pPr>
            <w:ins w:id="461" w:author="Sunlin Zhu/Performance &amp; Regulation Standard Lab /SRC-Beijing/Engineer/Samsung Electronics" w:date="2024-04-29T21:51:00Z">
              <w:r w:rsidRPr="009E27DC">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tcPr>
          <w:p w14:paraId="2AAC865A" w14:textId="77777777" w:rsidR="008D40F5" w:rsidRPr="009E27DC" w:rsidRDefault="008D40F5" w:rsidP="00062EF3">
            <w:pPr>
              <w:keepNext/>
              <w:keepLines/>
              <w:spacing w:after="0"/>
              <w:jc w:val="center"/>
              <w:rPr>
                <w:ins w:id="46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7AAF626" w14:textId="77777777" w:rsidR="008D40F5" w:rsidRPr="009E27DC" w:rsidRDefault="008D40F5" w:rsidP="00062EF3">
            <w:pPr>
              <w:keepNext/>
              <w:keepLines/>
              <w:spacing w:after="0"/>
              <w:jc w:val="center"/>
              <w:rPr>
                <w:ins w:id="463" w:author="Sunlin Zhu/Performance &amp; Regulation Standard Lab /SRC-Beijing/Engineer/Samsung Electronics" w:date="2024-04-29T21:51:00Z"/>
                <w:rFonts w:ascii="Arial" w:hAnsi="Arial"/>
                <w:sz w:val="18"/>
              </w:rPr>
            </w:pPr>
            <w:ins w:id="464" w:author="Sunlin Zhu/Performance &amp; Regulation Standard Lab /SRC-Beijing/Engineer/Samsung Electronics" w:date="2024-04-29T21:51:00Z">
              <w:r w:rsidRPr="009E27DC">
                <w:rPr>
                  <w:rFonts w:ascii="Arial" w:hAnsi="Arial"/>
                  <w:sz w:val="18"/>
                </w:rPr>
                <w:t>Normal</w:t>
              </w:r>
            </w:ins>
          </w:p>
        </w:tc>
      </w:tr>
      <w:tr w:rsidR="008D40F5" w:rsidRPr="00542759" w14:paraId="46D2ABF8" w14:textId="77777777" w:rsidTr="00062EF3">
        <w:trPr>
          <w:trHeight w:val="187"/>
          <w:jc w:val="center"/>
          <w:ins w:id="465"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27DBD66F" w14:textId="77777777" w:rsidR="008D40F5" w:rsidRPr="00542759" w:rsidRDefault="008D40F5" w:rsidP="00062EF3">
            <w:pPr>
              <w:keepNext/>
              <w:keepLines/>
              <w:spacing w:after="0"/>
              <w:rPr>
                <w:ins w:id="466" w:author="Sunlin Zhu/Performance &amp; Regulation Standard Lab /SRC-Beijing/Engineer/Samsung Electronics" w:date="2024-04-29T21:51:00Z"/>
                <w:rFonts w:ascii="Arial" w:hAnsi="Arial"/>
                <w:sz w:val="18"/>
              </w:rPr>
            </w:pPr>
            <w:ins w:id="467" w:author="Sunlin Zhu/Performance &amp; Regulation Standard Lab /SRC-Beijing/Engineer/Samsung Electronics" w:date="2024-04-29T21:51:00Z">
              <w:r w:rsidRPr="00542759">
                <w:rPr>
                  <w:rFonts w:ascii="Arial" w:hAnsi="Arial"/>
                  <w:sz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37BE3358" w14:textId="77777777" w:rsidR="008D40F5" w:rsidRPr="00542759" w:rsidRDefault="008D40F5" w:rsidP="00062EF3">
            <w:pPr>
              <w:keepNext/>
              <w:keepLines/>
              <w:spacing w:after="0"/>
              <w:jc w:val="center"/>
              <w:rPr>
                <w:ins w:id="468" w:author="Sunlin Zhu/Performance &amp; Regulation Standard Lab /SRC-Beijing/Engineer/Samsung Electronics" w:date="2024-04-29T21:51:00Z"/>
                <w:rFonts w:ascii="Arial" w:hAnsi="Arial"/>
                <w:sz w:val="18"/>
              </w:rPr>
            </w:pPr>
            <w:ins w:id="469"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nil"/>
              <w:right w:val="single" w:sz="4" w:space="0" w:color="auto"/>
            </w:tcBorders>
            <w:shd w:val="clear" w:color="auto" w:fill="auto"/>
            <w:hideMark/>
          </w:tcPr>
          <w:p w14:paraId="16C49AB3" w14:textId="77777777" w:rsidR="008D40F5" w:rsidRPr="00542759" w:rsidRDefault="008D40F5" w:rsidP="00062EF3">
            <w:pPr>
              <w:keepNext/>
              <w:keepLines/>
              <w:spacing w:after="0"/>
              <w:jc w:val="center"/>
              <w:rPr>
                <w:ins w:id="470" w:author="Sunlin Zhu/Performance &amp; Regulation Standard Lab /SRC-Beijing/Engineer/Samsung Electronics" w:date="2024-04-29T21:51:00Z"/>
                <w:rFonts w:ascii="Arial" w:hAnsi="Arial"/>
                <w:sz w:val="18"/>
              </w:rPr>
            </w:pPr>
            <w:ins w:id="471" w:author="Sunlin Zhu/Performance &amp; Regulation Standard Lab /SRC-Beijing/Engineer/Samsung Electronics" w:date="2024-04-29T21:51:00Z">
              <w:r w:rsidRPr="00542759">
                <w:rPr>
                  <w:rFonts w:ascii="Arial" w:hAnsi="Arial"/>
                  <w:sz w:val="18"/>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0F6F95CE" w14:textId="77777777" w:rsidR="008D40F5" w:rsidRPr="00542759" w:rsidRDefault="008D40F5" w:rsidP="00062EF3">
            <w:pPr>
              <w:keepNext/>
              <w:keepLines/>
              <w:spacing w:after="0"/>
              <w:jc w:val="center"/>
              <w:rPr>
                <w:ins w:id="472" w:author="Sunlin Zhu/Performance &amp; Regulation Standard Lab /SRC-Beijing/Engineer/Samsung Electronics" w:date="2024-04-29T21:51:00Z"/>
                <w:rFonts w:ascii="Arial" w:hAnsi="Arial"/>
                <w:sz w:val="18"/>
              </w:rPr>
            </w:pPr>
            <w:ins w:id="473" w:author="Sunlin Zhu/Performance &amp; Regulation Standard Lab /SRC-Beijing/Engineer/Samsung Electronics" w:date="2024-04-29T21:51:00Z">
              <w:r w:rsidRPr="00542759">
                <w:rPr>
                  <w:rFonts w:ascii="Arial" w:hAnsi="Arial"/>
                  <w:sz w:val="18"/>
                </w:rPr>
                <w:t>0</w:t>
              </w:r>
            </w:ins>
          </w:p>
        </w:tc>
      </w:tr>
      <w:tr w:rsidR="008D40F5" w:rsidRPr="00542759" w14:paraId="2355193D" w14:textId="77777777" w:rsidTr="00062EF3">
        <w:trPr>
          <w:trHeight w:val="187"/>
          <w:jc w:val="center"/>
          <w:ins w:id="474"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B1C2269" w14:textId="77777777" w:rsidR="008D40F5" w:rsidRPr="00542759" w:rsidRDefault="008D40F5" w:rsidP="00062EF3">
            <w:pPr>
              <w:keepNext/>
              <w:keepLines/>
              <w:spacing w:after="0"/>
              <w:rPr>
                <w:ins w:id="475" w:author="Sunlin Zhu/Performance &amp; Regulation Standard Lab /SRC-Beijing/Engineer/Samsung Electronics" w:date="2024-04-29T21:51:00Z"/>
                <w:rFonts w:ascii="Arial" w:hAnsi="Arial"/>
                <w:sz w:val="18"/>
              </w:rPr>
            </w:pPr>
            <w:ins w:id="476" w:author="Sunlin Zhu/Performance &amp; Regulation Standard Lab /SRC-Beijing/Engineer/Samsung Electronics" w:date="2024-04-29T21:51:00Z">
              <w:r w:rsidRPr="00542759">
                <w:rPr>
                  <w:rFonts w:ascii="Arial" w:hAnsi="Arial"/>
                  <w:sz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2160DD67" w14:textId="77777777" w:rsidR="008D40F5" w:rsidRPr="00542759" w:rsidRDefault="008D40F5" w:rsidP="00062EF3">
            <w:pPr>
              <w:keepNext/>
              <w:keepLines/>
              <w:spacing w:after="0"/>
              <w:jc w:val="center"/>
              <w:rPr>
                <w:ins w:id="477"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C1A884B" w14:textId="77777777" w:rsidR="008D40F5" w:rsidRPr="00542759" w:rsidRDefault="008D40F5" w:rsidP="00062EF3">
            <w:pPr>
              <w:keepNext/>
              <w:keepLines/>
              <w:spacing w:after="0"/>
              <w:jc w:val="center"/>
              <w:rPr>
                <w:ins w:id="478"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0EB70D9" w14:textId="77777777" w:rsidR="008D40F5" w:rsidRPr="00542759" w:rsidRDefault="008D40F5" w:rsidP="00062EF3">
            <w:pPr>
              <w:keepNext/>
              <w:keepLines/>
              <w:spacing w:after="0"/>
              <w:jc w:val="center"/>
              <w:rPr>
                <w:ins w:id="479" w:author="Sunlin Zhu/Performance &amp; Regulation Standard Lab /SRC-Beijing/Engineer/Samsung Electronics" w:date="2024-04-29T21:51:00Z"/>
                <w:rFonts w:ascii="Arial" w:hAnsi="Arial"/>
                <w:sz w:val="18"/>
              </w:rPr>
            </w:pPr>
          </w:p>
        </w:tc>
      </w:tr>
      <w:tr w:rsidR="008D40F5" w:rsidRPr="00542759" w14:paraId="0F1BB40D" w14:textId="77777777" w:rsidTr="00062EF3">
        <w:trPr>
          <w:trHeight w:val="187"/>
          <w:jc w:val="center"/>
          <w:ins w:id="480"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2B5FBED" w14:textId="77777777" w:rsidR="008D40F5" w:rsidRPr="00542759" w:rsidRDefault="008D40F5" w:rsidP="00062EF3">
            <w:pPr>
              <w:keepNext/>
              <w:keepLines/>
              <w:spacing w:after="0"/>
              <w:rPr>
                <w:ins w:id="481" w:author="Sunlin Zhu/Performance &amp; Regulation Standard Lab /SRC-Beijing/Engineer/Samsung Electronics" w:date="2024-04-29T21:51:00Z"/>
                <w:rFonts w:ascii="Arial" w:hAnsi="Arial"/>
                <w:sz w:val="18"/>
              </w:rPr>
            </w:pPr>
            <w:ins w:id="482" w:author="Sunlin Zhu/Performance &amp; Regulation Standard Lab /SRC-Beijing/Engineer/Samsung Electronics" w:date="2024-04-29T21:51:00Z">
              <w:r w:rsidRPr="00542759">
                <w:rPr>
                  <w:rFonts w:ascii="Arial" w:hAnsi="Arial"/>
                  <w:sz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A8E6080" w14:textId="77777777" w:rsidR="008D40F5" w:rsidRPr="00542759" w:rsidRDefault="008D40F5" w:rsidP="00062EF3">
            <w:pPr>
              <w:keepNext/>
              <w:keepLines/>
              <w:spacing w:after="0"/>
              <w:jc w:val="center"/>
              <w:rPr>
                <w:ins w:id="483"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319118C" w14:textId="77777777" w:rsidR="008D40F5" w:rsidRPr="00542759" w:rsidRDefault="008D40F5" w:rsidP="00062EF3">
            <w:pPr>
              <w:keepNext/>
              <w:keepLines/>
              <w:spacing w:after="0"/>
              <w:jc w:val="center"/>
              <w:rPr>
                <w:ins w:id="484"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3C31C26" w14:textId="77777777" w:rsidR="008D40F5" w:rsidRPr="00542759" w:rsidRDefault="008D40F5" w:rsidP="00062EF3">
            <w:pPr>
              <w:keepNext/>
              <w:keepLines/>
              <w:spacing w:after="0"/>
              <w:jc w:val="center"/>
              <w:rPr>
                <w:ins w:id="485" w:author="Sunlin Zhu/Performance &amp; Regulation Standard Lab /SRC-Beijing/Engineer/Samsung Electronics" w:date="2024-04-29T21:51:00Z"/>
                <w:rFonts w:ascii="Arial" w:hAnsi="Arial"/>
                <w:sz w:val="18"/>
              </w:rPr>
            </w:pPr>
          </w:p>
        </w:tc>
      </w:tr>
      <w:tr w:rsidR="008D40F5" w:rsidRPr="00542759" w14:paraId="58DB9940" w14:textId="77777777" w:rsidTr="00062EF3">
        <w:trPr>
          <w:trHeight w:val="187"/>
          <w:jc w:val="center"/>
          <w:ins w:id="486"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34D70CD2" w14:textId="77777777" w:rsidR="008D40F5" w:rsidRPr="00542759" w:rsidRDefault="008D40F5" w:rsidP="00062EF3">
            <w:pPr>
              <w:keepNext/>
              <w:keepLines/>
              <w:spacing w:after="0"/>
              <w:rPr>
                <w:ins w:id="487" w:author="Sunlin Zhu/Performance &amp; Regulation Standard Lab /SRC-Beijing/Engineer/Samsung Electronics" w:date="2024-04-29T21:51:00Z"/>
                <w:rFonts w:ascii="Arial" w:hAnsi="Arial"/>
                <w:sz w:val="18"/>
              </w:rPr>
            </w:pPr>
            <w:ins w:id="488" w:author="Sunlin Zhu/Performance &amp; Regulation Standard Lab /SRC-Beijing/Engineer/Samsung Electronics" w:date="2024-04-29T21:51:00Z">
              <w:r w:rsidRPr="00542759">
                <w:rPr>
                  <w:rFonts w:ascii="Arial" w:hAnsi="Arial"/>
                  <w:sz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913B3AC" w14:textId="77777777" w:rsidR="008D40F5" w:rsidRPr="00542759" w:rsidRDefault="008D40F5" w:rsidP="00062EF3">
            <w:pPr>
              <w:keepNext/>
              <w:keepLines/>
              <w:spacing w:after="0"/>
              <w:jc w:val="center"/>
              <w:rPr>
                <w:ins w:id="489"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43E0B017" w14:textId="77777777" w:rsidR="008D40F5" w:rsidRPr="00542759" w:rsidRDefault="008D40F5" w:rsidP="00062EF3">
            <w:pPr>
              <w:keepNext/>
              <w:keepLines/>
              <w:spacing w:after="0"/>
              <w:jc w:val="center"/>
              <w:rPr>
                <w:ins w:id="490"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DD03DB2" w14:textId="77777777" w:rsidR="008D40F5" w:rsidRPr="00542759" w:rsidRDefault="008D40F5" w:rsidP="00062EF3">
            <w:pPr>
              <w:keepNext/>
              <w:keepLines/>
              <w:spacing w:after="0"/>
              <w:jc w:val="center"/>
              <w:rPr>
                <w:ins w:id="491" w:author="Sunlin Zhu/Performance &amp; Regulation Standard Lab /SRC-Beijing/Engineer/Samsung Electronics" w:date="2024-04-29T21:51:00Z"/>
                <w:rFonts w:ascii="Arial" w:hAnsi="Arial"/>
                <w:sz w:val="18"/>
              </w:rPr>
            </w:pPr>
          </w:p>
        </w:tc>
      </w:tr>
      <w:tr w:rsidR="008D40F5" w:rsidRPr="00542759" w14:paraId="01AA8C39" w14:textId="77777777" w:rsidTr="00062EF3">
        <w:trPr>
          <w:trHeight w:val="187"/>
          <w:jc w:val="center"/>
          <w:ins w:id="492"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7B92FFF1" w14:textId="77777777" w:rsidR="008D40F5" w:rsidRPr="00542759" w:rsidRDefault="008D40F5" w:rsidP="00062EF3">
            <w:pPr>
              <w:keepNext/>
              <w:keepLines/>
              <w:spacing w:after="0"/>
              <w:rPr>
                <w:ins w:id="493" w:author="Sunlin Zhu/Performance &amp; Regulation Standard Lab /SRC-Beijing/Engineer/Samsung Electronics" w:date="2024-04-29T21:51:00Z"/>
                <w:rFonts w:ascii="Arial" w:hAnsi="Arial"/>
                <w:sz w:val="18"/>
              </w:rPr>
            </w:pPr>
            <w:ins w:id="494" w:author="Sunlin Zhu/Performance &amp; Regulation Standard Lab /SRC-Beijing/Engineer/Samsung Electronics" w:date="2024-04-29T21:51:00Z">
              <w:r w:rsidRPr="00542759">
                <w:rPr>
                  <w:rFonts w:ascii="Arial" w:hAnsi="Arial"/>
                  <w:sz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171BCA2" w14:textId="77777777" w:rsidR="008D40F5" w:rsidRPr="00542759" w:rsidRDefault="008D40F5" w:rsidP="00062EF3">
            <w:pPr>
              <w:keepNext/>
              <w:keepLines/>
              <w:spacing w:after="0"/>
              <w:jc w:val="center"/>
              <w:rPr>
                <w:ins w:id="495"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35E64E7" w14:textId="77777777" w:rsidR="008D40F5" w:rsidRPr="00542759" w:rsidRDefault="008D40F5" w:rsidP="00062EF3">
            <w:pPr>
              <w:keepNext/>
              <w:keepLines/>
              <w:spacing w:after="0"/>
              <w:jc w:val="center"/>
              <w:rPr>
                <w:ins w:id="496"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751A16D" w14:textId="77777777" w:rsidR="008D40F5" w:rsidRPr="00542759" w:rsidRDefault="008D40F5" w:rsidP="00062EF3">
            <w:pPr>
              <w:keepNext/>
              <w:keepLines/>
              <w:spacing w:after="0"/>
              <w:jc w:val="center"/>
              <w:rPr>
                <w:ins w:id="497" w:author="Sunlin Zhu/Performance &amp; Regulation Standard Lab /SRC-Beijing/Engineer/Samsung Electronics" w:date="2024-04-29T21:51:00Z"/>
                <w:rFonts w:ascii="Arial" w:hAnsi="Arial"/>
                <w:sz w:val="18"/>
              </w:rPr>
            </w:pPr>
          </w:p>
        </w:tc>
      </w:tr>
      <w:tr w:rsidR="008D40F5" w:rsidRPr="00542759" w14:paraId="7802922A" w14:textId="77777777" w:rsidTr="00062EF3">
        <w:trPr>
          <w:trHeight w:val="187"/>
          <w:jc w:val="center"/>
          <w:ins w:id="498"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06D20DF9" w14:textId="77777777" w:rsidR="008D40F5" w:rsidRPr="00542759" w:rsidRDefault="008D40F5" w:rsidP="00062EF3">
            <w:pPr>
              <w:keepNext/>
              <w:keepLines/>
              <w:spacing w:after="0"/>
              <w:rPr>
                <w:ins w:id="499" w:author="Sunlin Zhu/Performance &amp; Regulation Standard Lab /SRC-Beijing/Engineer/Samsung Electronics" w:date="2024-04-29T21:51:00Z"/>
                <w:rFonts w:ascii="Arial" w:hAnsi="Arial"/>
                <w:sz w:val="18"/>
              </w:rPr>
            </w:pPr>
            <w:ins w:id="500" w:author="Sunlin Zhu/Performance &amp; Regulation Standard Lab /SRC-Beijing/Engineer/Samsung Electronics" w:date="2024-04-29T21:51:00Z">
              <w:r w:rsidRPr="00542759">
                <w:rPr>
                  <w:rFonts w:ascii="Arial" w:hAnsi="Arial"/>
                  <w:sz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36EC3D4" w14:textId="77777777" w:rsidR="008D40F5" w:rsidRPr="00542759" w:rsidRDefault="008D40F5" w:rsidP="00062EF3">
            <w:pPr>
              <w:keepNext/>
              <w:keepLines/>
              <w:spacing w:after="0"/>
              <w:jc w:val="center"/>
              <w:rPr>
                <w:ins w:id="501"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0B5B7998" w14:textId="77777777" w:rsidR="008D40F5" w:rsidRPr="00542759" w:rsidRDefault="008D40F5" w:rsidP="00062EF3">
            <w:pPr>
              <w:keepNext/>
              <w:keepLines/>
              <w:spacing w:after="0"/>
              <w:jc w:val="center"/>
              <w:rPr>
                <w:ins w:id="502"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F5481C0" w14:textId="77777777" w:rsidR="008D40F5" w:rsidRPr="00542759" w:rsidRDefault="008D40F5" w:rsidP="00062EF3">
            <w:pPr>
              <w:keepNext/>
              <w:keepLines/>
              <w:spacing w:after="0"/>
              <w:jc w:val="center"/>
              <w:rPr>
                <w:ins w:id="503" w:author="Sunlin Zhu/Performance &amp; Regulation Standard Lab /SRC-Beijing/Engineer/Samsung Electronics" w:date="2024-04-29T21:51:00Z"/>
                <w:rFonts w:ascii="Arial" w:hAnsi="Arial"/>
                <w:sz w:val="18"/>
              </w:rPr>
            </w:pPr>
          </w:p>
        </w:tc>
      </w:tr>
      <w:tr w:rsidR="008D40F5" w:rsidRPr="00542759" w14:paraId="4A6E1642" w14:textId="77777777" w:rsidTr="00062EF3">
        <w:trPr>
          <w:trHeight w:val="187"/>
          <w:jc w:val="center"/>
          <w:ins w:id="504"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15AE5949" w14:textId="77777777" w:rsidR="008D40F5" w:rsidRPr="00542759" w:rsidRDefault="008D40F5" w:rsidP="00062EF3">
            <w:pPr>
              <w:keepNext/>
              <w:keepLines/>
              <w:spacing w:after="0"/>
              <w:rPr>
                <w:ins w:id="505" w:author="Sunlin Zhu/Performance &amp; Regulation Standard Lab /SRC-Beijing/Engineer/Samsung Electronics" w:date="2024-04-29T21:51:00Z"/>
                <w:rFonts w:ascii="Arial" w:hAnsi="Arial"/>
                <w:sz w:val="18"/>
              </w:rPr>
            </w:pPr>
            <w:ins w:id="506" w:author="Sunlin Zhu/Performance &amp; Regulation Standard Lab /SRC-Beijing/Engineer/Samsung Electronics" w:date="2024-04-29T21:51:00Z">
              <w:r w:rsidRPr="00542759">
                <w:rPr>
                  <w:rFonts w:ascii="Arial" w:hAnsi="Arial"/>
                  <w:sz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CA3FB18" w14:textId="77777777" w:rsidR="008D40F5" w:rsidRPr="00542759" w:rsidRDefault="008D40F5" w:rsidP="00062EF3">
            <w:pPr>
              <w:keepNext/>
              <w:keepLines/>
              <w:spacing w:after="0"/>
              <w:jc w:val="center"/>
              <w:rPr>
                <w:ins w:id="507"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9E49CB1" w14:textId="77777777" w:rsidR="008D40F5" w:rsidRPr="00542759" w:rsidRDefault="008D40F5" w:rsidP="00062EF3">
            <w:pPr>
              <w:keepNext/>
              <w:keepLines/>
              <w:spacing w:after="0"/>
              <w:jc w:val="center"/>
              <w:rPr>
                <w:ins w:id="508"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25BE506" w14:textId="77777777" w:rsidR="008D40F5" w:rsidRPr="00542759" w:rsidRDefault="008D40F5" w:rsidP="00062EF3">
            <w:pPr>
              <w:keepNext/>
              <w:keepLines/>
              <w:spacing w:after="0"/>
              <w:jc w:val="center"/>
              <w:rPr>
                <w:ins w:id="509" w:author="Sunlin Zhu/Performance &amp; Regulation Standard Lab /SRC-Beijing/Engineer/Samsung Electronics" w:date="2024-04-29T21:51:00Z"/>
                <w:rFonts w:ascii="Arial" w:hAnsi="Arial"/>
                <w:sz w:val="18"/>
              </w:rPr>
            </w:pPr>
          </w:p>
        </w:tc>
      </w:tr>
      <w:tr w:rsidR="008D40F5" w:rsidRPr="00542759" w14:paraId="03A15ADE" w14:textId="77777777" w:rsidTr="00062EF3">
        <w:trPr>
          <w:trHeight w:val="187"/>
          <w:jc w:val="center"/>
          <w:ins w:id="510"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7C58BE36" w14:textId="77777777" w:rsidR="008D40F5" w:rsidRPr="00542759" w:rsidRDefault="008D40F5" w:rsidP="00062EF3">
            <w:pPr>
              <w:keepNext/>
              <w:keepLines/>
              <w:spacing w:after="0"/>
              <w:rPr>
                <w:ins w:id="511" w:author="Sunlin Zhu/Performance &amp; Regulation Standard Lab /SRC-Beijing/Engineer/Samsung Electronics" w:date="2024-04-29T21:51:00Z"/>
                <w:rFonts w:ascii="Arial" w:hAnsi="Arial"/>
                <w:sz w:val="18"/>
              </w:rPr>
            </w:pPr>
            <w:ins w:id="512" w:author="Sunlin Zhu/Performance &amp; Regulation Standard Lab /SRC-Beijing/Engineer/Samsung Electronics" w:date="2024-04-29T21:51:00Z">
              <w:r w:rsidRPr="00542759">
                <w:rPr>
                  <w:rFonts w:ascii="Arial" w:hAnsi="Arial"/>
                  <w:sz w:val="18"/>
                </w:rPr>
                <w:t xml:space="preserve">EPRE ratio of OCNG DMRS to </w:t>
              </w:r>
              <w:proofErr w:type="spellStart"/>
              <w:r w:rsidRPr="00542759">
                <w:rPr>
                  <w:rFonts w:ascii="Arial" w:hAnsi="Arial"/>
                  <w:sz w:val="18"/>
                </w:rPr>
                <w:t>SSS</w:t>
              </w:r>
              <w:r w:rsidRPr="00542759">
                <w:rPr>
                  <w:rFonts w:ascii="Arial" w:hAnsi="Arial"/>
                  <w:sz w:val="18"/>
                  <w:vertAlign w:val="superscript"/>
                </w:rPr>
                <w:t>Note</w:t>
              </w:r>
              <w:proofErr w:type="spellEnd"/>
              <w:r w:rsidRPr="00542759">
                <w:rPr>
                  <w:rFonts w:ascii="Arial" w:hAnsi="Arial"/>
                  <w:sz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73860E75" w14:textId="77777777" w:rsidR="008D40F5" w:rsidRPr="00542759" w:rsidRDefault="008D40F5" w:rsidP="00062EF3">
            <w:pPr>
              <w:keepNext/>
              <w:keepLines/>
              <w:spacing w:after="0"/>
              <w:jc w:val="center"/>
              <w:rPr>
                <w:ins w:id="513"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8E58D9F" w14:textId="77777777" w:rsidR="008D40F5" w:rsidRPr="00542759" w:rsidRDefault="008D40F5" w:rsidP="00062EF3">
            <w:pPr>
              <w:keepNext/>
              <w:keepLines/>
              <w:spacing w:after="0"/>
              <w:jc w:val="center"/>
              <w:rPr>
                <w:ins w:id="514"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976F4FD" w14:textId="77777777" w:rsidR="008D40F5" w:rsidRPr="00542759" w:rsidRDefault="008D40F5" w:rsidP="00062EF3">
            <w:pPr>
              <w:keepNext/>
              <w:keepLines/>
              <w:spacing w:after="0"/>
              <w:jc w:val="center"/>
              <w:rPr>
                <w:ins w:id="515" w:author="Sunlin Zhu/Performance &amp; Regulation Standard Lab /SRC-Beijing/Engineer/Samsung Electronics" w:date="2024-04-29T21:51:00Z"/>
                <w:rFonts w:ascii="Arial" w:hAnsi="Arial"/>
                <w:sz w:val="18"/>
              </w:rPr>
            </w:pPr>
          </w:p>
        </w:tc>
      </w:tr>
      <w:tr w:rsidR="008D40F5" w:rsidRPr="00542759" w14:paraId="61C50DD8" w14:textId="77777777" w:rsidTr="00062EF3">
        <w:trPr>
          <w:trHeight w:val="187"/>
          <w:jc w:val="center"/>
          <w:ins w:id="516"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602798AA" w14:textId="77777777" w:rsidR="008D40F5" w:rsidRPr="00542759" w:rsidRDefault="008D40F5" w:rsidP="00062EF3">
            <w:pPr>
              <w:keepNext/>
              <w:keepLines/>
              <w:spacing w:after="0"/>
              <w:rPr>
                <w:ins w:id="517" w:author="Sunlin Zhu/Performance &amp; Regulation Standard Lab /SRC-Beijing/Engineer/Samsung Electronics" w:date="2024-04-29T21:51:00Z"/>
                <w:rFonts w:ascii="Arial" w:hAnsi="Arial"/>
                <w:sz w:val="18"/>
              </w:rPr>
            </w:pPr>
            <w:ins w:id="518" w:author="Sunlin Zhu/Performance &amp; Regulation Standard Lab /SRC-Beijing/Engineer/Samsung Electronics" w:date="2024-04-29T21:51:00Z">
              <w:r w:rsidRPr="00542759">
                <w:rPr>
                  <w:rFonts w:ascii="Arial" w:hAnsi="Arial"/>
                  <w:sz w:val="18"/>
                </w:rPr>
                <w:t>EPRE ratio of OCNG to OCNG DMRS</w:t>
              </w:r>
              <w:r w:rsidRPr="00542759">
                <w:rPr>
                  <w:rFonts w:ascii="Arial" w:hAnsi="Arial"/>
                  <w:sz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6A189D6D" w14:textId="77777777" w:rsidR="008D40F5" w:rsidRPr="00542759" w:rsidRDefault="008D40F5" w:rsidP="00062EF3">
            <w:pPr>
              <w:keepNext/>
              <w:keepLines/>
              <w:spacing w:after="0"/>
              <w:jc w:val="center"/>
              <w:rPr>
                <w:ins w:id="519" w:author="Sunlin Zhu/Performance &amp; Regulation Standard Lab /SRC-Beijing/Engineer/Samsung Electronics" w:date="2024-04-29T21:51:00Z"/>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4D5C5F79" w14:textId="77777777" w:rsidR="008D40F5" w:rsidRPr="00542759" w:rsidRDefault="008D40F5" w:rsidP="00062EF3">
            <w:pPr>
              <w:keepNext/>
              <w:keepLines/>
              <w:spacing w:after="0"/>
              <w:jc w:val="center"/>
              <w:rPr>
                <w:ins w:id="520" w:author="Sunlin Zhu/Performance &amp; Regulation Standard Lab /SRC-Beijing/Engineer/Samsung Electronics" w:date="2024-04-29T21:51:00Z"/>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6BC78EFA" w14:textId="77777777" w:rsidR="008D40F5" w:rsidRPr="00542759" w:rsidRDefault="008D40F5" w:rsidP="00062EF3">
            <w:pPr>
              <w:keepNext/>
              <w:keepLines/>
              <w:spacing w:after="0"/>
              <w:jc w:val="center"/>
              <w:rPr>
                <w:ins w:id="521" w:author="Sunlin Zhu/Performance &amp; Regulation Standard Lab /SRC-Beijing/Engineer/Samsung Electronics" w:date="2024-04-29T21:51:00Z"/>
                <w:rFonts w:ascii="Arial" w:hAnsi="Arial"/>
                <w:sz w:val="18"/>
              </w:rPr>
            </w:pPr>
          </w:p>
        </w:tc>
      </w:tr>
      <w:tr w:rsidR="008D40F5" w:rsidRPr="00542759" w14:paraId="2013FA45" w14:textId="77777777" w:rsidTr="00062EF3">
        <w:trPr>
          <w:trHeight w:val="187"/>
          <w:jc w:val="center"/>
          <w:ins w:id="522" w:author="Sunlin Zhu/Performance &amp; Regulation Standard Lab /SRC-Beijing/Engineer/Samsung Electronics" w:date="2024-04-29T21:51:00Z"/>
        </w:trPr>
        <w:tc>
          <w:tcPr>
            <w:tcW w:w="3163" w:type="dxa"/>
            <w:tcBorders>
              <w:top w:val="single" w:sz="4" w:space="0" w:color="auto"/>
              <w:left w:val="single" w:sz="4" w:space="0" w:color="auto"/>
              <w:bottom w:val="single" w:sz="4" w:space="0" w:color="auto"/>
              <w:right w:val="single" w:sz="4" w:space="0" w:color="auto"/>
            </w:tcBorders>
            <w:hideMark/>
          </w:tcPr>
          <w:p w14:paraId="5FB10F94" w14:textId="77777777" w:rsidR="008D40F5" w:rsidRPr="00542759" w:rsidRDefault="008D40F5" w:rsidP="00062EF3">
            <w:pPr>
              <w:keepNext/>
              <w:keepLines/>
              <w:spacing w:after="0"/>
              <w:rPr>
                <w:ins w:id="523" w:author="Sunlin Zhu/Performance &amp; Regulation Standard Lab /SRC-Beijing/Engineer/Samsung Electronics" w:date="2024-04-29T21:51:00Z"/>
                <w:rFonts w:ascii="Arial" w:hAnsi="Arial"/>
                <w:sz w:val="18"/>
              </w:rPr>
            </w:pPr>
            <w:ins w:id="524" w:author="Sunlin Zhu/Performance &amp; Regulation Standard Lab /SRC-Beijing/Engineer/Samsung Electronics" w:date="2024-04-29T21:51:00Z">
              <w:r w:rsidRPr="00542759">
                <w:rPr>
                  <w:rFonts w:ascii="Arial" w:hAnsi="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6AF8120" w14:textId="77777777" w:rsidR="008D40F5" w:rsidRPr="00542759" w:rsidRDefault="008D40F5" w:rsidP="00062EF3">
            <w:pPr>
              <w:keepNext/>
              <w:keepLines/>
              <w:spacing w:after="0"/>
              <w:jc w:val="center"/>
              <w:rPr>
                <w:ins w:id="525" w:author="Sunlin Zhu/Performance &amp; Regulation Standard Lab /SRC-Beijing/Engineer/Samsung Electronics" w:date="2024-04-29T21:51:00Z"/>
                <w:rFonts w:ascii="Arial" w:hAnsi="Arial"/>
                <w:sz w:val="18"/>
              </w:rPr>
            </w:pPr>
            <w:ins w:id="526" w:author="Sunlin Zhu/Performance &amp; Regulation Standard Lab /SRC-Beijing/Engineer/Samsung Electronics" w:date="2024-04-29T21:51:00Z">
              <w:r w:rsidRPr="00542759">
                <w:rPr>
                  <w:rFonts w:ascii="Arial" w:hAnsi="Arial"/>
                  <w:sz w:val="18"/>
                </w:rPr>
                <w:t>1~3</w:t>
              </w:r>
            </w:ins>
          </w:p>
        </w:tc>
        <w:tc>
          <w:tcPr>
            <w:tcW w:w="1268" w:type="dxa"/>
            <w:tcBorders>
              <w:top w:val="single" w:sz="4" w:space="0" w:color="auto"/>
              <w:left w:val="single" w:sz="4" w:space="0" w:color="auto"/>
              <w:bottom w:val="single" w:sz="4" w:space="0" w:color="auto"/>
              <w:right w:val="single" w:sz="4" w:space="0" w:color="auto"/>
            </w:tcBorders>
            <w:hideMark/>
          </w:tcPr>
          <w:p w14:paraId="35F972BB" w14:textId="77777777" w:rsidR="008D40F5" w:rsidRPr="00542759" w:rsidRDefault="008D40F5" w:rsidP="00062EF3">
            <w:pPr>
              <w:keepNext/>
              <w:keepLines/>
              <w:spacing w:after="0"/>
              <w:jc w:val="center"/>
              <w:rPr>
                <w:ins w:id="527"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DB33C10" w14:textId="77777777" w:rsidR="008D40F5" w:rsidRPr="00542759" w:rsidRDefault="008D40F5" w:rsidP="00062EF3">
            <w:pPr>
              <w:keepNext/>
              <w:keepLines/>
              <w:spacing w:after="0"/>
              <w:jc w:val="center"/>
              <w:rPr>
                <w:ins w:id="528" w:author="Sunlin Zhu/Performance &amp; Regulation Standard Lab /SRC-Beijing/Engineer/Samsung Electronics" w:date="2024-04-29T21:51:00Z"/>
                <w:rFonts w:ascii="Arial" w:hAnsi="Arial"/>
                <w:sz w:val="18"/>
              </w:rPr>
            </w:pPr>
            <w:ins w:id="529" w:author="Sunlin Zhu/Performance &amp; Regulation Standard Lab /SRC-Beijing/Engineer/Samsung Electronics" w:date="2024-04-29T21:51:00Z">
              <w:r w:rsidRPr="00542759">
                <w:rPr>
                  <w:rFonts w:ascii="Arial" w:hAnsi="Arial"/>
                  <w:sz w:val="18"/>
                </w:rPr>
                <w:t>AWGN</w:t>
              </w:r>
            </w:ins>
          </w:p>
        </w:tc>
      </w:tr>
      <w:tr w:rsidR="008D40F5" w:rsidRPr="00542759" w14:paraId="7E4EC050" w14:textId="77777777" w:rsidTr="00062EF3">
        <w:trPr>
          <w:trHeight w:val="187"/>
          <w:jc w:val="center"/>
          <w:ins w:id="530" w:author="Sunlin Zhu/Performance &amp; Regulation Standard Lab /SRC-Beijing/Engineer/Samsung Electronics" w:date="2024-04-29T21:51:00Z"/>
        </w:trPr>
        <w:tc>
          <w:tcPr>
            <w:tcW w:w="3163" w:type="dxa"/>
            <w:vMerge w:val="restart"/>
            <w:tcBorders>
              <w:top w:val="single" w:sz="4" w:space="0" w:color="auto"/>
              <w:left w:val="single" w:sz="4" w:space="0" w:color="auto"/>
              <w:right w:val="single" w:sz="4" w:space="0" w:color="auto"/>
            </w:tcBorders>
          </w:tcPr>
          <w:p w14:paraId="3974F558" w14:textId="77777777" w:rsidR="008D40F5" w:rsidRPr="009E27DC" w:rsidRDefault="008D40F5" w:rsidP="00062EF3">
            <w:pPr>
              <w:pStyle w:val="TAL"/>
              <w:rPr>
                <w:ins w:id="531" w:author="Sunlin Zhu/Performance &amp; Regulation Standard Lab /SRC-Beijing/Engineer/Samsung Electronics" w:date="2024-04-29T21:51:00Z"/>
              </w:rPr>
            </w:pPr>
            <w:ins w:id="532" w:author="Sunlin Zhu/Performance &amp; Regulation Standard Lab /SRC-Beijing/Engineer/Samsung Electronics" w:date="2024-04-29T21:51:00Z">
              <w:r w:rsidRPr="009E27DC">
                <w:lastRenderedPageBreak/>
                <w:t xml:space="preserve">Time offset between serving and a cell with </w:t>
              </w:r>
              <w:r>
                <w:t>additional</w:t>
              </w:r>
              <w:r w:rsidRPr="009E27DC">
                <w:t xml:space="preserve"> PCI</w:t>
              </w:r>
            </w:ins>
          </w:p>
        </w:tc>
        <w:tc>
          <w:tcPr>
            <w:tcW w:w="959" w:type="dxa"/>
            <w:tcBorders>
              <w:top w:val="single" w:sz="4" w:space="0" w:color="auto"/>
              <w:left w:val="single" w:sz="4" w:space="0" w:color="auto"/>
              <w:bottom w:val="single" w:sz="4" w:space="0" w:color="auto"/>
              <w:right w:val="single" w:sz="4" w:space="0" w:color="auto"/>
            </w:tcBorders>
          </w:tcPr>
          <w:p w14:paraId="56F5075C" w14:textId="77777777" w:rsidR="008D40F5" w:rsidRPr="009E27DC" w:rsidRDefault="008D40F5" w:rsidP="00062EF3">
            <w:pPr>
              <w:keepNext/>
              <w:keepLines/>
              <w:spacing w:after="0"/>
              <w:jc w:val="center"/>
              <w:rPr>
                <w:ins w:id="533" w:author="Sunlin Zhu/Performance &amp; Regulation Standard Lab /SRC-Beijing/Engineer/Samsung Electronics" w:date="2024-04-29T21:51:00Z"/>
                <w:rFonts w:ascii="Arial" w:hAnsi="Arial"/>
                <w:sz w:val="18"/>
              </w:rPr>
            </w:pPr>
            <w:ins w:id="534" w:author="Sunlin Zhu/Performance &amp; Regulation Standard Lab /SRC-Beijing/Engineer/Samsung Electronics" w:date="2024-04-29T21:51:00Z">
              <w:r w:rsidRPr="009E27DC">
                <w:rPr>
                  <w:rFonts w:ascii="Arial" w:hAnsi="Arial"/>
                  <w:sz w:val="18"/>
                </w:rPr>
                <w:t>1</w:t>
              </w:r>
            </w:ins>
          </w:p>
        </w:tc>
        <w:tc>
          <w:tcPr>
            <w:tcW w:w="1268" w:type="dxa"/>
            <w:tcBorders>
              <w:top w:val="single" w:sz="4" w:space="0" w:color="auto"/>
              <w:left w:val="single" w:sz="4" w:space="0" w:color="auto"/>
              <w:bottom w:val="single" w:sz="4" w:space="0" w:color="auto"/>
              <w:right w:val="single" w:sz="4" w:space="0" w:color="auto"/>
            </w:tcBorders>
          </w:tcPr>
          <w:p w14:paraId="11283ED3" w14:textId="77777777" w:rsidR="008D40F5" w:rsidRPr="009E27DC" w:rsidRDefault="008D40F5" w:rsidP="00062EF3">
            <w:pPr>
              <w:keepNext/>
              <w:keepLines/>
              <w:spacing w:after="0"/>
              <w:jc w:val="center"/>
              <w:rPr>
                <w:ins w:id="535"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FFED56E" w14:textId="77777777" w:rsidR="008D40F5" w:rsidRPr="009E27DC" w:rsidRDefault="008D40F5" w:rsidP="00062EF3">
            <w:pPr>
              <w:keepNext/>
              <w:keepLines/>
              <w:spacing w:after="0"/>
              <w:jc w:val="center"/>
              <w:rPr>
                <w:ins w:id="536" w:author="Sunlin Zhu/Performance &amp; Regulation Standard Lab /SRC-Beijing/Engineer/Samsung Electronics" w:date="2024-04-29T21:51:00Z"/>
                <w:rFonts w:ascii="Arial" w:hAnsi="Arial"/>
                <w:sz w:val="18"/>
              </w:rPr>
            </w:pPr>
            <w:ins w:id="537" w:author="Sunlin Zhu/Performance &amp; Regulation Standard Lab /SRC-Beijing/Engineer/Samsung Electronics" w:date="2024-04-29T21:51:00Z">
              <w:r w:rsidRPr="009E27DC">
                <w:rPr>
                  <w:rFonts w:ascii="Arial" w:hAnsi="Arial"/>
                  <w:sz w:val="18"/>
                </w:rPr>
                <w:t>&lt; CP</w:t>
              </w:r>
            </w:ins>
          </w:p>
        </w:tc>
      </w:tr>
      <w:tr w:rsidR="008D40F5" w:rsidRPr="00542759" w14:paraId="54D73E1C" w14:textId="77777777" w:rsidTr="00062EF3">
        <w:trPr>
          <w:trHeight w:val="187"/>
          <w:jc w:val="center"/>
          <w:ins w:id="538" w:author="Sunlin Zhu/Performance &amp; Regulation Standard Lab /SRC-Beijing/Engineer/Samsung Electronics" w:date="2024-04-29T21:51:00Z"/>
        </w:trPr>
        <w:tc>
          <w:tcPr>
            <w:tcW w:w="3163" w:type="dxa"/>
            <w:vMerge/>
            <w:tcBorders>
              <w:left w:val="single" w:sz="4" w:space="0" w:color="auto"/>
              <w:right w:val="single" w:sz="4" w:space="0" w:color="auto"/>
            </w:tcBorders>
          </w:tcPr>
          <w:p w14:paraId="2E34B7B9" w14:textId="77777777" w:rsidR="008D40F5" w:rsidRPr="009E27DC" w:rsidRDefault="008D40F5" w:rsidP="00062EF3">
            <w:pPr>
              <w:keepNext/>
              <w:keepLines/>
              <w:spacing w:after="0"/>
              <w:rPr>
                <w:ins w:id="539"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3778F505" w14:textId="77777777" w:rsidR="008D40F5" w:rsidRPr="009E27DC" w:rsidRDefault="008D40F5" w:rsidP="00062EF3">
            <w:pPr>
              <w:keepNext/>
              <w:keepLines/>
              <w:spacing w:after="0"/>
              <w:jc w:val="center"/>
              <w:rPr>
                <w:ins w:id="540" w:author="Sunlin Zhu/Performance &amp; Regulation Standard Lab /SRC-Beijing/Engineer/Samsung Electronics" w:date="2024-04-29T21:51:00Z"/>
                <w:rFonts w:ascii="Arial" w:hAnsi="Arial"/>
                <w:sz w:val="18"/>
              </w:rPr>
            </w:pPr>
            <w:ins w:id="541" w:author="Sunlin Zhu/Performance &amp; Regulation Standard Lab /SRC-Beijing/Engineer/Samsung Electronics" w:date="2024-04-29T21:51:00Z">
              <w:r w:rsidRPr="009E27DC">
                <w:rPr>
                  <w:rFonts w:ascii="Arial" w:hAnsi="Arial"/>
                  <w:sz w:val="18"/>
                </w:rPr>
                <w:t>2</w:t>
              </w:r>
            </w:ins>
          </w:p>
        </w:tc>
        <w:tc>
          <w:tcPr>
            <w:tcW w:w="1268" w:type="dxa"/>
            <w:tcBorders>
              <w:top w:val="single" w:sz="4" w:space="0" w:color="auto"/>
              <w:left w:val="single" w:sz="4" w:space="0" w:color="auto"/>
              <w:bottom w:val="single" w:sz="4" w:space="0" w:color="auto"/>
              <w:right w:val="single" w:sz="4" w:space="0" w:color="auto"/>
            </w:tcBorders>
          </w:tcPr>
          <w:p w14:paraId="365C9F3A" w14:textId="77777777" w:rsidR="008D40F5" w:rsidRPr="009E27DC" w:rsidRDefault="008D40F5" w:rsidP="00062EF3">
            <w:pPr>
              <w:keepNext/>
              <w:keepLines/>
              <w:spacing w:after="0"/>
              <w:jc w:val="center"/>
              <w:rPr>
                <w:ins w:id="542"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1A5548D1" w14:textId="77777777" w:rsidR="008D40F5" w:rsidRPr="009E27DC" w:rsidRDefault="008D40F5" w:rsidP="00062EF3">
            <w:pPr>
              <w:keepNext/>
              <w:keepLines/>
              <w:spacing w:after="0"/>
              <w:jc w:val="center"/>
              <w:rPr>
                <w:ins w:id="543" w:author="Sunlin Zhu/Performance &amp; Regulation Standard Lab /SRC-Beijing/Engineer/Samsung Electronics" w:date="2024-04-29T21:51:00Z"/>
                <w:rFonts w:ascii="Arial" w:hAnsi="Arial"/>
                <w:sz w:val="18"/>
              </w:rPr>
            </w:pPr>
            <w:ins w:id="544" w:author="Sunlin Zhu/Performance &amp; Regulation Standard Lab /SRC-Beijing/Engineer/Samsung Electronics" w:date="2024-04-29T21:51:00Z">
              <w:r w:rsidRPr="009E27DC">
                <w:rPr>
                  <w:rFonts w:ascii="Arial" w:hAnsi="Arial"/>
                  <w:sz w:val="18"/>
                </w:rPr>
                <w:t>&lt; CP</w:t>
              </w:r>
            </w:ins>
          </w:p>
        </w:tc>
      </w:tr>
      <w:tr w:rsidR="008D40F5" w:rsidRPr="00542759" w14:paraId="01FEE980" w14:textId="77777777" w:rsidTr="00062EF3">
        <w:trPr>
          <w:trHeight w:val="187"/>
          <w:jc w:val="center"/>
          <w:ins w:id="545" w:author="Sunlin Zhu/Performance &amp; Regulation Standard Lab /SRC-Beijing/Engineer/Samsung Electronics" w:date="2024-04-29T21:51:00Z"/>
        </w:trPr>
        <w:tc>
          <w:tcPr>
            <w:tcW w:w="3163" w:type="dxa"/>
            <w:vMerge/>
            <w:tcBorders>
              <w:left w:val="single" w:sz="4" w:space="0" w:color="auto"/>
              <w:bottom w:val="single" w:sz="4" w:space="0" w:color="auto"/>
              <w:right w:val="single" w:sz="4" w:space="0" w:color="auto"/>
            </w:tcBorders>
          </w:tcPr>
          <w:p w14:paraId="60769D40" w14:textId="77777777" w:rsidR="008D40F5" w:rsidRPr="009E27DC" w:rsidRDefault="008D40F5" w:rsidP="00062EF3">
            <w:pPr>
              <w:keepNext/>
              <w:keepLines/>
              <w:spacing w:after="0"/>
              <w:rPr>
                <w:ins w:id="546" w:author="Sunlin Zhu/Performance &amp; Regulation Standard Lab /SRC-Beijing/Engineer/Samsung Electronics" w:date="2024-04-29T21:51: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417B7B5D" w14:textId="77777777" w:rsidR="008D40F5" w:rsidRPr="009E27DC" w:rsidRDefault="008D40F5" w:rsidP="00062EF3">
            <w:pPr>
              <w:keepNext/>
              <w:keepLines/>
              <w:spacing w:after="0"/>
              <w:jc w:val="center"/>
              <w:rPr>
                <w:ins w:id="547" w:author="Sunlin Zhu/Performance &amp; Regulation Standard Lab /SRC-Beijing/Engineer/Samsung Electronics" w:date="2024-04-29T21:51:00Z"/>
                <w:rFonts w:ascii="Arial" w:hAnsi="Arial"/>
                <w:sz w:val="18"/>
              </w:rPr>
            </w:pPr>
            <w:ins w:id="548" w:author="Sunlin Zhu/Performance &amp; Regulation Standard Lab /SRC-Beijing/Engineer/Samsung Electronics" w:date="2024-04-29T21:51:00Z">
              <w:r w:rsidRPr="009E27DC">
                <w:rPr>
                  <w:rFonts w:ascii="Arial" w:hAnsi="Arial"/>
                  <w:sz w:val="18"/>
                </w:rPr>
                <w:t>3</w:t>
              </w:r>
            </w:ins>
          </w:p>
        </w:tc>
        <w:tc>
          <w:tcPr>
            <w:tcW w:w="1268" w:type="dxa"/>
            <w:tcBorders>
              <w:top w:val="single" w:sz="4" w:space="0" w:color="auto"/>
              <w:left w:val="single" w:sz="4" w:space="0" w:color="auto"/>
              <w:bottom w:val="single" w:sz="4" w:space="0" w:color="auto"/>
              <w:right w:val="single" w:sz="4" w:space="0" w:color="auto"/>
            </w:tcBorders>
          </w:tcPr>
          <w:p w14:paraId="393873D4" w14:textId="77777777" w:rsidR="008D40F5" w:rsidRPr="009E27DC" w:rsidRDefault="008D40F5" w:rsidP="00062EF3">
            <w:pPr>
              <w:keepNext/>
              <w:keepLines/>
              <w:spacing w:after="0"/>
              <w:jc w:val="center"/>
              <w:rPr>
                <w:ins w:id="549" w:author="Sunlin Zhu/Performance &amp; Regulation Standard Lab /SRC-Beijing/Engineer/Samsung Electronics" w:date="2024-04-29T21:51: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5C06C13" w14:textId="77777777" w:rsidR="008D40F5" w:rsidRPr="009E27DC" w:rsidRDefault="008D40F5" w:rsidP="00062EF3">
            <w:pPr>
              <w:keepNext/>
              <w:keepLines/>
              <w:spacing w:after="0"/>
              <w:jc w:val="center"/>
              <w:rPr>
                <w:ins w:id="550" w:author="Sunlin Zhu/Performance &amp; Regulation Standard Lab /SRC-Beijing/Engineer/Samsung Electronics" w:date="2024-04-29T21:51:00Z"/>
                <w:rFonts w:ascii="Arial" w:hAnsi="Arial"/>
                <w:sz w:val="18"/>
              </w:rPr>
            </w:pPr>
            <w:ins w:id="551" w:author="Sunlin Zhu/Performance &amp; Regulation Standard Lab /SRC-Beijing/Engineer/Samsung Electronics" w:date="2024-04-29T21:51:00Z">
              <w:r w:rsidRPr="009E27DC">
                <w:rPr>
                  <w:rFonts w:ascii="Arial" w:hAnsi="Arial"/>
                  <w:sz w:val="18"/>
                </w:rPr>
                <w:t>&lt; CP</w:t>
              </w:r>
            </w:ins>
          </w:p>
        </w:tc>
      </w:tr>
      <w:tr w:rsidR="008D40F5" w:rsidRPr="00542759" w14:paraId="4BC151B6" w14:textId="77777777" w:rsidTr="00062EF3">
        <w:trPr>
          <w:trHeight w:val="187"/>
          <w:jc w:val="center"/>
          <w:ins w:id="552" w:author="Sunlin Zhu/Performance &amp; Regulation Standard Lab /SRC-Beijing/Engineer/Samsung Electronics" w:date="2024-04-29T21:51: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B5089C0" w14:textId="77777777" w:rsidR="008D40F5" w:rsidRPr="00542759" w:rsidRDefault="008D40F5" w:rsidP="00062EF3">
            <w:pPr>
              <w:keepNext/>
              <w:keepLines/>
              <w:spacing w:after="0"/>
              <w:ind w:left="851" w:hanging="851"/>
              <w:rPr>
                <w:ins w:id="553" w:author="Sunlin Zhu/Performance &amp; Regulation Standard Lab /SRC-Beijing/Engineer/Samsung Electronics" w:date="2024-04-29T21:51:00Z"/>
                <w:rFonts w:ascii="Arial" w:hAnsi="Arial" w:cs="Arial"/>
                <w:sz w:val="18"/>
              </w:rPr>
            </w:pPr>
            <w:ins w:id="554" w:author="Sunlin Zhu/Performance &amp; Regulation Standard Lab /SRC-Beijing/Engineer/Samsung Electronics" w:date="2024-04-29T21:51:00Z">
              <w:r w:rsidRPr="00542759">
                <w:rPr>
                  <w:rFonts w:ascii="Arial" w:hAnsi="Arial"/>
                  <w:sz w:val="18"/>
                </w:rPr>
                <w:t>Note 1:</w:t>
              </w:r>
              <w:r w:rsidRPr="00542759">
                <w:rPr>
                  <w:rFonts w:ascii="Arial" w:hAnsi="Arial"/>
                  <w:sz w:val="18"/>
                </w:rPr>
                <w:tab/>
                <w:t>OCNG shall be used such that both cells are fully allocated and a constant total transmitted power spectral density is achieved for all OFDM symbols.</w:t>
              </w:r>
            </w:ins>
          </w:p>
        </w:tc>
      </w:tr>
    </w:tbl>
    <w:p w14:paraId="383793B4" w14:textId="472A44DF" w:rsidR="008D40F5" w:rsidRPr="008D40F5" w:rsidRDefault="008D40F5" w:rsidP="00E541C7">
      <w:pPr>
        <w:rPr>
          <w:ins w:id="555" w:author="Sunlin Zhu/Performance &amp; Regulation Standard Lab /SRC-Beijing/Engineer/Samsung Electronics" w:date="2024-04-29T21:51:00Z"/>
        </w:rPr>
      </w:pPr>
    </w:p>
    <w:p w14:paraId="6038E3BC" w14:textId="2A79F4F7" w:rsidR="00A0118E" w:rsidRPr="00A70E3E" w:rsidRDefault="00A0118E" w:rsidP="00A0118E">
      <w:pPr>
        <w:pStyle w:val="TH"/>
        <w:rPr>
          <w:ins w:id="556" w:author="Sunlin Zhu/Performance &amp; Regulation Standard Lab /SRC-Beijing/Engineer/Samsung Electronics" w:date="2024-04-29T21:53:00Z"/>
        </w:rPr>
      </w:pPr>
      <w:bookmarkStart w:id="557" w:name="_CRTable6_6_4_2_4_13"/>
      <w:ins w:id="558" w:author="Sunlin Zhu/Performance &amp; Regulation Standard Lab /SRC-Beijing/Engineer/Samsung Electronics" w:date="2024-04-29T21:53:00Z">
        <w:r w:rsidRPr="00A70E3E">
          <w:t xml:space="preserve">Table </w:t>
        </w:r>
        <w:bookmarkEnd w:id="557"/>
        <w:r w:rsidRPr="00A70E3E">
          <w:t>6.6.4.2.4.</w:t>
        </w:r>
        <w:r>
          <w:t>6</w:t>
        </w:r>
        <w:r w:rsidRPr="00A70E3E">
          <w:t>-3: Test Environment parameters for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118E" w:rsidRPr="00A70E3E" w14:paraId="31FB8CC9" w14:textId="77777777" w:rsidTr="00062EF3">
        <w:trPr>
          <w:jc w:val="center"/>
          <w:ins w:id="559" w:author="Sunlin Zhu/Performance &amp; Regulation Standard Lab /SRC-Beijing/Engineer/Samsung Electronics" w:date="2024-04-29T21:53:00Z"/>
        </w:trPr>
        <w:tc>
          <w:tcPr>
            <w:tcW w:w="1701" w:type="dxa"/>
            <w:shd w:val="clear" w:color="auto" w:fill="auto"/>
          </w:tcPr>
          <w:p w14:paraId="01858190" w14:textId="77777777" w:rsidR="00A0118E" w:rsidRPr="00A70E3E" w:rsidRDefault="00A0118E" w:rsidP="00062EF3">
            <w:pPr>
              <w:pStyle w:val="TAH"/>
              <w:rPr>
                <w:ins w:id="560" w:author="Sunlin Zhu/Performance &amp; Regulation Standard Lab /SRC-Beijing/Engineer/Samsung Electronics" w:date="2024-04-29T21:53:00Z"/>
              </w:rPr>
            </w:pPr>
            <w:ins w:id="561" w:author="Sunlin Zhu/Performance &amp; Regulation Standard Lab /SRC-Beijing/Engineer/Samsung Electronics" w:date="2024-04-29T21:53:00Z">
              <w:r w:rsidRPr="00A70E3E">
                <w:t>Parameter</w:t>
              </w:r>
            </w:ins>
          </w:p>
        </w:tc>
        <w:tc>
          <w:tcPr>
            <w:tcW w:w="3943" w:type="dxa"/>
            <w:gridSpan w:val="2"/>
            <w:shd w:val="clear" w:color="auto" w:fill="auto"/>
          </w:tcPr>
          <w:p w14:paraId="79C811C1" w14:textId="77777777" w:rsidR="00A0118E" w:rsidRPr="00A70E3E" w:rsidRDefault="00A0118E" w:rsidP="00062EF3">
            <w:pPr>
              <w:pStyle w:val="TAH"/>
              <w:rPr>
                <w:ins w:id="562" w:author="Sunlin Zhu/Performance &amp; Regulation Standard Lab /SRC-Beijing/Engineer/Samsung Electronics" w:date="2024-04-29T21:53:00Z"/>
              </w:rPr>
            </w:pPr>
            <w:ins w:id="563" w:author="Sunlin Zhu/Performance &amp; Regulation Standard Lab /SRC-Beijing/Engineer/Samsung Electronics" w:date="2024-04-29T21:53:00Z">
              <w:r w:rsidRPr="00A70E3E">
                <w:t>Value</w:t>
              </w:r>
            </w:ins>
          </w:p>
        </w:tc>
        <w:tc>
          <w:tcPr>
            <w:tcW w:w="3961" w:type="dxa"/>
          </w:tcPr>
          <w:p w14:paraId="0B5E0BE8" w14:textId="77777777" w:rsidR="00A0118E" w:rsidRPr="00A70E3E" w:rsidRDefault="00A0118E" w:rsidP="00062EF3">
            <w:pPr>
              <w:pStyle w:val="TAH"/>
              <w:rPr>
                <w:ins w:id="564" w:author="Sunlin Zhu/Performance &amp; Regulation Standard Lab /SRC-Beijing/Engineer/Samsung Electronics" w:date="2024-04-29T21:53:00Z"/>
              </w:rPr>
            </w:pPr>
            <w:ins w:id="565" w:author="Sunlin Zhu/Performance &amp; Regulation Standard Lab /SRC-Beijing/Engineer/Samsung Electronics" w:date="2024-04-29T21:53:00Z">
              <w:r w:rsidRPr="00A70E3E">
                <w:t>Comment</w:t>
              </w:r>
            </w:ins>
          </w:p>
        </w:tc>
      </w:tr>
      <w:tr w:rsidR="00A0118E" w:rsidRPr="00A70E3E" w14:paraId="215FA791" w14:textId="77777777" w:rsidTr="00062EF3">
        <w:trPr>
          <w:jc w:val="center"/>
          <w:ins w:id="566" w:author="Sunlin Zhu/Performance &amp; Regulation Standard Lab /SRC-Beijing/Engineer/Samsung Electronics" w:date="2024-04-29T21:53:00Z"/>
        </w:trPr>
        <w:tc>
          <w:tcPr>
            <w:tcW w:w="1701" w:type="dxa"/>
            <w:shd w:val="clear" w:color="auto" w:fill="auto"/>
          </w:tcPr>
          <w:p w14:paraId="1A54DC21" w14:textId="77777777" w:rsidR="00A0118E" w:rsidRPr="00A70E3E" w:rsidRDefault="00A0118E" w:rsidP="00062EF3">
            <w:pPr>
              <w:pStyle w:val="TAL"/>
              <w:rPr>
                <w:ins w:id="567" w:author="Sunlin Zhu/Performance &amp; Regulation Standard Lab /SRC-Beijing/Engineer/Samsung Electronics" w:date="2024-04-29T21:53:00Z"/>
              </w:rPr>
            </w:pPr>
            <w:ins w:id="568" w:author="Sunlin Zhu/Performance &amp; Regulation Standard Lab /SRC-Beijing/Engineer/Samsung Electronics" w:date="2024-04-29T21:53:00Z">
              <w:r w:rsidRPr="00A70E3E">
                <w:t>Test environment</w:t>
              </w:r>
            </w:ins>
          </w:p>
        </w:tc>
        <w:tc>
          <w:tcPr>
            <w:tcW w:w="3943" w:type="dxa"/>
            <w:gridSpan w:val="2"/>
            <w:shd w:val="clear" w:color="auto" w:fill="auto"/>
          </w:tcPr>
          <w:p w14:paraId="448DA10D" w14:textId="77777777" w:rsidR="00A0118E" w:rsidRPr="00A70E3E" w:rsidRDefault="00A0118E" w:rsidP="00062EF3">
            <w:pPr>
              <w:pStyle w:val="TAL"/>
              <w:rPr>
                <w:ins w:id="569" w:author="Sunlin Zhu/Performance &amp; Regulation Standard Lab /SRC-Beijing/Engineer/Samsung Electronics" w:date="2024-04-29T21:53:00Z"/>
              </w:rPr>
            </w:pPr>
            <w:ins w:id="570" w:author="Sunlin Zhu/Performance &amp; Regulation Standard Lab /SRC-Beijing/Engineer/Samsung Electronics" w:date="2024-04-29T21:53:00Z">
              <w:r w:rsidRPr="00A70E3E">
                <w:t>NC</w:t>
              </w:r>
            </w:ins>
          </w:p>
        </w:tc>
        <w:tc>
          <w:tcPr>
            <w:tcW w:w="3961" w:type="dxa"/>
          </w:tcPr>
          <w:p w14:paraId="08683902" w14:textId="77777777" w:rsidR="00A0118E" w:rsidRPr="00A70E3E" w:rsidRDefault="00A0118E" w:rsidP="00062EF3">
            <w:pPr>
              <w:pStyle w:val="TAL"/>
              <w:rPr>
                <w:ins w:id="571" w:author="Sunlin Zhu/Performance &amp; Regulation Standard Lab /SRC-Beijing/Engineer/Samsung Electronics" w:date="2024-04-29T21:53:00Z"/>
              </w:rPr>
            </w:pPr>
            <w:ins w:id="572" w:author="Sunlin Zhu/Performance &amp; Regulation Standard Lab /SRC-Beijing/Engineer/Samsung Electronics" w:date="2024-04-29T21:53:00Z">
              <w:r w:rsidRPr="00A70E3E">
                <w:t>As specified in TS 38.508-1 [14] clause 4.1.</w:t>
              </w:r>
            </w:ins>
          </w:p>
        </w:tc>
      </w:tr>
      <w:tr w:rsidR="00A0118E" w:rsidRPr="00A70E3E" w14:paraId="343760CA" w14:textId="77777777" w:rsidTr="00062EF3">
        <w:trPr>
          <w:jc w:val="center"/>
          <w:ins w:id="573" w:author="Sunlin Zhu/Performance &amp; Regulation Standard Lab /SRC-Beijing/Engineer/Samsung Electronics" w:date="2024-04-29T21:53:00Z"/>
        </w:trPr>
        <w:tc>
          <w:tcPr>
            <w:tcW w:w="1701" w:type="dxa"/>
            <w:shd w:val="clear" w:color="auto" w:fill="auto"/>
          </w:tcPr>
          <w:p w14:paraId="6DAC3519" w14:textId="77777777" w:rsidR="00A0118E" w:rsidRPr="00A70E3E" w:rsidRDefault="00A0118E" w:rsidP="00062EF3">
            <w:pPr>
              <w:pStyle w:val="TAL"/>
              <w:rPr>
                <w:ins w:id="574" w:author="Sunlin Zhu/Performance &amp; Regulation Standard Lab /SRC-Beijing/Engineer/Samsung Electronics" w:date="2024-04-29T21:53:00Z"/>
              </w:rPr>
            </w:pPr>
            <w:ins w:id="575" w:author="Sunlin Zhu/Performance &amp; Regulation Standard Lab /SRC-Beijing/Engineer/Samsung Electronics" w:date="2024-04-29T21:53:00Z">
              <w:r w:rsidRPr="00A70E3E">
                <w:t>Test frequencies</w:t>
              </w:r>
            </w:ins>
          </w:p>
        </w:tc>
        <w:tc>
          <w:tcPr>
            <w:tcW w:w="7904" w:type="dxa"/>
            <w:gridSpan w:val="3"/>
            <w:shd w:val="clear" w:color="auto" w:fill="auto"/>
          </w:tcPr>
          <w:p w14:paraId="027DEE9B" w14:textId="1CA285B3" w:rsidR="00A0118E" w:rsidRPr="00A70E3E" w:rsidRDefault="00A0118E" w:rsidP="00AE6848">
            <w:pPr>
              <w:pStyle w:val="TAL"/>
              <w:rPr>
                <w:ins w:id="576" w:author="Sunlin Zhu/Performance &amp; Regulation Standard Lab /SRC-Beijing/Engineer/Samsung Electronics" w:date="2024-04-29T21:53:00Z"/>
              </w:rPr>
            </w:pPr>
            <w:ins w:id="577" w:author="Sunlin Zhu/Performance &amp; Regulation Standard Lab /SRC-Beijing/Engineer/Samsung Electronics" w:date="2024-04-29T21:53:00Z">
              <w:r w:rsidRPr="00A70E3E">
                <w:t xml:space="preserve">As specified in Annex E, Table </w:t>
              </w:r>
              <w:r w:rsidRPr="00AE6848">
                <w:rPr>
                  <w:highlight w:val="yellow"/>
                </w:rPr>
                <w:t>E.</w:t>
              </w:r>
            </w:ins>
            <w:ins w:id="578" w:author="Sunlin Zhu/Performance &amp; Regulation Standard Lab /SRC-Beijing/Engineer/Samsung Electronics" w:date="2024-05-18T18:38:00Z">
              <w:r w:rsidR="00AE6848" w:rsidRPr="00AE6848">
                <w:rPr>
                  <w:highlight w:val="yellow"/>
                </w:rPr>
                <w:t>4</w:t>
              </w:r>
            </w:ins>
            <w:ins w:id="579" w:author="Sunlin Zhu/Performance &amp; Regulation Standard Lab /SRC-Beijing/Engineer/Samsung Electronics" w:date="2024-04-29T21:53:00Z">
              <w:r w:rsidRPr="00AE6848">
                <w:rPr>
                  <w:highlight w:val="yellow"/>
                </w:rPr>
                <w:t>-1</w:t>
              </w:r>
              <w:r w:rsidRPr="00A70E3E">
                <w:t xml:space="preserve"> and TS 38.508-1 [14] clause 4.3.1 and 4.4.2.</w:t>
              </w:r>
            </w:ins>
          </w:p>
        </w:tc>
      </w:tr>
      <w:tr w:rsidR="00A0118E" w:rsidRPr="00A70E3E" w14:paraId="4B6826B6" w14:textId="77777777" w:rsidTr="00062EF3">
        <w:trPr>
          <w:jc w:val="center"/>
          <w:ins w:id="580" w:author="Sunlin Zhu/Performance &amp; Regulation Standard Lab /SRC-Beijing/Engineer/Samsung Electronics" w:date="2024-04-29T21:53:00Z"/>
        </w:trPr>
        <w:tc>
          <w:tcPr>
            <w:tcW w:w="1701" w:type="dxa"/>
            <w:shd w:val="clear" w:color="auto" w:fill="auto"/>
          </w:tcPr>
          <w:p w14:paraId="4B88ECDE" w14:textId="77777777" w:rsidR="00A0118E" w:rsidRPr="00A70E3E" w:rsidRDefault="00A0118E" w:rsidP="00062EF3">
            <w:pPr>
              <w:pStyle w:val="TAL"/>
              <w:rPr>
                <w:ins w:id="581" w:author="Sunlin Zhu/Performance &amp; Regulation Standard Lab /SRC-Beijing/Engineer/Samsung Electronics" w:date="2024-04-29T21:53:00Z"/>
              </w:rPr>
            </w:pPr>
            <w:ins w:id="582" w:author="Sunlin Zhu/Performance &amp; Regulation Standard Lab /SRC-Beijing/Engineer/Samsung Electronics" w:date="2024-04-29T21:53:00Z">
              <w:r w:rsidRPr="00A70E3E">
                <w:t>Channel bandwidth</w:t>
              </w:r>
            </w:ins>
          </w:p>
        </w:tc>
        <w:tc>
          <w:tcPr>
            <w:tcW w:w="7904" w:type="dxa"/>
            <w:gridSpan w:val="3"/>
            <w:shd w:val="clear" w:color="auto" w:fill="auto"/>
          </w:tcPr>
          <w:p w14:paraId="5EF3D611" w14:textId="221EAF9D" w:rsidR="00A0118E" w:rsidRPr="00A70E3E" w:rsidRDefault="00A0118E" w:rsidP="00062EF3">
            <w:pPr>
              <w:pStyle w:val="TAL"/>
              <w:rPr>
                <w:ins w:id="583" w:author="Sunlin Zhu/Performance &amp; Regulation Standard Lab /SRC-Beijing/Engineer/Samsung Electronics" w:date="2024-04-29T21:53:00Z"/>
              </w:rPr>
            </w:pPr>
            <w:ins w:id="584" w:author="Sunlin Zhu/Performance &amp; Regulation Standard Lab /SRC-Beijing/Engineer/Samsung Electronics" w:date="2024-04-29T21:53:00Z">
              <w:r w:rsidRPr="00A70E3E">
                <w:t xml:space="preserve">As specified by the test configuration selected from Table </w:t>
              </w:r>
            </w:ins>
            <w:ins w:id="585" w:author="Sunlin Zhu/Performance &amp; Regulation Standard Lab /SRC-Beijing/Engineer/Samsung Electronics" w:date="2024-04-29T21:54:00Z">
              <w:r w:rsidRPr="00B6570F">
                <w:t>6.6.4.6.1</w:t>
              </w:r>
              <w:r w:rsidRPr="00221BC1">
                <w:t>-1</w:t>
              </w:r>
            </w:ins>
            <w:ins w:id="586" w:author="Sunlin Zhu/Performance &amp; Regulation Standard Lab /SRC-Beijing/Engineer/Samsung Electronics" w:date="2024-04-29T21:53:00Z">
              <w:r w:rsidRPr="00A70E3E">
                <w:t>.</w:t>
              </w:r>
            </w:ins>
          </w:p>
        </w:tc>
      </w:tr>
      <w:tr w:rsidR="00A0118E" w:rsidRPr="00A70E3E" w14:paraId="67F87B1E" w14:textId="77777777" w:rsidTr="00062EF3">
        <w:trPr>
          <w:jc w:val="center"/>
          <w:ins w:id="587" w:author="Sunlin Zhu/Performance &amp; Regulation Standard Lab /SRC-Beijing/Engineer/Samsung Electronics" w:date="2024-04-29T21:53:00Z"/>
        </w:trPr>
        <w:tc>
          <w:tcPr>
            <w:tcW w:w="1701" w:type="dxa"/>
            <w:shd w:val="clear" w:color="auto" w:fill="auto"/>
          </w:tcPr>
          <w:p w14:paraId="75A1FA77" w14:textId="77777777" w:rsidR="00A0118E" w:rsidRPr="00A70E3E" w:rsidRDefault="00A0118E" w:rsidP="00062EF3">
            <w:pPr>
              <w:pStyle w:val="TAL"/>
              <w:rPr>
                <w:ins w:id="588" w:author="Sunlin Zhu/Performance &amp; Regulation Standard Lab /SRC-Beijing/Engineer/Samsung Electronics" w:date="2024-04-29T21:53:00Z"/>
              </w:rPr>
            </w:pPr>
            <w:ins w:id="589" w:author="Sunlin Zhu/Performance &amp; Regulation Standard Lab /SRC-Beijing/Engineer/Samsung Electronics" w:date="2024-04-29T21:53:00Z">
              <w:r w:rsidRPr="00A70E3E">
                <w:t>Propagation conditions</w:t>
              </w:r>
            </w:ins>
          </w:p>
        </w:tc>
        <w:tc>
          <w:tcPr>
            <w:tcW w:w="3943" w:type="dxa"/>
            <w:gridSpan w:val="2"/>
            <w:shd w:val="clear" w:color="auto" w:fill="auto"/>
          </w:tcPr>
          <w:p w14:paraId="6212AC14" w14:textId="77777777" w:rsidR="00A0118E" w:rsidRPr="00A70E3E" w:rsidRDefault="00A0118E" w:rsidP="00062EF3">
            <w:pPr>
              <w:pStyle w:val="TAL"/>
              <w:rPr>
                <w:ins w:id="590" w:author="Sunlin Zhu/Performance &amp; Regulation Standard Lab /SRC-Beijing/Engineer/Samsung Electronics" w:date="2024-04-29T21:53:00Z"/>
              </w:rPr>
            </w:pPr>
            <w:ins w:id="591" w:author="Sunlin Zhu/Performance &amp; Regulation Standard Lab /SRC-Beijing/Engineer/Samsung Electronics" w:date="2024-04-29T21:53:00Z">
              <w:r w:rsidRPr="00A70E3E">
                <w:t>AWGN</w:t>
              </w:r>
            </w:ins>
          </w:p>
        </w:tc>
        <w:tc>
          <w:tcPr>
            <w:tcW w:w="3961" w:type="dxa"/>
          </w:tcPr>
          <w:p w14:paraId="0160570F" w14:textId="77777777" w:rsidR="00A0118E" w:rsidRPr="00A70E3E" w:rsidRDefault="00A0118E" w:rsidP="00062EF3">
            <w:pPr>
              <w:pStyle w:val="TAL"/>
              <w:rPr>
                <w:ins w:id="592" w:author="Sunlin Zhu/Performance &amp; Regulation Standard Lab /SRC-Beijing/Engineer/Samsung Electronics" w:date="2024-04-29T21:53:00Z"/>
              </w:rPr>
            </w:pPr>
            <w:ins w:id="593" w:author="Sunlin Zhu/Performance &amp; Regulation Standard Lab /SRC-Beijing/Engineer/Samsung Electronics" w:date="2024-04-29T21:53:00Z">
              <w:r w:rsidRPr="00A70E3E">
                <w:t>As specified in Annex C.2.2.</w:t>
              </w:r>
            </w:ins>
          </w:p>
        </w:tc>
      </w:tr>
      <w:tr w:rsidR="00A0118E" w:rsidRPr="00A70E3E" w14:paraId="471FBAEC" w14:textId="77777777" w:rsidTr="00062EF3">
        <w:trPr>
          <w:trHeight w:val="251"/>
          <w:jc w:val="center"/>
          <w:ins w:id="594" w:author="Sunlin Zhu/Performance &amp; Regulation Standard Lab /SRC-Beijing/Engineer/Samsung Electronics" w:date="2024-04-29T21:53:00Z"/>
        </w:trPr>
        <w:tc>
          <w:tcPr>
            <w:tcW w:w="1701" w:type="dxa"/>
            <w:vMerge w:val="restart"/>
            <w:shd w:val="clear" w:color="auto" w:fill="auto"/>
          </w:tcPr>
          <w:p w14:paraId="42980F3B" w14:textId="77777777" w:rsidR="00A0118E" w:rsidRPr="00A70E3E" w:rsidRDefault="00A0118E" w:rsidP="00062EF3">
            <w:pPr>
              <w:pStyle w:val="TAL"/>
              <w:rPr>
                <w:ins w:id="595" w:author="Sunlin Zhu/Performance &amp; Regulation Standard Lab /SRC-Beijing/Engineer/Samsung Electronics" w:date="2024-04-29T21:53:00Z"/>
              </w:rPr>
            </w:pPr>
            <w:ins w:id="596" w:author="Sunlin Zhu/Performance &amp; Regulation Standard Lab /SRC-Beijing/Engineer/Samsung Electronics" w:date="2024-04-29T21:53:00Z">
              <w:r w:rsidRPr="00A70E3E">
                <w:t>Connection Diagram</w:t>
              </w:r>
            </w:ins>
          </w:p>
        </w:tc>
        <w:tc>
          <w:tcPr>
            <w:tcW w:w="1134" w:type="dxa"/>
            <w:shd w:val="clear" w:color="auto" w:fill="auto"/>
          </w:tcPr>
          <w:p w14:paraId="5E8D2DDD" w14:textId="77777777" w:rsidR="00A0118E" w:rsidRPr="00A70E3E" w:rsidRDefault="00A0118E" w:rsidP="00062EF3">
            <w:pPr>
              <w:pStyle w:val="TAL"/>
              <w:rPr>
                <w:ins w:id="597" w:author="Sunlin Zhu/Performance &amp; Regulation Standard Lab /SRC-Beijing/Engineer/Samsung Electronics" w:date="2024-04-29T21:53:00Z"/>
              </w:rPr>
            </w:pPr>
            <w:ins w:id="598" w:author="Sunlin Zhu/Performance &amp; Regulation Standard Lab /SRC-Beijing/Engineer/Samsung Electronics" w:date="2024-04-29T21:53:00Z">
              <w:r w:rsidRPr="00A70E3E">
                <w:t>TE Part</w:t>
              </w:r>
            </w:ins>
          </w:p>
        </w:tc>
        <w:tc>
          <w:tcPr>
            <w:tcW w:w="2809" w:type="dxa"/>
            <w:shd w:val="clear" w:color="auto" w:fill="auto"/>
          </w:tcPr>
          <w:p w14:paraId="6925528C" w14:textId="77777777" w:rsidR="00A0118E" w:rsidRPr="00A70E3E" w:rsidRDefault="00A0118E" w:rsidP="00062EF3">
            <w:pPr>
              <w:pStyle w:val="TAL"/>
              <w:rPr>
                <w:ins w:id="599" w:author="Sunlin Zhu/Performance &amp; Regulation Standard Lab /SRC-Beijing/Engineer/Samsung Electronics" w:date="2024-04-29T21:53:00Z"/>
              </w:rPr>
            </w:pPr>
            <w:ins w:id="600" w:author="Sunlin Zhu/Performance &amp; Regulation Standard Lab /SRC-Beijing/Engineer/Samsung Electronics" w:date="2024-04-29T21:53:00Z">
              <w:r w:rsidRPr="00A70E3E">
                <w:t>A.3.1.8.2</w:t>
              </w:r>
            </w:ins>
          </w:p>
        </w:tc>
        <w:tc>
          <w:tcPr>
            <w:tcW w:w="3961" w:type="dxa"/>
            <w:vMerge w:val="restart"/>
          </w:tcPr>
          <w:p w14:paraId="57DCA7D7" w14:textId="77777777" w:rsidR="00A0118E" w:rsidRPr="00A70E3E" w:rsidRDefault="00A0118E" w:rsidP="00062EF3">
            <w:pPr>
              <w:pStyle w:val="TAL"/>
              <w:rPr>
                <w:ins w:id="601" w:author="Sunlin Zhu/Performance &amp; Regulation Standard Lab /SRC-Beijing/Engineer/Samsung Electronics" w:date="2024-04-29T21:53:00Z"/>
              </w:rPr>
            </w:pPr>
            <w:ins w:id="602" w:author="Sunlin Zhu/Performance &amp; Regulation Standard Lab /SRC-Beijing/Engineer/Samsung Electronics" w:date="2024-04-29T21:53:00Z">
              <w:r w:rsidRPr="00A70E3E">
                <w:t>As specified in TS 38.508-1 [14] Annex A.</w:t>
              </w:r>
            </w:ins>
          </w:p>
        </w:tc>
      </w:tr>
      <w:tr w:rsidR="00A0118E" w:rsidRPr="00A70E3E" w14:paraId="40328A92" w14:textId="77777777" w:rsidTr="00062EF3">
        <w:trPr>
          <w:trHeight w:val="250"/>
          <w:jc w:val="center"/>
          <w:ins w:id="603" w:author="Sunlin Zhu/Performance &amp; Regulation Standard Lab /SRC-Beijing/Engineer/Samsung Electronics" w:date="2024-04-29T21:53:00Z"/>
        </w:trPr>
        <w:tc>
          <w:tcPr>
            <w:tcW w:w="1701" w:type="dxa"/>
            <w:vMerge/>
            <w:shd w:val="clear" w:color="auto" w:fill="auto"/>
          </w:tcPr>
          <w:p w14:paraId="2752C514" w14:textId="77777777" w:rsidR="00A0118E" w:rsidRPr="00A70E3E" w:rsidRDefault="00A0118E" w:rsidP="00062EF3">
            <w:pPr>
              <w:pStyle w:val="TAL"/>
              <w:rPr>
                <w:ins w:id="604" w:author="Sunlin Zhu/Performance &amp; Regulation Standard Lab /SRC-Beijing/Engineer/Samsung Electronics" w:date="2024-04-29T21:53:00Z"/>
              </w:rPr>
            </w:pPr>
          </w:p>
        </w:tc>
        <w:tc>
          <w:tcPr>
            <w:tcW w:w="1134" w:type="dxa"/>
            <w:shd w:val="clear" w:color="auto" w:fill="auto"/>
          </w:tcPr>
          <w:p w14:paraId="2D5F65D6" w14:textId="77777777" w:rsidR="00A0118E" w:rsidRPr="00A70E3E" w:rsidRDefault="00A0118E" w:rsidP="00062EF3">
            <w:pPr>
              <w:pStyle w:val="TAL"/>
              <w:rPr>
                <w:ins w:id="605" w:author="Sunlin Zhu/Performance &amp; Regulation Standard Lab /SRC-Beijing/Engineer/Samsung Electronics" w:date="2024-04-29T21:53:00Z"/>
              </w:rPr>
            </w:pPr>
            <w:ins w:id="606" w:author="Sunlin Zhu/Performance &amp; Regulation Standard Lab /SRC-Beijing/Engineer/Samsung Electronics" w:date="2024-04-29T21:53:00Z">
              <w:r w:rsidRPr="00A70E3E">
                <w:t>DUT Part</w:t>
              </w:r>
            </w:ins>
          </w:p>
        </w:tc>
        <w:tc>
          <w:tcPr>
            <w:tcW w:w="2809" w:type="dxa"/>
            <w:shd w:val="clear" w:color="auto" w:fill="auto"/>
          </w:tcPr>
          <w:p w14:paraId="3FD286DA" w14:textId="77777777" w:rsidR="00A0118E" w:rsidRPr="00A70E3E" w:rsidRDefault="00A0118E" w:rsidP="00062EF3">
            <w:pPr>
              <w:pStyle w:val="TAL"/>
              <w:rPr>
                <w:ins w:id="607" w:author="Sunlin Zhu/Performance &amp; Regulation Standard Lab /SRC-Beijing/Engineer/Samsung Electronics" w:date="2024-04-29T21:53:00Z"/>
              </w:rPr>
            </w:pPr>
            <w:ins w:id="608" w:author="Sunlin Zhu/Performance &amp; Regulation Standard Lab /SRC-Beijing/Engineer/Samsung Electronics" w:date="2024-04-29T21:53:00Z">
              <w:r w:rsidRPr="00A70E3E">
                <w:t>A.3.2.3.4</w:t>
              </w:r>
            </w:ins>
          </w:p>
        </w:tc>
        <w:tc>
          <w:tcPr>
            <w:tcW w:w="3961" w:type="dxa"/>
            <w:vMerge/>
          </w:tcPr>
          <w:p w14:paraId="0A8C374F" w14:textId="77777777" w:rsidR="00A0118E" w:rsidRPr="00A70E3E" w:rsidRDefault="00A0118E" w:rsidP="00062EF3">
            <w:pPr>
              <w:pStyle w:val="TAL"/>
              <w:rPr>
                <w:ins w:id="609" w:author="Sunlin Zhu/Performance &amp; Regulation Standard Lab /SRC-Beijing/Engineer/Samsung Electronics" w:date="2024-04-29T21:53:00Z"/>
              </w:rPr>
            </w:pPr>
          </w:p>
        </w:tc>
      </w:tr>
      <w:tr w:rsidR="00A0118E" w:rsidRPr="00A70E3E" w14:paraId="2E8795E0" w14:textId="77777777" w:rsidTr="00062EF3">
        <w:trPr>
          <w:jc w:val="center"/>
          <w:ins w:id="610" w:author="Sunlin Zhu/Performance &amp; Regulation Standard Lab /SRC-Beijing/Engineer/Samsung Electronics" w:date="2024-04-29T21:53:00Z"/>
        </w:trPr>
        <w:tc>
          <w:tcPr>
            <w:tcW w:w="1701" w:type="dxa"/>
            <w:shd w:val="clear" w:color="auto" w:fill="auto"/>
          </w:tcPr>
          <w:p w14:paraId="6DFAD7B5" w14:textId="77777777" w:rsidR="00A0118E" w:rsidRPr="00A70E3E" w:rsidRDefault="00A0118E" w:rsidP="00062EF3">
            <w:pPr>
              <w:pStyle w:val="TAL"/>
              <w:rPr>
                <w:ins w:id="611" w:author="Sunlin Zhu/Performance &amp; Regulation Standard Lab /SRC-Beijing/Engineer/Samsung Electronics" w:date="2024-04-29T21:53:00Z"/>
              </w:rPr>
            </w:pPr>
            <w:ins w:id="612" w:author="Sunlin Zhu/Performance &amp; Regulation Standard Lab /SRC-Beijing/Engineer/Samsung Electronics" w:date="2024-04-29T21:53:00Z">
              <w:r w:rsidRPr="00A70E3E">
                <w:t>Exceptions to connection diagram</w:t>
              </w:r>
            </w:ins>
          </w:p>
        </w:tc>
        <w:tc>
          <w:tcPr>
            <w:tcW w:w="3943" w:type="dxa"/>
            <w:gridSpan w:val="2"/>
            <w:shd w:val="clear" w:color="auto" w:fill="auto"/>
          </w:tcPr>
          <w:p w14:paraId="4B321E55" w14:textId="77777777" w:rsidR="00A0118E" w:rsidRPr="00A70E3E" w:rsidRDefault="00A0118E" w:rsidP="00062EF3">
            <w:pPr>
              <w:pStyle w:val="TAL"/>
              <w:rPr>
                <w:ins w:id="613" w:author="Sunlin Zhu/Performance &amp; Regulation Standard Lab /SRC-Beijing/Engineer/Samsung Electronics" w:date="2024-04-29T21:53:00Z"/>
              </w:rPr>
            </w:pPr>
            <w:ins w:id="614" w:author="Sunlin Zhu/Performance &amp; Regulation Standard Lab /SRC-Beijing/Engineer/Samsung Electronics" w:date="2024-04-29T21:53:00Z">
              <w:r w:rsidRPr="00A70E3E">
                <w:t>For 4Rx capable UEs without any 2 Rx RF bands use A.3.2.5.2 for DUT part and A.3.1.8.4 for TE Part</w:t>
              </w:r>
            </w:ins>
          </w:p>
        </w:tc>
        <w:tc>
          <w:tcPr>
            <w:tcW w:w="3961" w:type="dxa"/>
          </w:tcPr>
          <w:p w14:paraId="5CC28C27" w14:textId="77777777" w:rsidR="00A0118E" w:rsidRPr="00A70E3E" w:rsidRDefault="00A0118E" w:rsidP="00062EF3">
            <w:pPr>
              <w:pStyle w:val="TAL"/>
              <w:rPr>
                <w:ins w:id="615" w:author="Sunlin Zhu/Performance &amp; Regulation Standard Lab /SRC-Beijing/Engineer/Samsung Electronics" w:date="2024-04-29T21:53:00Z"/>
              </w:rPr>
            </w:pPr>
          </w:p>
        </w:tc>
      </w:tr>
    </w:tbl>
    <w:p w14:paraId="3BA0E8BE" w14:textId="144804DB" w:rsidR="008D40F5" w:rsidRDefault="008D40F5" w:rsidP="00E541C7">
      <w:pPr>
        <w:rPr>
          <w:ins w:id="616" w:author="Sunlin Zhu/Performance &amp; Regulation Standard Lab /SRC-Beijing/Engineer/Samsung Electronics" w:date="2024-04-29T21:54:00Z"/>
        </w:rPr>
      </w:pPr>
    </w:p>
    <w:p w14:paraId="26679A32" w14:textId="7C4FA97B" w:rsidR="009E5203" w:rsidRPr="00A70E3E" w:rsidRDefault="009E5203" w:rsidP="009E5203">
      <w:pPr>
        <w:pStyle w:val="B1"/>
        <w:rPr>
          <w:ins w:id="617" w:author="Sunlin Zhu/Performance &amp; Regulation Standard Lab /SRC-Beijing/Engineer/Samsung Electronics" w:date="2024-04-29T21:54:00Z"/>
        </w:rPr>
      </w:pPr>
      <w:ins w:id="618" w:author="Sunlin Zhu/Performance &amp; Regulation Standard Lab /SRC-Beijing/Engineer/Samsung Electronics" w:date="2024-04-29T21:54:00Z">
        <w:r w:rsidRPr="00A70E3E">
          <w:t>1.</w:t>
        </w:r>
        <w:r w:rsidRPr="00A70E3E">
          <w:tab/>
          <w:t>Message contents are defined in clause 6.6.4.</w:t>
        </w:r>
        <w:r>
          <w:t>6</w:t>
        </w:r>
        <w:r w:rsidRPr="00A70E3E">
          <w:t>.4.3.</w:t>
        </w:r>
      </w:ins>
    </w:p>
    <w:p w14:paraId="6F932CB4" w14:textId="4BBDDC08" w:rsidR="009E5203" w:rsidRDefault="009E5203" w:rsidP="009E5203">
      <w:pPr>
        <w:pStyle w:val="B1"/>
        <w:rPr>
          <w:ins w:id="619" w:author="Sunlin Zhu/Performance &amp; Regulation Standard Lab /SRC-Beijing/Engineer/Samsung Electronics" w:date="2024-04-29T21:54:00Z"/>
        </w:rPr>
      </w:pPr>
      <w:ins w:id="620" w:author="Sunlin Zhu/Performance &amp; Regulation Standard Lab /SRC-Beijing/Engineer/Samsung Electronics" w:date="2024-04-29T21:54:00Z">
        <w:r w:rsidRPr="00A70E3E">
          <w:t>2.</w:t>
        </w:r>
        <w:r w:rsidRPr="00A70E3E">
          <w:tab/>
          <w:t xml:space="preserve">Single Cell is used, which is NR FR1 </w:t>
        </w:r>
        <w:proofErr w:type="spellStart"/>
        <w:r w:rsidRPr="00A70E3E">
          <w:t>Pcell</w:t>
        </w:r>
        <w:proofErr w:type="spellEnd"/>
        <w:r w:rsidRPr="00A70E3E">
          <w:t xml:space="preserve">. The connection setup is done according to the settings in Annex C.1.2 and C.1.3. The test parameters are given in </w:t>
        </w:r>
        <w:proofErr w:type="gramStart"/>
        <w:r w:rsidRPr="00A70E3E">
          <w:t>tables</w:t>
        </w:r>
        <w:proofErr w:type="gramEnd"/>
        <w:r w:rsidRPr="00A70E3E">
          <w:t xml:space="preserve"> </w:t>
        </w:r>
        <w:r w:rsidRPr="00A70E3E">
          <w:rPr>
            <w:lang w:eastAsia="sv-SE"/>
          </w:rPr>
          <w:t>6.6.4.</w:t>
        </w:r>
        <w:r>
          <w:rPr>
            <w:lang w:eastAsia="sv-SE"/>
          </w:rPr>
          <w:t>6</w:t>
        </w:r>
        <w:r w:rsidRPr="00A70E3E">
          <w:rPr>
            <w:lang w:eastAsia="sv-SE"/>
          </w:rPr>
          <w:t>.4.1-2 and 6.6.4.</w:t>
        </w:r>
        <w:r>
          <w:rPr>
            <w:lang w:eastAsia="sv-SE"/>
          </w:rPr>
          <w:t>6</w:t>
        </w:r>
        <w:r w:rsidRPr="00A70E3E">
          <w:rPr>
            <w:lang w:eastAsia="sv-SE"/>
          </w:rPr>
          <w:t>.5-1.</w:t>
        </w:r>
        <w:r w:rsidRPr="00A70E3E">
          <w:t xml:space="preserve"> UE is configured to perform RLM and BFD based on the SSBs.</w:t>
        </w:r>
      </w:ins>
    </w:p>
    <w:p w14:paraId="4DAF0688" w14:textId="77777777" w:rsidR="009E5203" w:rsidRPr="00A70E3E" w:rsidRDefault="009E5203" w:rsidP="009E5203">
      <w:pPr>
        <w:pStyle w:val="B1"/>
        <w:rPr>
          <w:ins w:id="621" w:author="Sunlin Zhu/Performance &amp; Regulation Standard Lab /SRC-Beijing/Engineer/Samsung Electronics" w:date="2024-04-29T21:54:00Z"/>
        </w:rPr>
      </w:pPr>
    </w:p>
    <w:p w14:paraId="0B3CC220" w14:textId="7C1CBF9D" w:rsidR="00A200C1" w:rsidRPr="00A70E3E" w:rsidRDefault="00A200C1" w:rsidP="00A200C1">
      <w:pPr>
        <w:pStyle w:val="H6"/>
        <w:rPr>
          <w:ins w:id="622" w:author="Sunlin Zhu/Performance &amp; Regulation Standard Lab /SRC-Beijing/Engineer/Samsung Electronics" w:date="2024-04-29T22:04:00Z"/>
          <w:lang w:eastAsia="sv-SE"/>
        </w:rPr>
      </w:pPr>
      <w:bookmarkStart w:id="623" w:name="_CR6_6_4_1_4_2"/>
      <w:ins w:id="624" w:author="Sunlin Zhu/Performance &amp; Regulation Standard Lab /SRC-Beijing/Engineer/Samsung Electronics" w:date="2024-04-29T22:04:00Z">
        <w:r w:rsidRPr="00A70E3E">
          <w:rPr>
            <w:lang w:eastAsia="sv-SE"/>
          </w:rPr>
          <w:t>6</w:t>
        </w:r>
        <w:r>
          <w:rPr>
            <w:lang w:eastAsia="sv-SE"/>
          </w:rPr>
          <w:t>.6.4.6</w:t>
        </w:r>
        <w:r w:rsidRPr="00A70E3E">
          <w:rPr>
            <w:lang w:eastAsia="sv-SE"/>
          </w:rPr>
          <w:t>.4.2</w:t>
        </w:r>
        <w:r w:rsidRPr="00A70E3E">
          <w:rPr>
            <w:lang w:eastAsia="sv-SE"/>
          </w:rPr>
          <w:tab/>
          <w:t>Test procedure</w:t>
        </w:r>
      </w:ins>
    </w:p>
    <w:bookmarkEnd w:id="623"/>
    <w:p w14:paraId="34EFECBD" w14:textId="7FE29342" w:rsidR="00A200C1" w:rsidRPr="00A70E3E" w:rsidRDefault="00A200C1" w:rsidP="00A200C1">
      <w:pPr>
        <w:rPr>
          <w:ins w:id="625" w:author="Sunlin Zhu/Performance &amp; Regulation Standard Lab /SRC-Beijing/Engineer/Samsung Electronics" w:date="2024-04-29T22:04:00Z"/>
          <w:lang w:eastAsia="sv-SE"/>
        </w:rPr>
      </w:pPr>
      <w:ins w:id="626" w:author="Sunlin Zhu/Performance &amp; Regulation Standard Lab /SRC-Beijing/Engineer/Samsung Electronics" w:date="2024-04-29T22:04:00Z">
        <w:r w:rsidRPr="00A70E3E">
          <w:rPr>
            <w:lang w:eastAsia="sv-SE"/>
          </w:rPr>
          <w:t>Prior to the start of the time duration T1, the UE shall be configured for periodic CSI reporting in PUCCH [format 2] with a reporting periodicity as mentioned in the above table 6.6.4.</w:t>
        </w:r>
      </w:ins>
      <w:ins w:id="627" w:author="Sunlin Zhu/Performance &amp; Regulation Standard Lab /SRC-Beijing/Engineer/Samsung Electronics" w:date="2024-04-29T22:08:00Z">
        <w:r>
          <w:rPr>
            <w:lang w:eastAsia="sv-SE"/>
          </w:rPr>
          <w:t>6</w:t>
        </w:r>
      </w:ins>
      <w:ins w:id="628" w:author="Sunlin Zhu/Performance &amp; Regulation Standard Lab /SRC-Beijing/Engineer/Samsung Electronics" w:date="2024-04-29T22:04:00Z">
        <w:r w:rsidRPr="00A70E3E">
          <w:rPr>
            <w:lang w:eastAsia="sv-SE"/>
          </w:rPr>
          <w:t>.4.1-2. Before the test, UE is configured to perform RLM, BFD and L1-RSRP measurement based on the SSBs.</w:t>
        </w:r>
      </w:ins>
    </w:p>
    <w:p w14:paraId="7359E174" w14:textId="3452B957" w:rsidR="00A200C1" w:rsidRPr="00A70E3E" w:rsidRDefault="00A200C1" w:rsidP="00A200C1">
      <w:pPr>
        <w:pStyle w:val="B1"/>
        <w:rPr>
          <w:ins w:id="629" w:author="Sunlin Zhu/Performance &amp; Regulation Standard Lab /SRC-Beijing/Engineer/Samsung Electronics" w:date="2024-04-29T22:04:00Z"/>
        </w:rPr>
      </w:pPr>
      <w:ins w:id="630" w:author="Sunlin Zhu/Performance &amp; Regulation Standard Lab /SRC-Beijing/Engineer/Samsung Electronics" w:date="2024-04-29T22:04:00Z">
        <w:r w:rsidRPr="00A70E3E">
          <w:t>1.</w:t>
        </w:r>
        <w:r w:rsidRPr="00A70E3E">
          <w:tab/>
          <w:t xml:space="preserve">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 and general test parameters set according to Table </w:t>
        </w:r>
        <w:r w:rsidRPr="00A70E3E">
          <w:rPr>
            <w:lang w:eastAsia="sv-SE"/>
          </w:rPr>
          <w:t>6.6.4.</w:t>
        </w:r>
      </w:ins>
      <w:ins w:id="631" w:author="Sunlin Zhu/Performance &amp; Regulation Standard Lab /SRC-Beijing/Engineer/Samsung Electronics" w:date="2024-04-29T22:08:00Z">
        <w:r>
          <w:rPr>
            <w:lang w:eastAsia="sv-SE"/>
          </w:rPr>
          <w:t>6</w:t>
        </w:r>
      </w:ins>
      <w:ins w:id="632" w:author="Sunlin Zhu/Performance &amp; Regulation Standard Lab /SRC-Beijing/Engineer/Samsung Electronics" w:date="2024-04-29T22:04:00Z">
        <w:r w:rsidRPr="00A70E3E">
          <w:rPr>
            <w:lang w:eastAsia="sv-SE"/>
          </w:rPr>
          <w:t>.4.1-2</w:t>
        </w:r>
        <w:r w:rsidRPr="00A70E3E">
          <w:t>.</w:t>
        </w:r>
      </w:ins>
    </w:p>
    <w:p w14:paraId="5A2B1454" w14:textId="7641A74E" w:rsidR="00A200C1" w:rsidRPr="00A70E3E" w:rsidRDefault="00A200C1" w:rsidP="00A200C1">
      <w:pPr>
        <w:pStyle w:val="B1"/>
        <w:rPr>
          <w:ins w:id="633" w:author="Sunlin Zhu/Performance &amp; Regulation Standard Lab /SRC-Beijing/Engineer/Samsung Electronics" w:date="2024-04-29T22:04:00Z"/>
        </w:rPr>
      </w:pPr>
      <w:ins w:id="634" w:author="Sunlin Zhu/Performance &amp; Regulation Standard Lab /SRC-Beijing/Engineer/Samsung Electronics" w:date="2024-04-29T22:04:00Z">
        <w:r w:rsidRPr="00A70E3E">
          <w:t>2.</w:t>
        </w:r>
        <w:r w:rsidRPr="00A70E3E">
          <w:tab/>
          <w:t>Set the parameters according to T1 in Table</w:t>
        </w:r>
        <w:r w:rsidRPr="00A70E3E">
          <w:rPr>
            <w:lang w:eastAsia="sv-SE"/>
          </w:rPr>
          <w:t xml:space="preserve"> 6.6.4.</w:t>
        </w:r>
      </w:ins>
      <w:ins w:id="635" w:author="Sunlin Zhu/Performance &amp; Regulation Standard Lab /SRC-Beijing/Engineer/Samsung Electronics" w:date="2024-04-29T22:08:00Z">
        <w:r>
          <w:rPr>
            <w:lang w:eastAsia="sv-SE"/>
          </w:rPr>
          <w:t>6</w:t>
        </w:r>
      </w:ins>
      <w:ins w:id="636" w:author="Sunlin Zhu/Performance &amp; Regulation Standard Lab /SRC-Beijing/Engineer/Samsung Electronics" w:date="2024-04-29T22:04:00Z">
        <w:r w:rsidRPr="00A70E3E">
          <w:rPr>
            <w:lang w:eastAsia="sv-SE"/>
          </w:rPr>
          <w:t>.5-</w:t>
        </w:r>
        <w:r w:rsidRPr="00A70E3E">
          <w:t>1. T1 starts.</w:t>
        </w:r>
      </w:ins>
    </w:p>
    <w:p w14:paraId="41B7B7A7" w14:textId="77777777" w:rsidR="00A200C1" w:rsidRPr="00A70E3E" w:rsidRDefault="00A200C1" w:rsidP="00A200C1">
      <w:pPr>
        <w:pStyle w:val="B1"/>
        <w:rPr>
          <w:ins w:id="637" w:author="Sunlin Zhu/Performance &amp; Regulation Standard Lab /SRC-Beijing/Engineer/Samsung Electronics" w:date="2024-04-29T22:04:00Z"/>
        </w:rPr>
      </w:pPr>
      <w:ins w:id="638" w:author="Sunlin Zhu/Performance &amp; Regulation Standard Lab /SRC-Beijing/Engineer/Samsung Electronics" w:date="2024-04-29T22:04:00Z">
        <w:r w:rsidRPr="00A70E3E">
          <w:t>3.</w:t>
        </w:r>
        <w:r w:rsidRPr="00A70E3E">
          <w:tab/>
          <w:t>The UE shall be transmitting CSI on PUCCH with a periodicity of 80 slots.</w:t>
        </w:r>
      </w:ins>
    </w:p>
    <w:p w14:paraId="400D530A" w14:textId="049856EC" w:rsidR="00A200C1" w:rsidRPr="00A70E3E" w:rsidRDefault="00A200C1" w:rsidP="00A200C1">
      <w:pPr>
        <w:pStyle w:val="B1"/>
        <w:rPr>
          <w:ins w:id="639" w:author="Sunlin Zhu/Performance &amp; Regulation Standard Lab /SRC-Beijing/Engineer/Samsung Electronics" w:date="2024-04-29T22:04:00Z"/>
        </w:rPr>
      </w:pPr>
      <w:ins w:id="640" w:author="Sunlin Zhu/Performance &amp; Regulation Standard Lab /SRC-Beijing/Engineer/Samsung Electronics" w:date="2024-04-29T22:04:00Z">
        <w:r w:rsidRPr="00A70E3E">
          <w:t>4.</w:t>
        </w:r>
        <w:r w:rsidRPr="00A70E3E">
          <w:tab/>
          <w:t xml:space="preserve">When T1 expires, the SS shall set the parameters according to T2 in </w:t>
        </w:r>
        <w:r w:rsidRPr="00A70E3E">
          <w:rPr>
            <w:lang w:eastAsia="sv-SE"/>
          </w:rPr>
          <w:t>6.6.4.</w:t>
        </w:r>
      </w:ins>
      <w:ins w:id="641" w:author="Sunlin Zhu/Performance &amp; Regulation Standard Lab /SRC-Beijing/Engineer/Samsung Electronics" w:date="2024-04-29T22:08:00Z">
        <w:r>
          <w:rPr>
            <w:lang w:eastAsia="sv-SE"/>
          </w:rPr>
          <w:t>6</w:t>
        </w:r>
      </w:ins>
      <w:ins w:id="642" w:author="Sunlin Zhu/Performance &amp; Regulation Standard Lab /SRC-Beijing/Engineer/Samsung Electronics" w:date="2024-04-29T22:04:00Z">
        <w:r w:rsidRPr="00A70E3E">
          <w:rPr>
            <w:lang w:eastAsia="sv-SE"/>
          </w:rPr>
          <w:t>.5-</w:t>
        </w:r>
        <w:r w:rsidRPr="00A70E3E">
          <w:t>1. T2 starts.</w:t>
        </w:r>
      </w:ins>
    </w:p>
    <w:p w14:paraId="5A378A83" w14:textId="77777777" w:rsidR="00A200C1" w:rsidRPr="00A70E3E" w:rsidRDefault="00A200C1" w:rsidP="00A200C1">
      <w:pPr>
        <w:pStyle w:val="B1"/>
        <w:rPr>
          <w:ins w:id="643" w:author="Sunlin Zhu/Performance &amp; Regulation Standard Lab /SRC-Beijing/Engineer/Samsung Electronics" w:date="2024-04-29T22:04:00Z"/>
          <w:rFonts w:cs="v4.2.0"/>
        </w:rPr>
      </w:pPr>
      <w:ins w:id="644" w:author="Sunlin Zhu/Performance &amp; Regulation Standard Lab /SRC-Beijing/Engineer/Samsung Electronics" w:date="2024-04-29T22:04:00Z">
        <w:r w:rsidRPr="00A70E3E">
          <w:t>5.</w:t>
        </w:r>
        <w:r w:rsidRPr="00A70E3E">
          <w:tab/>
          <w:t xml:space="preserve">The UE shall start sending valid L1-RSRP reports. </w:t>
        </w:r>
        <w:r w:rsidRPr="00A70E3E">
          <w:rPr>
            <w:rFonts w:cs="v4.2.0"/>
          </w:rPr>
          <w:t>The SS shall check following requirements:</w:t>
        </w:r>
      </w:ins>
    </w:p>
    <w:p w14:paraId="1FC9A24D" w14:textId="3FE10CF2" w:rsidR="00A200C1" w:rsidRPr="00A70E3E" w:rsidRDefault="00A200C1" w:rsidP="00A200C1">
      <w:pPr>
        <w:pStyle w:val="B2"/>
        <w:rPr>
          <w:ins w:id="645" w:author="Sunlin Zhu/Performance &amp; Regulation Standard Lab /SRC-Beijing/Engineer/Samsung Electronics" w:date="2024-04-29T22:04:00Z"/>
          <w:rFonts w:cs="v4.2.0"/>
        </w:rPr>
      </w:pPr>
      <w:ins w:id="646" w:author="Sunlin Zhu/Performance &amp; Regulation Standard Lab /SRC-Beijing/Engineer/Samsung Electronics" w:date="2024-04-29T22:04:00Z">
        <w:r w:rsidRPr="00A70E3E">
          <w:t>- R1:</w:t>
        </w:r>
        <w:r w:rsidRPr="00A70E3E">
          <w:tab/>
        </w:r>
        <w:r w:rsidRPr="00A70E3E">
          <w:rPr>
            <w:lang w:eastAsia="ja-JP"/>
          </w:rPr>
          <w:t>the UE shall start to transmit valid reports</w:t>
        </w:r>
        <w:r w:rsidRPr="00A70E3E">
          <w:t xml:space="preserve"> no later than </w:t>
        </w:r>
        <w:r w:rsidRPr="00A70E3E">
          <w:rPr>
            <w:rFonts w:cs="v4.2.0"/>
          </w:rPr>
          <w:t xml:space="preserve">720 </w:t>
        </w:r>
        <w:proofErr w:type="spellStart"/>
        <w:r w:rsidRPr="00A70E3E">
          <w:rPr>
            <w:rFonts w:cs="v4.2.0"/>
          </w:rPr>
          <w:t>ms</w:t>
        </w:r>
        <w:proofErr w:type="spellEnd"/>
        <w:r w:rsidRPr="00A70E3E">
          <w:rPr>
            <w:rFonts w:cs="v4.2.0"/>
          </w:rPr>
          <w:t xml:space="preserve"> for configuration 1, 2 and no later than 680 </w:t>
        </w:r>
        <w:proofErr w:type="spellStart"/>
        <w:r w:rsidRPr="00A70E3E">
          <w:rPr>
            <w:rFonts w:cs="v4.2.0"/>
          </w:rPr>
          <w:t>ms</w:t>
        </w:r>
        <w:proofErr w:type="spellEnd"/>
        <w:r w:rsidRPr="00A70E3E">
          <w:rPr>
            <w:rFonts w:cs="v4.2.0"/>
          </w:rPr>
          <w:t xml:space="preserve"> for configuration 3 from the beginning of time period T2. </w:t>
        </w:r>
        <w:r w:rsidRPr="00A70E3E">
          <w:rPr>
            <w:lang w:eastAsia="ja-JP"/>
          </w:rPr>
          <w:t>A valid report shall meet the absolute L1-RSRP requirement for SSB#1 (Table 6.6.4.</w:t>
        </w:r>
      </w:ins>
      <w:ins w:id="647" w:author="Sunlin Zhu/Performance &amp; Regulation Standard Lab /SRC-Beijing/Engineer/Samsung Electronics" w:date="2024-04-29T22:08:00Z">
        <w:r>
          <w:rPr>
            <w:lang w:eastAsia="ja-JP"/>
          </w:rPr>
          <w:t>6</w:t>
        </w:r>
      </w:ins>
      <w:ins w:id="648" w:author="Sunlin Zhu/Performance &amp; Regulation Standard Lab /SRC-Beijing/Engineer/Samsung Electronics" w:date="2024-04-29T22:04:00Z">
        <w:r w:rsidRPr="00A70E3E">
          <w:rPr>
            <w:lang w:eastAsia="ja-JP"/>
          </w:rPr>
          <w:t>.5-2 for test configurations 1, 2 and Table 6.6.4.</w:t>
        </w:r>
      </w:ins>
      <w:ins w:id="649" w:author="Sunlin Zhu/Performance &amp; Regulation Standard Lab /SRC-Beijing/Engineer/Samsung Electronics" w:date="2024-04-29T22:08:00Z">
        <w:r>
          <w:rPr>
            <w:lang w:eastAsia="ja-JP"/>
          </w:rPr>
          <w:t>6</w:t>
        </w:r>
      </w:ins>
      <w:ins w:id="650" w:author="Sunlin Zhu/Performance &amp; Regulation Standard Lab /SRC-Beijing/Engineer/Samsung Electronics" w:date="2024-04-29T22:04:00Z">
        <w:r w:rsidRPr="00A70E3E">
          <w:rPr>
            <w:lang w:eastAsia="ja-JP"/>
          </w:rPr>
          <w:t>.5-3 for test configuration 3 and the relative L1-RSRP requirement for SSB#0 in Table 6.6.4.</w:t>
        </w:r>
      </w:ins>
      <w:ins w:id="651" w:author="Sunlin Zhu/Performance &amp; Regulation Standard Lab /SRC-Beijing/Engineer/Samsung Electronics" w:date="2024-04-29T22:08:00Z">
        <w:r>
          <w:rPr>
            <w:lang w:eastAsia="ja-JP"/>
          </w:rPr>
          <w:t>6</w:t>
        </w:r>
      </w:ins>
      <w:ins w:id="652" w:author="Sunlin Zhu/Performance &amp; Regulation Standard Lab /SRC-Beijing/Engineer/Samsung Electronics" w:date="2024-04-29T22:04:00Z">
        <w:r w:rsidRPr="00A70E3E">
          <w:rPr>
            <w:lang w:eastAsia="ja-JP"/>
          </w:rPr>
          <w:t>.5-</w:t>
        </w:r>
        <w:r w:rsidRPr="00A70E3E">
          <w:rPr>
            <w:color w:val="003E76"/>
            <w:lang w:eastAsia="ja-JP"/>
          </w:rPr>
          <w:t>4</w:t>
        </w:r>
        <w:r w:rsidRPr="00A70E3E">
          <w:rPr>
            <w:lang w:eastAsia="ja-JP"/>
          </w:rPr>
          <w:t xml:space="preserve">. </w:t>
        </w:r>
        <w:r w:rsidRPr="00A70E3E">
          <w:rPr>
            <w:rFonts w:cs="v4.2.0"/>
          </w:rPr>
          <w:t>If the first valid report is received earlier than the specified time, the number of passed iterations for R1 is increased by one. Otherwise, the number of failed iterations for R1 is increased by one.</w:t>
        </w:r>
      </w:ins>
    </w:p>
    <w:p w14:paraId="15642E3B" w14:textId="77777777" w:rsidR="00A200C1" w:rsidRPr="00A70E3E" w:rsidRDefault="00A200C1" w:rsidP="00A200C1">
      <w:pPr>
        <w:pStyle w:val="B2"/>
        <w:rPr>
          <w:ins w:id="653" w:author="Sunlin Zhu/Performance &amp; Regulation Standard Lab /SRC-Beijing/Engineer/Samsung Electronics" w:date="2024-04-29T22:04:00Z"/>
        </w:rPr>
      </w:pPr>
      <w:ins w:id="654" w:author="Sunlin Zhu/Performance &amp; Regulation Standard Lab /SRC-Beijing/Engineer/Samsung Electronics" w:date="2024-04-29T22:04:00Z">
        <w:r w:rsidRPr="00A70E3E">
          <w:t>- R2:</w:t>
        </w:r>
        <w:r w:rsidRPr="00A70E3E">
          <w:tab/>
          <w:t>the UE shall transmit reports every 80 slots until the end of time period T2. If the reports are received accordingly, the number of passed iterations for R2 is increased by one. Otherwise, the number of failed iterations for R2 is increased by one.</w:t>
        </w:r>
      </w:ins>
    </w:p>
    <w:p w14:paraId="3F4E4122" w14:textId="20F2A603" w:rsidR="00A200C1" w:rsidRPr="00A70E3E" w:rsidRDefault="00A200C1" w:rsidP="00A200C1">
      <w:pPr>
        <w:pStyle w:val="B2"/>
        <w:rPr>
          <w:ins w:id="655" w:author="Sunlin Zhu/Performance &amp; Regulation Standard Lab /SRC-Beijing/Engineer/Samsung Electronics" w:date="2024-04-29T22:04:00Z"/>
        </w:rPr>
      </w:pPr>
      <w:ins w:id="656" w:author="Sunlin Zhu/Performance &amp; Regulation Standard Lab /SRC-Beijing/Engineer/Samsung Electronics" w:date="2024-04-29T22:04:00Z">
        <w:r w:rsidRPr="00A70E3E">
          <w:t>- R3:</w:t>
        </w:r>
        <w:r w:rsidRPr="00A70E3E">
          <w:tab/>
          <w:t xml:space="preserve">The L1-RSRP value of SSB#1 reported by the UE is compared to the expected L1-RSRP value for SSB#1. </w:t>
        </w:r>
        <w:r w:rsidRPr="00A70E3E">
          <w:rPr>
            <w:lang w:eastAsia="ja-JP"/>
          </w:rPr>
          <w:t>In all consecutive reports after the first valid value is received, i</w:t>
        </w:r>
        <w:r w:rsidRPr="00A70E3E">
          <w:t>f the resulting value is outside the limits in Table 6.6.4.</w:t>
        </w:r>
      </w:ins>
      <w:ins w:id="657" w:author="Sunlin Zhu/Performance &amp; Regulation Standard Lab /SRC-Beijing/Engineer/Samsung Electronics" w:date="2024-04-29T22:08:00Z">
        <w:r>
          <w:t>6</w:t>
        </w:r>
      </w:ins>
      <w:ins w:id="658" w:author="Sunlin Zhu/Performance &amp; Regulation Standard Lab /SRC-Beijing/Engineer/Samsung Electronics" w:date="2024-04-29T22:04:00Z">
        <w:r w:rsidRPr="00A70E3E">
          <w:t>.5-2 for test configurations 1, 2 and in Table 6.6.4.</w:t>
        </w:r>
      </w:ins>
      <w:ins w:id="659" w:author="Sunlin Zhu/Performance &amp; Regulation Standard Lab /SRC-Beijing/Engineer/Samsung Electronics" w:date="2024-04-29T22:08:00Z">
        <w:r>
          <w:t>6</w:t>
        </w:r>
      </w:ins>
      <w:ins w:id="660" w:author="Sunlin Zhu/Performance &amp; Regulation Standard Lab /SRC-Beijing/Engineer/Samsung Electronics" w:date="2024-04-29T22:04:00Z">
        <w:r w:rsidRPr="00A70E3E">
          <w:t>.5-3 for test configuration 3 or the UE fails to report the measurement value for SSB#1, the number of failed iterations for R3 is increased by one. Otherwise, the number of passed iterations for R3 is increased by one.</w:t>
        </w:r>
      </w:ins>
    </w:p>
    <w:p w14:paraId="38259BEE" w14:textId="4357258A" w:rsidR="00A200C1" w:rsidRPr="00A70E3E" w:rsidRDefault="00A200C1" w:rsidP="00A200C1">
      <w:pPr>
        <w:pStyle w:val="B2"/>
        <w:rPr>
          <w:ins w:id="661" w:author="Sunlin Zhu/Performance &amp; Regulation Standard Lab /SRC-Beijing/Engineer/Samsung Electronics" w:date="2024-04-29T22:04:00Z"/>
        </w:rPr>
      </w:pPr>
      <w:ins w:id="662" w:author="Sunlin Zhu/Performance &amp; Regulation Standard Lab /SRC-Beijing/Engineer/Samsung Electronics" w:date="2024-04-29T22:04:00Z">
        <w:r w:rsidRPr="00A70E3E">
          <w:lastRenderedPageBreak/>
          <w:t>-R4:</w:t>
        </w:r>
        <w:r w:rsidRPr="00A70E3E">
          <w:tab/>
          <w:t>The DIFF RSRP value of SSB#0 reported by the UE is compared to the expected DIFF RSRP value.</w:t>
        </w:r>
        <w:r w:rsidRPr="00A70E3E">
          <w:rPr>
            <w:lang w:eastAsia="ja-JP"/>
          </w:rPr>
          <w:t xml:space="preserve"> In all consecutive reports after the first valid value is received, i</w:t>
        </w:r>
        <w:r w:rsidRPr="00A70E3E">
          <w:t>f the resulting value is outside the limits in Table 6.6.4.</w:t>
        </w:r>
      </w:ins>
      <w:ins w:id="663" w:author="Sunlin Zhu/Performance &amp; Regulation Standard Lab /SRC-Beijing/Engineer/Samsung Electronics" w:date="2024-04-29T22:08:00Z">
        <w:r>
          <w:t>6</w:t>
        </w:r>
      </w:ins>
      <w:ins w:id="664" w:author="Sunlin Zhu/Performance &amp; Regulation Standard Lab /SRC-Beijing/Engineer/Samsung Electronics" w:date="2024-04-29T22:04:00Z">
        <w:r w:rsidRPr="00A70E3E">
          <w:t>.5-4 or the UE fails to report the measurement value for SSB#0, the number of failed iterations for R4 is increased by one. Otherwise, the number of passed iterations for R4 is increased by one.</w:t>
        </w:r>
      </w:ins>
    </w:p>
    <w:p w14:paraId="15DBC67D" w14:textId="77777777" w:rsidR="00A200C1" w:rsidRPr="00A70E3E" w:rsidRDefault="00A200C1" w:rsidP="00A200C1">
      <w:pPr>
        <w:pStyle w:val="B1"/>
        <w:rPr>
          <w:ins w:id="665" w:author="Sunlin Zhu/Performance &amp; Regulation Standard Lab /SRC-Beijing/Engineer/Samsung Electronics" w:date="2024-04-29T22:04:00Z"/>
          <w:lang w:eastAsia="zh-TW"/>
        </w:rPr>
      </w:pPr>
      <w:ins w:id="666" w:author="Sunlin Zhu/Performance &amp; Regulation Standard Lab /SRC-Beijing/Engineer/Samsung Electronics" w:date="2024-04-29T22:04:00Z">
        <w:r w:rsidRPr="00A70E3E">
          <w:rPr>
            <w:lang w:eastAsia="zh-TW"/>
          </w:rPr>
          <w:t>6.</w:t>
        </w:r>
        <w:r w:rsidRPr="00A70E3E">
          <w:rPr>
            <w:lang w:eastAsia="zh-TW"/>
          </w:rPr>
          <w:tab/>
          <w:t>The SS waits until T2 expires.</w:t>
        </w:r>
      </w:ins>
    </w:p>
    <w:p w14:paraId="2B5A78C3" w14:textId="77777777" w:rsidR="00A200C1" w:rsidRPr="00A70E3E" w:rsidRDefault="00A200C1" w:rsidP="00A200C1">
      <w:pPr>
        <w:pStyle w:val="B1"/>
        <w:rPr>
          <w:ins w:id="667" w:author="Sunlin Zhu/Performance &amp; Regulation Standard Lab /SRC-Beijing/Engineer/Samsung Electronics" w:date="2024-04-29T22:04:00Z"/>
          <w:lang w:eastAsia="zh-TW"/>
        </w:rPr>
      </w:pPr>
      <w:ins w:id="668" w:author="Sunlin Zhu/Performance &amp; Regulation Standard Lab /SRC-Beijing/Engineer/Samsung Electronics" w:date="2024-04-29T22:04:00Z">
        <w:r w:rsidRPr="00A70E3E">
          <w:rPr>
            <w:lang w:eastAsia="zh-TW"/>
          </w:rPr>
          <w:t>7.</w:t>
        </w:r>
        <w:r w:rsidRPr="00A70E3E">
          <w:rPr>
            <w:lang w:eastAsia="zh-TW"/>
          </w:rPr>
          <w:tab/>
          <w:t>The</w:t>
        </w:r>
        <w:r w:rsidRPr="00A70E3E">
          <w:t xml:space="preserve"> SS shall transmit </w:t>
        </w:r>
        <w:proofErr w:type="spellStart"/>
        <w:r w:rsidRPr="00A70E3E">
          <w:rPr>
            <w:i/>
          </w:rPr>
          <w:t>RRCRelease</w:t>
        </w:r>
        <w:proofErr w:type="spellEnd"/>
        <w:r w:rsidRPr="00A70E3E">
          <w:t xml:space="preserve"> message to release the RRC connection which includes the release of the established radio bearers as well as all radio resources.</w:t>
        </w:r>
      </w:ins>
    </w:p>
    <w:p w14:paraId="48D79207" w14:textId="77777777" w:rsidR="00A200C1" w:rsidRPr="00A70E3E" w:rsidRDefault="00A200C1" w:rsidP="00A200C1">
      <w:pPr>
        <w:pStyle w:val="B1"/>
        <w:rPr>
          <w:ins w:id="669" w:author="Sunlin Zhu/Performance &amp; Regulation Standard Lab /SRC-Beijing/Engineer/Samsung Electronics" w:date="2024-04-29T22:04:00Z"/>
        </w:rPr>
      </w:pPr>
      <w:ins w:id="670" w:author="Sunlin Zhu/Performance &amp; Regulation Standard Lab /SRC-Beijing/Engineer/Samsung Electronics" w:date="2024-04-29T22:04:00Z">
        <w:r w:rsidRPr="00A70E3E">
          <w:t>8. After the RRC connection release, the SS:</w:t>
        </w:r>
      </w:ins>
    </w:p>
    <w:p w14:paraId="1109F16F" w14:textId="77777777" w:rsidR="00A200C1" w:rsidRPr="00A70E3E" w:rsidRDefault="00A200C1" w:rsidP="00A200C1">
      <w:pPr>
        <w:pStyle w:val="B1"/>
        <w:ind w:firstLine="0"/>
        <w:rPr>
          <w:ins w:id="671" w:author="Sunlin Zhu/Performance &amp; Regulation Standard Lab /SRC-Beijing/Engineer/Samsung Electronics" w:date="2024-04-29T22:04:00Z"/>
        </w:rPr>
      </w:pPr>
      <w:ins w:id="672" w:author="Sunlin Zhu/Performance &amp; Regulation Standard Lab /SRC-Beijing/Engineer/Samsung Electronics" w:date="2024-04-29T22:04:00Z">
        <w:r w:rsidRPr="00A70E3E">
          <w:t xml:space="preserve">- transmits in Cell 1 a </w:t>
        </w:r>
        <w:r w:rsidRPr="00A70E3E">
          <w:rPr>
            <w:i/>
          </w:rPr>
          <w:t>Paging</w:t>
        </w:r>
        <w:r w:rsidRPr="00A70E3E">
          <w:t xml:space="preserve"> message (including </w:t>
        </w:r>
        <w:proofErr w:type="spellStart"/>
        <w:r w:rsidRPr="00A70E3E">
          <w:t>PagingRecord</w:t>
        </w:r>
        <w:proofErr w:type="spellEnd"/>
        <w:r w:rsidRPr="00A70E3E">
          <w:t xml:space="preserve"> with </w:t>
        </w:r>
        <w:proofErr w:type="spellStart"/>
        <w:r w:rsidRPr="00A70E3E">
          <w:t>ue</w:t>
        </w:r>
        <w:proofErr w:type="spellEnd"/>
        <w:r w:rsidRPr="00A70E3E">
          <w:t xml:space="preserve">-Identity) for the UE and ensures the UE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 xml:space="preserve">On </w:t>
        </w:r>
        <w:r w:rsidRPr="00A70E3E">
          <w:t xml:space="preserve">and Test Mode </w:t>
        </w:r>
        <w:r w:rsidRPr="00A70E3E">
          <w:rPr>
            <w:i/>
          </w:rPr>
          <w:t>On</w:t>
        </w:r>
        <w:r w:rsidRPr="00A70E3E">
          <w:t xml:space="preserve"> according to TS 38.508-1 [14] clause 4.5.)</w:t>
        </w:r>
        <w:proofErr w:type="gramStart"/>
        <w:r w:rsidRPr="00A70E3E">
          <w:t>,</w:t>
        </w:r>
        <w:proofErr w:type="gramEnd"/>
        <w:r w:rsidRPr="00A70E3E">
          <w:br/>
          <w:t>or:</w:t>
        </w:r>
        <w:r w:rsidRPr="00A70E3E">
          <w:br/>
          <w:t xml:space="preserve">- switches off and on the UE and ensures the UE is in state RRC_CONNECTED with generic procedure parameters Connectivity NR SA, Connected without release </w:t>
        </w:r>
        <w:r w:rsidRPr="00A70E3E">
          <w:rPr>
            <w:i/>
          </w:rPr>
          <w:t xml:space="preserve">On </w:t>
        </w:r>
        <w:r w:rsidRPr="00A70E3E">
          <w:t xml:space="preserve">and Test Mode </w:t>
        </w:r>
        <w:r w:rsidRPr="00A70E3E">
          <w:rPr>
            <w:i/>
          </w:rPr>
          <w:t>On</w:t>
        </w:r>
        <w:r w:rsidRPr="00A70E3E">
          <w:t xml:space="preserve"> according to TS 38.508-1 [14] clause 4.5.</w:t>
        </w:r>
      </w:ins>
    </w:p>
    <w:p w14:paraId="457FEF76" w14:textId="77777777" w:rsidR="00A200C1" w:rsidRPr="00A70E3E" w:rsidRDefault="00A200C1" w:rsidP="00A200C1">
      <w:pPr>
        <w:pStyle w:val="B1"/>
        <w:rPr>
          <w:ins w:id="673" w:author="Sunlin Zhu/Performance &amp; Regulation Standard Lab /SRC-Beijing/Engineer/Samsung Electronics" w:date="2024-04-29T22:04:00Z"/>
        </w:rPr>
      </w:pPr>
      <w:ins w:id="674" w:author="Sunlin Zhu/Performance &amp; Regulation Standard Lab /SRC-Beijing/Engineer/Samsung Electronics" w:date="2024-04-29T22:04:00Z">
        <w:r w:rsidRPr="00A70E3E">
          <w:rPr>
            <w:lang w:eastAsia="zh-TW"/>
          </w:rPr>
          <w:t>9.</w:t>
        </w:r>
        <w:r w:rsidRPr="00A70E3E">
          <w:rPr>
            <w:lang w:eastAsia="zh-TW"/>
          </w:rPr>
          <w:tab/>
          <w:t>Repeat steps 2-8 until the confidence level according to Tables G.2.3-1 in Annex G clause G.2 is achieved.</w:t>
        </w:r>
      </w:ins>
    </w:p>
    <w:p w14:paraId="58126E4A" w14:textId="2A938F54" w:rsidR="00A200C1" w:rsidRPr="00A70E3E" w:rsidRDefault="00A200C1" w:rsidP="00A200C1">
      <w:pPr>
        <w:pStyle w:val="H6"/>
        <w:rPr>
          <w:ins w:id="675" w:author="Sunlin Zhu/Performance &amp; Regulation Standard Lab /SRC-Beijing/Engineer/Samsung Electronics" w:date="2024-04-29T22:04:00Z"/>
          <w:lang w:eastAsia="sv-SE"/>
        </w:rPr>
      </w:pPr>
      <w:bookmarkStart w:id="676" w:name="_CR6_6_4_1_4_3"/>
      <w:ins w:id="677" w:author="Sunlin Zhu/Performance &amp; Regulation Standard Lab /SRC-Beijing/Engineer/Samsung Electronics" w:date="2024-04-29T22:04:00Z">
        <w:r w:rsidRPr="00A70E3E">
          <w:rPr>
            <w:lang w:eastAsia="sv-SE"/>
          </w:rPr>
          <w:t>6.6.4.</w:t>
        </w:r>
      </w:ins>
      <w:ins w:id="678" w:author="Sunlin Zhu/Performance &amp; Regulation Standard Lab /SRC-Beijing/Engineer/Samsung Electronics" w:date="2024-04-29T22:06:00Z">
        <w:r>
          <w:rPr>
            <w:lang w:eastAsia="sv-SE"/>
          </w:rPr>
          <w:t>6</w:t>
        </w:r>
      </w:ins>
      <w:ins w:id="679" w:author="Sunlin Zhu/Performance &amp; Regulation Standard Lab /SRC-Beijing/Engineer/Samsung Electronics" w:date="2024-04-29T22:04:00Z">
        <w:r w:rsidRPr="00A70E3E">
          <w:rPr>
            <w:lang w:eastAsia="sv-SE"/>
          </w:rPr>
          <w:t>.4.3</w:t>
        </w:r>
        <w:r w:rsidRPr="00A70E3E">
          <w:rPr>
            <w:lang w:eastAsia="sv-SE"/>
          </w:rPr>
          <w:tab/>
          <w:t>Message contents</w:t>
        </w:r>
      </w:ins>
    </w:p>
    <w:bookmarkEnd w:id="676"/>
    <w:p w14:paraId="561DE05A" w14:textId="77777777" w:rsidR="00A200C1" w:rsidRPr="00A70E3E" w:rsidRDefault="00A200C1" w:rsidP="00A200C1">
      <w:pPr>
        <w:rPr>
          <w:ins w:id="680" w:author="Sunlin Zhu/Performance &amp; Regulation Standard Lab /SRC-Beijing/Engineer/Samsung Electronics" w:date="2024-04-29T22:04:00Z"/>
        </w:rPr>
      </w:pPr>
      <w:ins w:id="681" w:author="Sunlin Zhu/Performance &amp; Regulation Standard Lab /SRC-Beijing/Engineer/Samsung Electronics" w:date="2024-04-29T22:04:00Z">
        <w:r w:rsidRPr="00A70E3E">
          <w:t>Message contents are according to TS 38.508-1 [14] clause 7.3 with the following exceptions:</w:t>
        </w:r>
      </w:ins>
    </w:p>
    <w:p w14:paraId="5334C3DF" w14:textId="73BF43DC" w:rsidR="00A200C1" w:rsidRPr="00A70E3E" w:rsidRDefault="00A200C1" w:rsidP="00A200C1">
      <w:pPr>
        <w:pStyle w:val="TH"/>
        <w:rPr>
          <w:ins w:id="682" w:author="Sunlin Zhu/Performance &amp; Regulation Standard Lab /SRC-Beijing/Engineer/Samsung Electronics" w:date="2024-04-29T22:04:00Z"/>
        </w:rPr>
      </w:pPr>
      <w:bookmarkStart w:id="683" w:name="_CRTable6_6_4_1_4_31"/>
      <w:ins w:id="684" w:author="Sunlin Zhu/Performance &amp; Regulation Standard Lab /SRC-Beijing/Engineer/Samsung Electronics" w:date="2024-04-29T22:04:00Z">
        <w:r w:rsidRPr="00A70E3E">
          <w:t xml:space="preserve">Table </w:t>
        </w:r>
        <w:bookmarkEnd w:id="683"/>
        <w:r w:rsidRPr="00A70E3E">
          <w:rPr>
            <w:lang w:eastAsia="sv-SE"/>
          </w:rPr>
          <w:t>6.6.4.</w:t>
        </w:r>
      </w:ins>
      <w:ins w:id="685" w:author="Sunlin Zhu/Performance &amp; Regulation Standard Lab /SRC-Beijing/Engineer/Samsung Electronics" w:date="2024-04-29T22:14:00Z">
        <w:r w:rsidR="00447E01">
          <w:rPr>
            <w:lang w:eastAsia="sv-SE"/>
          </w:rPr>
          <w:t>6</w:t>
        </w:r>
      </w:ins>
      <w:ins w:id="686" w:author="Sunlin Zhu/Performance &amp; Regulation Standard Lab /SRC-Beijing/Engineer/Samsung Electronics" w:date="2024-04-29T22:04:00Z">
        <w:r w:rsidRPr="00A70E3E">
          <w:rPr>
            <w:lang w:eastAsia="sv-SE"/>
          </w:rPr>
          <w:t>.4.3</w:t>
        </w:r>
        <w:r w:rsidRPr="00A70E3E">
          <w:t>-1: Common Exception messages NR SA SSB 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00C1" w:rsidRPr="00A70E3E" w14:paraId="1F27A3FB" w14:textId="77777777" w:rsidTr="00062EF3">
        <w:trPr>
          <w:cantSplit/>
          <w:jc w:val="center"/>
          <w:ins w:id="687" w:author="Sunlin Zhu/Performance &amp; Regulation Standard Lab /SRC-Beijing/Engineer/Samsung Electronics" w:date="2024-04-29T22:04:00Z"/>
        </w:trPr>
        <w:tc>
          <w:tcPr>
            <w:tcW w:w="9631" w:type="dxa"/>
            <w:gridSpan w:val="2"/>
          </w:tcPr>
          <w:p w14:paraId="2A4B206C" w14:textId="77777777" w:rsidR="00A200C1" w:rsidRPr="00A70E3E" w:rsidRDefault="00A200C1" w:rsidP="00062EF3">
            <w:pPr>
              <w:pStyle w:val="TAH"/>
              <w:rPr>
                <w:ins w:id="688" w:author="Sunlin Zhu/Performance &amp; Regulation Standard Lab /SRC-Beijing/Engineer/Samsung Electronics" w:date="2024-04-29T22:04:00Z"/>
              </w:rPr>
            </w:pPr>
            <w:ins w:id="689" w:author="Sunlin Zhu/Performance &amp; Regulation Standard Lab /SRC-Beijing/Engineer/Samsung Electronics" w:date="2024-04-29T22:04:00Z">
              <w:r w:rsidRPr="00A70E3E">
                <w:t>Default Message Contents</w:t>
              </w:r>
            </w:ins>
          </w:p>
        </w:tc>
      </w:tr>
      <w:tr w:rsidR="00A200C1" w:rsidRPr="00A70E3E" w14:paraId="4C6E132F" w14:textId="77777777" w:rsidTr="00062EF3">
        <w:trPr>
          <w:cantSplit/>
          <w:jc w:val="center"/>
          <w:ins w:id="690" w:author="Sunlin Zhu/Performance &amp; Regulation Standard Lab /SRC-Beijing/Engineer/Samsung Electronics" w:date="2024-04-29T22:04:00Z"/>
        </w:trPr>
        <w:tc>
          <w:tcPr>
            <w:tcW w:w="0" w:type="auto"/>
          </w:tcPr>
          <w:p w14:paraId="4ECA985E" w14:textId="77777777" w:rsidR="00A200C1" w:rsidRPr="00A70E3E" w:rsidRDefault="00A200C1" w:rsidP="00062EF3">
            <w:pPr>
              <w:pStyle w:val="TAL"/>
              <w:rPr>
                <w:ins w:id="691" w:author="Sunlin Zhu/Performance &amp; Regulation Standard Lab /SRC-Beijing/Engineer/Samsung Electronics" w:date="2024-04-29T22:04:00Z"/>
              </w:rPr>
            </w:pPr>
            <w:ins w:id="692" w:author="Sunlin Zhu/Performance &amp; Regulation Standard Lab /SRC-Beijing/Engineer/Samsung Electronics" w:date="2024-04-29T22:04:00Z">
              <w:r w:rsidRPr="00A70E3E">
                <w:t>Common contents of system information blocks exceptions</w:t>
              </w:r>
            </w:ins>
          </w:p>
        </w:tc>
        <w:tc>
          <w:tcPr>
            <w:tcW w:w="5801" w:type="dxa"/>
          </w:tcPr>
          <w:p w14:paraId="4D44333A" w14:textId="77777777" w:rsidR="00A200C1" w:rsidRPr="00A70E3E" w:rsidRDefault="00A200C1" w:rsidP="00062EF3">
            <w:pPr>
              <w:pStyle w:val="TAL"/>
              <w:rPr>
                <w:ins w:id="693" w:author="Sunlin Zhu/Performance &amp; Regulation Standard Lab /SRC-Beijing/Engineer/Samsung Electronics" w:date="2024-04-29T22:04:00Z"/>
              </w:rPr>
            </w:pPr>
          </w:p>
        </w:tc>
      </w:tr>
      <w:tr w:rsidR="00A200C1" w:rsidRPr="00A70E3E" w14:paraId="18921720" w14:textId="77777777" w:rsidTr="00062EF3">
        <w:trPr>
          <w:cantSplit/>
          <w:jc w:val="center"/>
          <w:ins w:id="694" w:author="Sunlin Zhu/Performance &amp; Regulation Standard Lab /SRC-Beijing/Engineer/Samsung Electronics" w:date="2024-04-29T22:04:00Z"/>
        </w:trPr>
        <w:tc>
          <w:tcPr>
            <w:tcW w:w="0" w:type="auto"/>
          </w:tcPr>
          <w:p w14:paraId="35E2C71E" w14:textId="77777777" w:rsidR="00A200C1" w:rsidRPr="00A70E3E" w:rsidRDefault="00A200C1" w:rsidP="00062EF3">
            <w:pPr>
              <w:pStyle w:val="TAL"/>
              <w:rPr>
                <w:ins w:id="695" w:author="Sunlin Zhu/Performance &amp; Regulation Standard Lab /SRC-Beijing/Engineer/Samsung Electronics" w:date="2024-04-29T22:04:00Z"/>
              </w:rPr>
            </w:pPr>
            <w:ins w:id="696" w:author="Sunlin Zhu/Performance &amp; Regulation Standard Lab /SRC-Beijing/Engineer/Samsung Electronics" w:date="2024-04-29T22:04:00Z">
              <w:r w:rsidRPr="00A70E3E">
                <w:t>Default RRC messages and information elements contents exceptions</w:t>
              </w:r>
            </w:ins>
          </w:p>
        </w:tc>
        <w:tc>
          <w:tcPr>
            <w:tcW w:w="5801" w:type="dxa"/>
          </w:tcPr>
          <w:p w14:paraId="57FDA9F5" w14:textId="77777777" w:rsidR="00A200C1" w:rsidRPr="00A70E3E" w:rsidRDefault="00A200C1" w:rsidP="00062EF3">
            <w:pPr>
              <w:pStyle w:val="TAL"/>
              <w:rPr>
                <w:ins w:id="697" w:author="Sunlin Zhu/Performance &amp; Regulation Standard Lab /SRC-Beijing/Engineer/Samsung Electronics" w:date="2024-04-29T22:04:00Z"/>
              </w:rPr>
            </w:pPr>
            <w:ins w:id="698" w:author="Sunlin Zhu/Performance &amp; Regulation Standard Lab /SRC-Beijing/Engineer/Samsung Electronics" w:date="2024-04-29T22:04:00Z">
              <w:r w:rsidRPr="00A70E3E">
                <w:t>Table H.3.6-2 with conditions PERIODIC and SS-RSRP</w:t>
              </w:r>
            </w:ins>
          </w:p>
          <w:p w14:paraId="396DF099" w14:textId="77777777" w:rsidR="00A200C1" w:rsidRPr="00A70E3E" w:rsidRDefault="00A200C1" w:rsidP="00062EF3">
            <w:pPr>
              <w:pStyle w:val="TAL"/>
              <w:rPr>
                <w:ins w:id="699" w:author="Sunlin Zhu/Performance &amp; Regulation Standard Lab /SRC-Beijing/Engineer/Samsung Electronics" w:date="2024-04-29T22:04:00Z"/>
              </w:rPr>
            </w:pPr>
            <w:ins w:id="700" w:author="Sunlin Zhu/Performance &amp; Regulation Standard Lab /SRC-Beijing/Engineer/Samsung Electronics" w:date="2024-04-29T22:04:00Z">
              <w:r w:rsidRPr="00A70E3E">
                <w:t>Table H.3.6-3 with condition SSB</w:t>
              </w:r>
            </w:ins>
          </w:p>
          <w:p w14:paraId="49B3FA31" w14:textId="77777777" w:rsidR="00A200C1" w:rsidRPr="00A70E3E" w:rsidRDefault="00A200C1" w:rsidP="00062EF3">
            <w:pPr>
              <w:pStyle w:val="TAL"/>
              <w:rPr>
                <w:ins w:id="701" w:author="Sunlin Zhu/Performance &amp; Regulation Standard Lab /SRC-Beijing/Engineer/Samsung Electronics" w:date="2024-04-29T22:04:00Z"/>
              </w:rPr>
            </w:pPr>
            <w:ins w:id="702" w:author="Sunlin Zhu/Performance &amp; Regulation Standard Lab /SRC-Beijing/Engineer/Samsung Electronics" w:date="2024-04-29T22:04:00Z">
              <w:r w:rsidRPr="00A70E3E">
                <w:t>Table H.3.6-10</w:t>
              </w:r>
            </w:ins>
          </w:p>
        </w:tc>
      </w:tr>
    </w:tbl>
    <w:p w14:paraId="378DDAA0" w14:textId="77777777" w:rsidR="00A200C1" w:rsidRPr="00A70E3E" w:rsidRDefault="00A200C1" w:rsidP="00A200C1">
      <w:pPr>
        <w:ind w:firstLine="284"/>
        <w:rPr>
          <w:ins w:id="703" w:author="Sunlin Zhu/Performance &amp; Regulation Standard Lab /SRC-Beijing/Engineer/Samsung Electronics" w:date="2024-04-29T22:04:00Z"/>
          <w:lang w:eastAsia="sv-SE"/>
        </w:rPr>
      </w:pPr>
    </w:p>
    <w:p w14:paraId="58090836" w14:textId="5EBEC13D" w:rsidR="00A200C1" w:rsidRPr="00A70E3E" w:rsidRDefault="00A200C1" w:rsidP="00A200C1">
      <w:pPr>
        <w:pStyle w:val="TH"/>
        <w:rPr>
          <w:ins w:id="704" w:author="Sunlin Zhu/Performance &amp; Regulation Standard Lab /SRC-Beijing/Engineer/Samsung Electronics" w:date="2024-04-29T22:04:00Z"/>
        </w:rPr>
      </w:pPr>
      <w:bookmarkStart w:id="705" w:name="_CRTable6_6_4_1_4_32"/>
      <w:ins w:id="706" w:author="Sunlin Zhu/Performance &amp; Regulation Standard Lab /SRC-Beijing/Engineer/Samsung Electronics" w:date="2024-04-29T22:04:00Z">
        <w:r w:rsidRPr="00A70E3E">
          <w:t xml:space="preserve">Table </w:t>
        </w:r>
        <w:bookmarkEnd w:id="705"/>
        <w:r w:rsidRPr="00A70E3E">
          <w:rPr>
            <w:lang w:eastAsia="sv-SE"/>
          </w:rPr>
          <w:t>6.6.4.</w:t>
        </w:r>
      </w:ins>
      <w:ins w:id="707" w:author="Sunlin Zhu/Performance &amp; Regulation Standard Lab /SRC-Beijing/Engineer/Samsung Electronics" w:date="2024-04-29T22:14:00Z">
        <w:r w:rsidR="00447E01">
          <w:rPr>
            <w:lang w:eastAsia="sv-SE"/>
          </w:rPr>
          <w:t>6</w:t>
        </w:r>
      </w:ins>
      <w:ins w:id="708" w:author="Sunlin Zhu/Performance &amp; Regulation Standard Lab /SRC-Beijing/Engineer/Samsung Electronics" w:date="2024-04-29T22:04:00Z">
        <w:r w:rsidRPr="00A70E3E">
          <w:rPr>
            <w:lang w:eastAsia="sv-SE"/>
          </w:rPr>
          <w:t>.4.3</w:t>
        </w:r>
        <w:r w:rsidRPr="00A70E3E">
          <w:t xml:space="preserve">-2: </w:t>
        </w:r>
        <w:proofErr w:type="spellStart"/>
        <w:r w:rsidRPr="00A70E3E">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200C1" w:rsidRPr="00A70E3E" w14:paraId="50DAFF87" w14:textId="77777777" w:rsidTr="00062EF3">
        <w:trPr>
          <w:ins w:id="709" w:author="Sunlin Zhu/Performance &amp; Regulation Standard Lab /SRC-Beijing/Engineer/Samsung Electronics" w:date="2024-04-29T22:04:00Z"/>
        </w:trPr>
        <w:tc>
          <w:tcPr>
            <w:tcW w:w="9747" w:type="dxa"/>
            <w:gridSpan w:val="4"/>
            <w:tcBorders>
              <w:top w:val="single" w:sz="4" w:space="0" w:color="auto"/>
              <w:left w:val="single" w:sz="4" w:space="0" w:color="auto"/>
              <w:bottom w:val="single" w:sz="4" w:space="0" w:color="auto"/>
              <w:right w:val="single" w:sz="4" w:space="0" w:color="auto"/>
            </w:tcBorders>
            <w:hideMark/>
          </w:tcPr>
          <w:p w14:paraId="6D8CE285" w14:textId="77777777" w:rsidR="00A200C1" w:rsidRPr="00A70E3E" w:rsidRDefault="00A200C1" w:rsidP="00062EF3">
            <w:pPr>
              <w:pStyle w:val="TAH"/>
              <w:jc w:val="left"/>
              <w:rPr>
                <w:ins w:id="710" w:author="Sunlin Zhu/Performance &amp; Regulation Standard Lab /SRC-Beijing/Engineer/Samsung Electronics" w:date="2024-04-29T22:04:00Z"/>
                <w:b w:val="0"/>
              </w:rPr>
            </w:pPr>
            <w:ins w:id="711" w:author="Sunlin Zhu/Performance &amp; Regulation Standard Lab /SRC-Beijing/Engineer/Samsung Electronics" w:date="2024-04-29T22:04:00Z">
              <w:r w:rsidRPr="00A70E3E">
                <w:rPr>
                  <w:b w:val="0"/>
                </w:rPr>
                <w:t>Derivation Path: TS 38.508-1 [14], Table 4.6.3-133</w:t>
              </w:r>
            </w:ins>
          </w:p>
        </w:tc>
      </w:tr>
      <w:tr w:rsidR="00A200C1" w:rsidRPr="00A70E3E" w14:paraId="1508D284" w14:textId="77777777" w:rsidTr="00062EF3">
        <w:trPr>
          <w:ins w:id="712"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7C89B794" w14:textId="77777777" w:rsidR="00A200C1" w:rsidRPr="00A70E3E" w:rsidRDefault="00A200C1" w:rsidP="00062EF3">
            <w:pPr>
              <w:pStyle w:val="TAH"/>
              <w:rPr>
                <w:ins w:id="713" w:author="Sunlin Zhu/Performance &amp; Regulation Standard Lab /SRC-Beijing/Engineer/Samsung Electronics" w:date="2024-04-29T22:04:00Z"/>
              </w:rPr>
            </w:pPr>
            <w:ins w:id="714" w:author="Sunlin Zhu/Performance &amp; Regulation Standard Lab /SRC-Beijing/Engineer/Samsung Electronics" w:date="2024-04-29T22:04:00Z">
              <w:r w:rsidRPr="00A70E3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A54AB4A" w14:textId="77777777" w:rsidR="00A200C1" w:rsidRPr="00A70E3E" w:rsidRDefault="00A200C1" w:rsidP="00062EF3">
            <w:pPr>
              <w:pStyle w:val="TAH"/>
              <w:rPr>
                <w:ins w:id="715" w:author="Sunlin Zhu/Performance &amp; Regulation Standard Lab /SRC-Beijing/Engineer/Samsung Electronics" w:date="2024-04-29T22:04:00Z"/>
              </w:rPr>
            </w:pPr>
            <w:ins w:id="716" w:author="Sunlin Zhu/Performance &amp; Regulation Standard Lab /SRC-Beijing/Engineer/Samsung Electronics" w:date="2024-04-29T22:04:00Z">
              <w:r w:rsidRPr="00A70E3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D3C1FE8" w14:textId="77777777" w:rsidR="00A200C1" w:rsidRPr="00A70E3E" w:rsidRDefault="00A200C1" w:rsidP="00062EF3">
            <w:pPr>
              <w:pStyle w:val="TAH"/>
              <w:rPr>
                <w:ins w:id="717" w:author="Sunlin Zhu/Performance &amp; Regulation Standard Lab /SRC-Beijing/Engineer/Samsung Electronics" w:date="2024-04-29T22:04:00Z"/>
              </w:rPr>
            </w:pPr>
            <w:ins w:id="718" w:author="Sunlin Zhu/Performance &amp; Regulation Standard Lab /SRC-Beijing/Engineer/Samsung Electronics" w:date="2024-04-29T22:04:00Z">
              <w:r w:rsidRPr="00A70E3E">
                <w:t>Comment</w:t>
              </w:r>
            </w:ins>
          </w:p>
        </w:tc>
        <w:tc>
          <w:tcPr>
            <w:tcW w:w="1245" w:type="dxa"/>
            <w:tcBorders>
              <w:top w:val="single" w:sz="4" w:space="0" w:color="auto"/>
              <w:left w:val="single" w:sz="4" w:space="0" w:color="auto"/>
              <w:bottom w:val="single" w:sz="4" w:space="0" w:color="auto"/>
              <w:right w:val="single" w:sz="4" w:space="0" w:color="auto"/>
            </w:tcBorders>
            <w:hideMark/>
          </w:tcPr>
          <w:p w14:paraId="76A0E1F1" w14:textId="77777777" w:rsidR="00A200C1" w:rsidRPr="00A70E3E" w:rsidRDefault="00A200C1" w:rsidP="00062EF3">
            <w:pPr>
              <w:pStyle w:val="TAH"/>
              <w:rPr>
                <w:ins w:id="719" w:author="Sunlin Zhu/Performance &amp; Regulation Standard Lab /SRC-Beijing/Engineer/Samsung Electronics" w:date="2024-04-29T22:04:00Z"/>
              </w:rPr>
            </w:pPr>
            <w:ins w:id="720" w:author="Sunlin Zhu/Performance &amp; Regulation Standard Lab /SRC-Beijing/Engineer/Samsung Electronics" w:date="2024-04-29T22:04:00Z">
              <w:r w:rsidRPr="00A70E3E">
                <w:t>Condition</w:t>
              </w:r>
            </w:ins>
          </w:p>
        </w:tc>
      </w:tr>
      <w:tr w:rsidR="00A200C1" w:rsidRPr="00A70E3E" w14:paraId="72152D35" w14:textId="77777777" w:rsidTr="00062EF3">
        <w:trPr>
          <w:ins w:id="721"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0E80BE17" w14:textId="77777777" w:rsidR="00A200C1" w:rsidRPr="00A70E3E" w:rsidRDefault="00A200C1" w:rsidP="00062EF3">
            <w:pPr>
              <w:pStyle w:val="TAL"/>
              <w:rPr>
                <w:ins w:id="722" w:author="Sunlin Zhu/Performance &amp; Regulation Standard Lab /SRC-Beijing/Engineer/Samsung Electronics" w:date="2024-04-29T22:04:00Z"/>
              </w:rPr>
            </w:pPr>
            <w:proofErr w:type="spellStart"/>
            <w:ins w:id="723" w:author="Sunlin Zhu/Performance &amp; Regulation Standard Lab /SRC-Beijing/Engineer/Samsung Electronics" w:date="2024-04-29T22:04:00Z">
              <w:r w:rsidRPr="00A70E3E">
                <w:t>RadioLinkMonitoringConfig</w:t>
              </w:r>
              <w:proofErr w:type="spellEnd"/>
              <w:r w:rsidRPr="00A70E3E">
                <w:t xml:space="preserve"> ::= </w:t>
              </w:r>
              <w:r w:rsidRPr="00A70E3E">
                <w:rPr>
                  <w:snapToGrid w:val="0"/>
                </w:rPr>
                <w:t xml:space="preserve">SEQUENCE </w:t>
              </w:r>
              <w:r w:rsidRPr="00A70E3E">
                <w:t>{</w:t>
              </w:r>
            </w:ins>
          </w:p>
        </w:tc>
        <w:tc>
          <w:tcPr>
            <w:tcW w:w="2267" w:type="dxa"/>
            <w:tcBorders>
              <w:top w:val="single" w:sz="4" w:space="0" w:color="auto"/>
              <w:left w:val="single" w:sz="4" w:space="0" w:color="auto"/>
              <w:bottom w:val="single" w:sz="4" w:space="0" w:color="auto"/>
              <w:right w:val="single" w:sz="4" w:space="0" w:color="auto"/>
            </w:tcBorders>
          </w:tcPr>
          <w:p w14:paraId="7C092B4E" w14:textId="77777777" w:rsidR="00A200C1" w:rsidRPr="00A70E3E" w:rsidRDefault="00A200C1" w:rsidP="00062EF3">
            <w:pPr>
              <w:pStyle w:val="TAL"/>
              <w:rPr>
                <w:ins w:id="724" w:author="Sunlin Zhu/Performance &amp; Regulation Standard Lab /SRC-Beijing/Engineer/Samsung Electronics" w:date="2024-04-29T22:04:00Z"/>
              </w:rPr>
            </w:pPr>
          </w:p>
        </w:tc>
        <w:tc>
          <w:tcPr>
            <w:tcW w:w="1700" w:type="dxa"/>
            <w:tcBorders>
              <w:top w:val="single" w:sz="4" w:space="0" w:color="auto"/>
              <w:left w:val="single" w:sz="4" w:space="0" w:color="auto"/>
              <w:bottom w:val="single" w:sz="4" w:space="0" w:color="auto"/>
              <w:right w:val="single" w:sz="4" w:space="0" w:color="auto"/>
            </w:tcBorders>
          </w:tcPr>
          <w:p w14:paraId="06CF3CF6" w14:textId="77777777" w:rsidR="00A200C1" w:rsidRPr="00A70E3E" w:rsidRDefault="00A200C1" w:rsidP="00062EF3">
            <w:pPr>
              <w:pStyle w:val="TAL"/>
              <w:rPr>
                <w:ins w:id="725"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576252F4" w14:textId="77777777" w:rsidR="00A200C1" w:rsidRPr="00A70E3E" w:rsidRDefault="00A200C1" w:rsidP="00062EF3">
            <w:pPr>
              <w:pStyle w:val="TAL"/>
              <w:rPr>
                <w:ins w:id="726" w:author="Sunlin Zhu/Performance &amp; Regulation Standard Lab /SRC-Beijing/Engineer/Samsung Electronics" w:date="2024-04-29T22:04:00Z"/>
              </w:rPr>
            </w:pPr>
          </w:p>
        </w:tc>
      </w:tr>
      <w:tr w:rsidR="00A200C1" w:rsidRPr="00A70E3E" w14:paraId="08AED528" w14:textId="77777777" w:rsidTr="00062EF3">
        <w:trPr>
          <w:ins w:id="727"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317450E7" w14:textId="77777777" w:rsidR="00A200C1" w:rsidRPr="00A70E3E" w:rsidRDefault="00A200C1" w:rsidP="00062EF3">
            <w:pPr>
              <w:pStyle w:val="TAL"/>
              <w:rPr>
                <w:ins w:id="728" w:author="Sunlin Zhu/Performance &amp; Regulation Standard Lab /SRC-Beijing/Engineer/Samsung Electronics" w:date="2024-04-29T22:04:00Z"/>
              </w:rPr>
            </w:pPr>
            <w:ins w:id="729" w:author="Sunlin Zhu/Performance &amp; Regulation Standard Lab /SRC-Beijing/Engineer/Samsung Electronics" w:date="2024-04-29T22:04:00Z">
              <w:r w:rsidRPr="00A70E3E">
                <w:rPr>
                  <w:rFonts w:cs="Arial"/>
                  <w:kern w:val="2"/>
                  <w:szCs w:val="18"/>
                </w:rPr>
                <w:t xml:space="preserve">  </w:t>
              </w:r>
              <w:proofErr w:type="spellStart"/>
              <w:r w:rsidRPr="00A70E3E">
                <w:rPr>
                  <w:rFonts w:cs="Arial"/>
                  <w:kern w:val="2"/>
                  <w:szCs w:val="18"/>
                </w:rPr>
                <w:t>failureDetectionResourcesToAddModList</w:t>
              </w:r>
              <w:proofErr w:type="spellEnd"/>
              <w:r w:rsidRPr="00A70E3E">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6507121" w14:textId="77777777" w:rsidR="00A200C1" w:rsidRPr="00A70E3E" w:rsidRDefault="00A200C1" w:rsidP="00062EF3">
            <w:pPr>
              <w:pStyle w:val="TAL"/>
              <w:rPr>
                <w:ins w:id="730" w:author="Sunlin Zhu/Performance &amp; Regulation Standard Lab /SRC-Beijing/Engineer/Samsung Electronics" w:date="2024-04-29T22:04:00Z"/>
              </w:rPr>
            </w:pPr>
            <w:ins w:id="731" w:author="Sunlin Zhu/Performance &amp; Regulation Standard Lab /SRC-Beijing/Engineer/Samsung Electronics" w:date="2024-04-29T22:04:00Z">
              <w:r w:rsidRPr="00A70E3E">
                <w:t>1 entry</w:t>
              </w:r>
            </w:ins>
          </w:p>
        </w:tc>
        <w:tc>
          <w:tcPr>
            <w:tcW w:w="1700" w:type="dxa"/>
            <w:tcBorders>
              <w:top w:val="single" w:sz="4" w:space="0" w:color="auto"/>
              <w:left w:val="single" w:sz="4" w:space="0" w:color="auto"/>
              <w:bottom w:val="single" w:sz="4" w:space="0" w:color="auto"/>
              <w:right w:val="single" w:sz="4" w:space="0" w:color="auto"/>
            </w:tcBorders>
          </w:tcPr>
          <w:p w14:paraId="6710D634" w14:textId="77777777" w:rsidR="00A200C1" w:rsidRPr="00A70E3E" w:rsidRDefault="00A200C1" w:rsidP="00062EF3">
            <w:pPr>
              <w:pStyle w:val="TAL"/>
              <w:rPr>
                <w:ins w:id="732"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0BF67338" w14:textId="77777777" w:rsidR="00A200C1" w:rsidRPr="00A70E3E" w:rsidRDefault="00A200C1" w:rsidP="00062EF3">
            <w:pPr>
              <w:pStyle w:val="TAL"/>
              <w:rPr>
                <w:ins w:id="733" w:author="Sunlin Zhu/Performance &amp; Regulation Standard Lab /SRC-Beijing/Engineer/Samsung Electronics" w:date="2024-04-29T22:04:00Z"/>
              </w:rPr>
            </w:pPr>
          </w:p>
        </w:tc>
      </w:tr>
      <w:tr w:rsidR="00A200C1" w:rsidRPr="00A70E3E" w14:paraId="1C16BEA4" w14:textId="77777777" w:rsidTr="00062EF3">
        <w:trPr>
          <w:ins w:id="734"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363420A5" w14:textId="77777777" w:rsidR="00A200C1" w:rsidRPr="00A70E3E" w:rsidRDefault="00A200C1" w:rsidP="00062EF3">
            <w:pPr>
              <w:pStyle w:val="TAL"/>
              <w:rPr>
                <w:ins w:id="735" w:author="Sunlin Zhu/Performance &amp; Regulation Standard Lab /SRC-Beijing/Engineer/Samsung Electronics" w:date="2024-04-29T22:04:00Z"/>
              </w:rPr>
            </w:pPr>
            <w:ins w:id="736" w:author="Sunlin Zhu/Performance &amp; Regulation Standard Lab /SRC-Beijing/Engineer/Samsung Electronics" w:date="2024-04-29T22:04:00Z">
              <w:r w:rsidRPr="00A70E3E">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08D52DDD" w14:textId="77777777" w:rsidR="00A200C1" w:rsidRPr="00A70E3E" w:rsidRDefault="00A200C1" w:rsidP="00062EF3">
            <w:pPr>
              <w:pStyle w:val="TAL"/>
              <w:rPr>
                <w:ins w:id="737" w:author="Sunlin Zhu/Performance &amp; Regulation Standard Lab /SRC-Beijing/Engineer/Samsung Electronics" w:date="2024-04-29T22:04:00Z"/>
                <w:lang w:eastAsia="ja-JP"/>
              </w:rPr>
            </w:pPr>
            <w:ins w:id="738" w:author="Sunlin Zhu/Performance &amp; Regulation Standard Lab /SRC-Beijing/Engineer/Samsung Electronics" w:date="2024-04-29T22:04:00Z">
              <w:r w:rsidRPr="00A70E3E">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754D3B8B" w14:textId="77777777" w:rsidR="00A200C1" w:rsidRPr="00A70E3E" w:rsidRDefault="00A200C1" w:rsidP="00062EF3">
            <w:pPr>
              <w:pStyle w:val="TAL"/>
              <w:rPr>
                <w:ins w:id="739" w:author="Sunlin Zhu/Performance &amp; Regulation Standard Lab /SRC-Beijing/Engineer/Samsung Electronics" w:date="2024-04-29T22:04:00Z"/>
              </w:rPr>
            </w:pPr>
            <w:ins w:id="740" w:author="Sunlin Zhu/Performance &amp; Regulation Standard Lab /SRC-Beijing/Engineer/Samsung Electronics" w:date="2024-04-29T22:04:00Z">
              <w:r w:rsidRPr="00A70E3E">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2EF22F8B" w14:textId="77777777" w:rsidR="00A200C1" w:rsidRPr="00A70E3E" w:rsidRDefault="00A200C1" w:rsidP="00062EF3">
            <w:pPr>
              <w:pStyle w:val="TAL"/>
              <w:rPr>
                <w:ins w:id="741" w:author="Sunlin Zhu/Performance &amp; Regulation Standard Lab /SRC-Beijing/Engineer/Samsung Electronics" w:date="2024-04-29T22:04:00Z"/>
              </w:rPr>
            </w:pPr>
          </w:p>
        </w:tc>
      </w:tr>
      <w:tr w:rsidR="00A200C1" w:rsidRPr="00A70E3E" w14:paraId="247AB0FE" w14:textId="77777777" w:rsidTr="00062EF3">
        <w:trPr>
          <w:ins w:id="742"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2F9C5692" w14:textId="77777777" w:rsidR="00A200C1" w:rsidRPr="00A70E3E" w:rsidRDefault="00A200C1" w:rsidP="00062EF3">
            <w:pPr>
              <w:pStyle w:val="TAL"/>
              <w:rPr>
                <w:ins w:id="743" w:author="Sunlin Zhu/Performance &amp; Regulation Standard Lab /SRC-Beijing/Engineer/Samsung Electronics" w:date="2024-04-29T22:04:00Z"/>
                <w:rFonts w:cs="Arial"/>
                <w:kern w:val="2"/>
                <w:szCs w:val="18"/>
              </w:rPr>
            </w:pPr>
            <w:ins w:id="744" w:author="Sunlin Zhu/Performance &amp; Regulation Standard Lab /SRC-Beijing/Engineer/Samsung Electronics" w:date="2024-04-29T22:04:00Z">
              <w:r w:rsidRPr="00A70E3E">
                <w:rPr>
                  <w:rFonts w:cs="Arial"/>
                  <w:kern w:val="2"/>
                  <w:szCs w:val="18"/>
                </w:rPr>
                <w:t xml:space="preserve">    </w:t>
              </w:r>
              <w:proofErr w:type="spellStart"/>
              <w:r w:rsidRPr="00A70E3E">
                <w:rPr>
                  <w:rFonts w:cs="Arial"/>
                  <w:kern w:val="2"/>
                  <w:szCs w:val="18"/>
                </w:rPr>
                <w:t>detectionResource</w:t>
              </w:r>
              <w:proofErr w:type="spellEnd"/>
              <w:r w:rsidRPr="00A70E3E">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BB1F356" w14:textId="77777777" w:rsidR="00A200C1" w:rsidRPr="00A70E3E" w:rsidRDefault="00A200C1" w:rsidP="00062EF3">
            <w:pPr>
              <w:pStyle w:val="TAL"/>
              <w:rPr>
                <w:ins w:id="745" w:author="Sunlin Zhu/Performance &amp; Regulation Standard Lab /SRC-Beijing/Engineer/Samsung Electronics" w:date="2024-04-29T22:04:00Z"/>
                <w:lang w:eastAsia="ja-JP"/>
              </w:rPr>
            </w:pPr>
          </w:p>
        </w:tc>
        <w:tc>
          <w:tcPr>
            <w:tcW w:w="1700" w:type="dxa"/>
            <w:tcBorders>
              <w:top w:val="single" w:sz="4" w:space="0" w:color="auto"/>
              <w:left w:val="single" w:sz="4" w:space="0" w:color="auto"/>
              <w:bottom w:val="single" w:sz="4" w:space="0" w:color="auto"/>
              <w:right w:val="single" w:sz="4" w:space="0" w:color="auto"/>
            </w:tcBorders>
          </w:tcPr>
          <w:p w14:paraId="14D0EAFC" w14:textId="77777777" w:rsidR="00A200C1" w:rsidRPr="00A70E3E" w:rsidRDefault="00A200C1" w:rsidP="00062EF3">
            <w:pPr>
              <w:pStyle w:val="TAL"/>
              <w:rPr>
                <w:ins w:id="746"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2DD376A0" w14:textId="77777777" w:rsidR="00A200C1" w:rsidRPr="00A70E3E" w:rsidRDefault="00A200C1" w:rsidP="00062EF3">
            <w:pPr>
              <w:pStyle w:val="TAL"/>
              <w:rPr>
                <w:ins w:id="747" w:author="Sunlin Zhu/Performance &amp; Regulation Standard Lab /SRC-Beijing/Engineer/Samsung Electronics" w:date="2024-04-29T22:04:00Z"/>
              </w:rPr>
            </w:pPr>
          </w:p>
        </w:tc>
      </w:tr>
      <w:tr w:rsidR="00A200C1" w:rsidRPr="00A70E3E" w14:paraId="3D54B50A" w14:textId="77777777" w:rsidTr="00062EF3">
        <w:trPr>
          <w:ins w:id="748"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11E4C416" w14:textId="77777777" w:rsidR="00A200C1" w:rsidRPr="00A70E3E" w:rsidRDefault="00A200C1" w:rsidP="00062EF3">
            <w:pPr>
              <w:pStyle w:val="TAL"/>
              <w:rPr>
                <w:ins w:id="749" w:author="Sunlin Zhu/Performance &amp; Regulation Standard Lab /SRC-Beijing/Engineer/Samsung Electronics" w:date="2024-04-29T22:04:00Z"/>
                <w:rFonts w:cs="Arial"/>
                <w:kern w:val="2"/>
                <w:szCs w:val="18"/>
              </w:rPr>
            </w:pPr>
            <w:ins w:id="750" w:author="Sunlin Zhu/Performance &amp; Regulation Standard Lab /SRC-Beijing/Engineer/Samsung Electronics" w:date="2024-04-29T22:04:00Z">
              <w:r w:rsidRPr="00A70E3E">
                <w:rPr>
                  <w:rFonts w:cs="Arial"/>
                  <w:kern w:val="2"/>
                  <w:szCs w:val="18"/>
                </w:rPr>
                <w:t xml:space="preserve">      </w:t>
              </w:r>
              <w:proofErr w:type="spellStart"/>
              <w:r w:rsidRPr="00A70E3E">
                <w:rPr>
                  <w:rFonts w:cs="Arial"/>
                  <w:kern w:val="2"/>
                  <w:szCs w:val="18"/>
                </w:rPr>
                <w:t>ssb</w:t>
              </w:r>
              <w:proofErr w:type="spellEnd"/>
              <w:r w:rsidRPr="00A70E3E">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1043423B" w14:textId="77777777" w:rsidR="00A200C1" w:rsidRPr="00A70E3E" w:rsidRDefault="00A200C1" w:rsidP="00062EF3">
            <w:pPr>
              <w:pStyle w:val="TAL"/>
              <w:rPr>
                <w:ins w:id="751" w:author="Sunlin Zhu/Performance &amp; Regulation Standard Lab /SRC-Beijing/Engineer/Samsung Electronics" w:date="2024-04-29T22:04:00Z"/>
                <w:lang w:eastAsia="ja-JP"/>
              </w:rPr>
            </w:pPr>
            <w:ins w:id="752" w:author="Sunlin Zhu/Performance &amp; Regulation Standard Lab /SRC-Beijing/Engineer/Samsung Electronics" w:date="2024-04-29T22:04:00Z">
              <w:r w:rsidRPr="00A70E3E">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7F509AC9" w14:textId="77777777" w:rsidR="00A200C1" w:rsidRPr="00A70E3E" w:rsidRDefault="00A200C1" w:rsidP="00062EF3">
            <w:pPr>
              <w:pStyle w:val="TAL"/>
              <w:rPr>
                <w:ins w:id="753"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524F0A8D" w14:textId="77777777" w:rsidR="00A200C1" w:rsidRPr="00A70E3E" w:rsidRDefault="00A200C1" w:rsidP="00062EF3">
            <w:pPr>
              <w:pStyle w:val="TAL"/>
              <w:rPr>
                <w:ins w:id="754" w:author="Sunlin Zhu/Performance &amp; Regulation Standard Lab /SRC-Beijing/Engineer/Samsung Electronics" w:date="2024-04-29T22:04:00Z"/>
              </w:rPr>
            </w:pPr>
          </w:p>
        </w:tc>
      </w:tr>
      <w:tr w:rsidR="00A200C1" w:rsidRPr="00A70E3E" w14:paraId="070328C6" w14:textId="77777777" w:rsidTr="00062EF3">
        <w:trPr>
          <w:ins w:id="755"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75B21719" w14:textId="77777777" w:rsidR="00A200C1" w:rsidRPr="00A70E3E" w:rsidRDefault="00A200C1" w:rsidP="00062EF3">
            <w:pPr>
              <w:pStyle w:val="TAL"/>
              <w:rPr>
                <w:ins w:id="756" w:author="Sunlin Zhu/Performance &amp; Regulation Standard Lab /SRC-Beijing/Engineer/Samsung Electronics" w:date="2024-04-29T22:04:00Z"/>
                <w:rFonts w:cs="Arial"/>
                <w:kern w:val="2"/>
                <w:szCs w:val="18"/>
              </w:rPr>
            </w:pPr>
            <w:ins w:id="757" w:author="Sunlin Zhu/Performance &amp; Regulation Standard Lab /SRC-Beijing/Engineer/Samsung Electronics" w:date="2024-04-29T22:04:00Z">
              <w:r w:rsidRPr="00A70E3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2D0B73" w14:textId="77777777" w:rsidR="00A200C1" w:rsidRPr="00A70E3E" w:rsidRDefault="00A200C1" w:rsidP="00062EF3">
            <w:pPr>
              <w:pStyle w:val="TAL"/>
              <w:rPr>
                <w:ins w:id="758" w:author="Sunlin Zhu/Performance &amp; Regulation Standard Lab /SRC-Beijing/Engineer/Samsung Electronics" w:date="2024-04-29T22:04:00Z"/>
                <w:lang w:eastAsia="ja-JP"/>
              </w:rPr>
            </w:pPr>
          </w:p>
        </w:tc>
        <w:tc>
          <w:tcPr>
            <w:tcW w:w="1700" w:type="dxa"/>
            <w:tcBorders>
              <w:top w:val="single" w:sz="4" w:space="0" w:color="auto"/>
              <w:left w:val="single" w:sz="4" w:space="0" w:color="auto"/>
              <w:bottom w:val="single" w:sz="4" w:space="0" w:color="auto"/>
              <w:right w:val="single" w:sz="4" w:space="0" w:color="auto"/>
            </w:tcBorders>
          </w:tcPr>
          <w:p w14:paraId="771D0DDF" w14:textId="77777777" w:rsidR="00A200C1" w:rsidRPr="00A70E3E" w:rsidRDefault="00A200C1" w:rsidP="00062EF3">
            <w:pPr>
              <w:pStyle w:val="TAL"/>
              <w:rPr>
                <w:ins w:id="759"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30AA0EB6" w14:textId="77777777" w:rsidR="00A200C1" w:rsidRPr="00A70E3E" w:rsidRDefault="00A200C1" w:rsidP="00062EF3">
            <w:pPr>
              <w:pStyle w:val="TAL"/>
              <w:rPr>
                <w:ins w:id="760" w:author="Sunlin Zhu/Performance &amp; Regulation Standard Lab /SRC-Beijing/Engineer/Samsung Electronics" w:date="2024-04-29T22:04:00Z"/>
              </w:rPr>
            </w:pPr>
          </w:p>
        </w:tc>
      </w:tr>
      <w:tr w:rsidR="00A200C1" w:rsidRPr="00A70E3E" w14:paraId="522CD549" w14:textId="77777777" w:rsidTr="00062EF3">
        <w:trPr>
          <w:ins w:id="761"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1F3FE070" w14:textId="77777777" w:rsidR="00A200C1" w:rsidRPr="00A70E3E" w:rsidRDefault="00A200C1" w:rsidP="00062EF3">
            <w:pPr>
              <w:pStyle w:val="TAL"/>
              <w:rPr>
                <w:ins w:id="762" w:author="Sunlin Zhu/Performance &amp; Regulation Standard Lab /SRC-Beijing/Engineer/Samsung Electronics" w:date="2024-04-29T22:04:00Z"/>
              </w:rPr>
            </w:pPr>
            <w:ins w:id="763" w:author="Sunlin Zhu/Performance &amp; Regulation Standard Lab /SRC-Beijing/Engineer/Samsung Electronics" w:date="2024-04-29T22:04:00Z">
              <w:r w:rsidRPr="00A70E3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91FE7A" w14:textId="77777777" w:rsidR="00A200C1" w:rsidRPr="00A70E3E" w:rsidRDefault="00A200C1" w:rsidP="00062EF3">
            <w:pPr>
              <w:pStyle w:val="TAL"/>
              <w:rPr>
                <w:ins w:id="764" w:author="Sunlin Zhu/Performance &amp; Regulation Standard Lab /SRC-Beijing/Engineer/Samsung Electronics" w:date="2024-04-29T22:04:00Z"/>
              </w:rPr>
            </w:pPr>
          </w:p>
        </w:tc>
        <w:tc>
          <w:tcPr>
            <w:tcW w:w="1700" w:type="dxa"/>
            <w:tcBorders>
              <w:top w:val="single" w:sz="4" w:space="0" w:color="auto"/>
              <w:left w:val="single" w:sz="4" w:space="0" w:color="auto"/>
              <w:bottom w:val="single" w:sz="4" w:space="0" w:color="auto"/>
              <w:right w:val="single" w:sz="4" w:space="0" w:color="auto"/>
            </w:tcBorders>
          </w:tcPr>
          <w:p w14:paraId="2BDC8DB3" w14:textId="77777777" w:rsidR="00A200C1" w:rsidRPr="00A70E3E" w:rsidRDefault="00A200C1" w:rsidP="00062EF3">
            <w:pPr>
              <w:pStyle w:val="TAL"/>
              <w:rPr>
                <w:ins w:id="765"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4734DDC6" w14:textId="77777777" w:rsidR="00A200C1" w:rsidRPr="00A70E3E" w:rsidRDefault="00A200C1" w:rsidP="00062EF3">
            <w:pPr>
              <w:pStyle w:val="TAL"/>
              <w:rPr>
                <w:ins w:id="766" w:author="Sunlin Zhu/Performance &amp; Regulation Standard Lab /SRC-Beijing/Engineer/Samsung Electronics" w:date="2024-04-29T22:04:00Z"/>
              </w:rPr>
            </w:pPr>
          </w:p>
        </w:tc>
      </w:tr>
      <w:tr w:rsidR="00A200C1" w:rsidRPr="00A70E3E" w14:paraId="0256CA3F" w14:textId="77777777" w:rsidTr="00062EF3">
        <w:trPr>
          <w:ins w:id="767" w:author="Sunlin Zhu/Performance &amp; Regulation Standard Lab /SRC-Beijing/Engineer/Samsung Electronics" w:date="2024-04-29T22:04:00Z"/>
        </w:trPr>
        <w:tc>
          <w:tcPr>
            <w:tcW w:w="4535" w:type="dxa"/>
            <w:tcBorders>
              <w:top w:val="single" w:sz="4" w:space="0" w:color="auto"/>
              <w:left w:val="single" w:sz="4" w:space="0" w:color="auto"/>
              <w:bottom w:val="single" w:sz="4" w:space="0" w:color="auto"/>
              <w:right w:val="single" w:sz="4" w:space="0" w:color="auto"/>
            </w:tcBorders>
            <w:hideMark/>
          </w:tcPr>
          <w:p w14:paraId="1CFF41FD" w14:textId="77777777" w:rsidR="00A200C1" w:rsidRPr="00A70E3E" w:rsidRDefault="00A200C1" w:rsidP="00062EF3">
            <w:pPr>
              <w:pStyle w:val="TAL"/>
              <w:rPr>
                <w:ins w:id="768" w:author="Sunlin Zhu/Performance &amp; Regulation Standard Lab /SRC-Beijing/Engineer/Samsung Electronics" w:date="2024-04-29T22:04:00Z"/>
              </w:rPr>
            </w:pPr>
            <w:ins w:id="769" w:author="Sunlin Zhu/Performance &amp; Regulation Standard Lab /SRC-Beijing/Engineer/Samsung Electronics" w:date="2024-04-29T22:04:00Z">
              <w:r w:rsidRPr="00A70E3E">
                <w:t>}</w:t>
              </w:r>
            </w:ins>
          </w:p>
        </w:tc>
        <w:tc>
          <w:tcPr>
            <w:tcW w:w="2267" w:type="dxa"/>
            <w:tcBorders>
              <w:top w:val="single" w:sz="4" w:space="0" w:color="auto"/>
              <w:left w:val="single" w:sz="4" w:space="0" w:color="auto"/>
              <w:bottom w:val="single" w:sz="4" w:space="0" w:color="auto"/>
              <w:right w:val="single" w:sz="4" w:space="0" w:color="auto"/>
            </w:tcBorders>
          </w:tcPr>
          <w:p w14:paraId="0793530B" w14:textId="77777777" w:rsidR="00A200C1" w:rsidRPr="00A70E3E" w:rsidRDefault="00A200C1" w:rsidP="00062EF3">
            <w:pPr>
              <w:pStyle w:val="TAL"/>
              <w:rPr>
                <w:ins w:id="770" w:author="Sunlin Zhu/Performance &amp; Regulation Standard Lab /SRC-Beijing/Engineer/Samsung Electronics" w:date="2024-04-29T22:04:00Z"/>
              </w:rPr>
            </w:pPr>
          </w:p>
        </w:tc>
        <w:tc>
          <w:tcPr>
            <w:tcW w:w="1700" w:type="dxa"/>
            <w:tcBorders>
              <w:top w:val="single" w:sz="4" w:space="0" w:color="auto"/>
              <w:left w:val="single" w:sz="4" w:space="0" w:color="auto"/>
              <w:bottom w:val="single" w:sz="4" w:space="0" w:color="auto"/>
              <w:right w:val="single" w:sz="4" w:space="0" w:color="auto"/>
            </w:tcBorders>
          </w:tcPr>
          <w:p w14:paraId="39E56F17" w14:textId="77777777" w:rsidR="00A200C1" w:rsidRPr="00A70E3E" w:rsidRDefault="00A200C1" w:rsidP="00062EF3">
            <w:pPr>
              <w:pStyle w:val="TAL"/>
              <w:rPr>
                <w:ins w:id="771" w:author="Sunlin Zhu/Performance &amp; Regulation Standard Lab /SRC-Beijing/Engineer/Samsung Electronics" w:date="2024-04-29T22:04:00Z"/>
              </w:rPr>
            </w:pPr>
          </w:p>
        </w:tc>
        <w:tc>
          <w:tcPr>
            <w:tcW w:w="1245" w:type="dxa"/>
            <w:tcBorders>
              <w:top w:val="single" w:sz="4" w:space="0" w:color="auto"/>
              <w:left w:val="single" w:sz="4" w:space="0" w:color="auto"/>
              <w:bottom w:val="single" w:sz="4" w:space="0" w:color="auto"/>
              <w:right w:val="single" w:sz="4" w:space="0" w:color="auto"/>
            </w:tcBorders>
          </w:tcPr>
          <w:p w14:paraId="31E391A2" w14:textId="77777777" w:rsidR="00A200C1" w:rsidRPr="00A70E3E" w:rsidRDefault="00A200C1" w:rsidP="00062EF3">
            <w:pPr>
              <w:pStyle w:val="TAL"/>
              <w:rPr>
                <w:ins w:id="772" w:author="Sunlin Zhu/Performance &amp; Regulation Standard Lab /SRC-Beijing/Engineer/Samsung Electronics" w:date="2024-04-29T22:04:00Z"/>
              </w:rPr>
            </w:pPr>
          </w:p>
        </w:tc>
      </w:tr>
    </w:tbl>
    <w:p w14:paraId="569996EC" w14:textId="77777777" w:rsidR="00A200C1" w:rsidRPr="00A70E3E" w:rsidRDefault="00A200C1" w:rsidP="00A200C1">
      <w:pPr>
        <w:ind w:firstLine="284"/>
        <w:rPr>
          <w:ins w:id="773" w:author="Sunlin Zhu/Performance &amp; Regulation Standard Lab /SRC-Beijing/Engineer/Samsung Electronics" w:date="2024-04-29T22:04:00Z"/>
          <w:lang w:eastAsia="sv-SE"/>
        </w:rPr>
      </w:pPr>
    </w:p>
    <w:p w14:paraId="3B715296" w14:textId="6D59BCA9" w:rsidR="00A200C1" w:rsidRPr="00A70E3E" w:rsidRDefault="00A200C1" w:rsidP="00A200C1">
      <w:pPr>
        <w:pStyle w:val="TH"/>
        <w:rPr>
          <w:ins w:id="774" w:author="Sunlin Zhu/Performance &amp; Regulation Standard Lab /SRC-Beijing/Engineer/Samsung Electronics" w:date="2024-04-29T22:08:00Z"/>
        </w:rPr>
      </w:pPr>
      <w:bookmarkStart w:id="775" w:name="_CRTable6_6_4_2_4_31"/>
      <w:ins w:id="776" w:author="Sunlin Zhu/Performance &amp; Regulation Standard Lab /SRC-Beijing/Engineer/Samsung Electronics" w:date="2024-04-29T22:08:00Z">
        <w:r w:rsidRPr="00A70E3E">
          <w:lastRenderedPageBreak/>
          <w:t xml:space="preserve">Table </w:t>
        </w:r>
        <w:bookmarkEnd w:id="775"/>
        <w:r w:rsidRPr="00A70E3E">
          <w:t>6</w:t>
        </w:r>
        <w:r w:rsidRPr="00A70E3E">
          <w:rPr>
            <w:lang w:eastAsia="sv-SE"/>
          </w:rPr>
          <w:t>.6.4.</w:t>
        </w:r>
      </w:ins>
      <w:ins w:id="777" w:author="Sunlin Zhu/Performance &amp; Regulation Standard Lab /SRC-Beijing/Engineer/Samsung Electronics" w:date="2024-04-29T22:14:00Z">
        <w:r w:rsidR="00447E01">
          <w:rPr>
            <w:lang w:eastAsia="sv-SE"/>
          </w:rPr>
          <w:t>6</w:t>
        </w:r>
      </w:ins>
      <w:ins w:id="778" w:author="Sunlin Zhu/Performance &amp; Regulation Standard Lab /SRC-Beijing/Engineer/Samsung Electronics" w:date="2024-04-29T22:08:00Z">
        <w:r w:rsidRPr="00A70E3E">
          <w:rPr>
            <w:lang w:eastAsia="sv-SE"/>
          </w:rPr>
          <w:t>.4.3</w:t>
        </w:r>
        <w:r w:rsidRPr="00A70E3E">
          <w:t>-1: Common Exception messages EN-DC SSB based L1-RSRP measurement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200C1" w:rsidRPr="00A70E3E" w14:paraId="35AE99CC" w14:textId="77777777" w:rsidTr="00062EF3">
        <w:trPr>
          <w:cantSplit/>
          <w:jc w:val="center"/>
          <w:ins w:id="779" w:author="Sunlin Zhu/Performance &amp; Regulation Standard Lab /SRC-Beijing/Engineer/Samsung Electronics" w:date="2024-04-29T22:08:00Z"/>
        </w:trPr>
        <w:tc>
          <w:tcPr>
            <w:tcW w:w="9707" w:type="dxa"/>
            <w:gridSpan w:val="2"/>
            <w:tcBorders>
              <w:top w:val="single" w:sz="4" w:space="0" w:color="auto"/>
              <w:left w:val="single" w:sz="4" w:space="0" w:color="auto"/>
              <w:bottom w:val="single" w:sz="4" w:space="0" w:color="auto"/>
              <w:right w:val="single" w:sz="4" w:space="0" w:color="auto"/>
            </w:tcBorders>
            <w:hideMark/>
          </w:tcPr>
          <w:p w14:paraId="057A08C1" w14:textId="77777777" w:rsidR="00A200C1" w:rsidRPr="00A70E3E" w:rsidRDefault="00A200C1" w:rsidP="00062EF3">
            <w:pPr>
              <w:pStyle w:val="TAH"/>
              <w:rPr>
                <w:ins w:id="780" w:author="Sunlin Zhu/Performance &amp; Regulation Standard Lab /SRC-Beijing/Engineer/Samsung Electronics" w:date="2024-04-29T22:08:00Z"/>
              </w:rPr>
            </w:pPr>
            <w:ins w:id="781" w:author="Sunlin Zhu/Performance &amp; Regulation Standard Lab /SRC-Beijing/Engineer/Samsung Electronics" w:date="2024-04-29T22:08:00Z">
              <w:r w:rsidRPr="00A70E3E">
                <w:t>Default Message Contents</w:t>
              </w:r>
            </w:ins>
          </w:p>
        </w:tc>
      </w:tr>
      <w:tr w:rsidR="00A200C1" w:rsidRPr="00A70E3E" w14:paraId="3368FAD3" w14:textId="77777777" w:rsidTr="00062EF3">
        <w:trPr>
          <w:cantSplit/>
          <w:jc w:val="center"/>
          <w:ins w:id="782" w:author="Sunlin Zhu/Performance &amp; Regulation Standard Lab /SRC-Beijing/Engineer/Samsung Electronics" w:date="2024-04-29T22:08:00Z"/>
        </w:trPr>
        <w:tc>
          <w:tcPr>
            <w:tcW w:w="0" w:type="auto"/>
            <w:tcBorders>
              <w:top w:val="single" w:sz="4" w:space="0" w:color="auto"/>
              <w:left w:val="single" w:sz="4" w:space="0" w:color="auto"/>
              <w:bottom w:val="single" w:sz="4" w:space="0" w:color="auto"/>
              <w:right w:val="single" w:sz="4" w:space="0" w:color="auto"/>
            </w:tcBorders>
            <w:hideMark/>
          </w:tcPr>
          <w:p w14:paraId="064EFE1B" w14:textId="77777777" w:rsidR="00A200C1" w:rsidRPr="00A70E3E" w:rsidRDefault="00A200C1" w:rsidP="00062EF3">
            <w:pPr>
              <w:pStyle w:val="TAL"/>
              <w:rPr>
                <w:ins w:id="783" w:author="Sunlin Zhu/Performance &amp; Regulation Standard Lab /SRC-Beijing/Engineer/Samsung Electronics" w:date="2024-04-29T22:08:00Z"/>
              </w:rPr>
            </w:pPr>
            <w:ins w:id="784" w:author="Sunlin Zhu/Performance &amp; Regulation Standard Lab /SRC-Beijing/Engineer/Samsung Electronics" w:date="2024-04-29T22:08:00Z">
              <w:r w:rsidRPr="00A70E3E">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F7700DE" w14:textId="77777777" w:rsidR="00A200C1" w:rsidRPr="00A70E3E" w:rsidRDefault="00A200C1" w:rsidP="00062EF3">
            <w:pPr>
              <w:pStyle w:val="TAL"/>
              <w:rPr>
                <w:ins w:id="785" w:author="Sunlin Zhu/Performance &amp; Regulation Standard Lab /SRC-Beijing/Engineer/Samsung Electronics" w:date="2024-04-29T22:08:00Z"/>
              </w:rPr>
            </w:pPr>
          </w:p>
        </w:tc>
      </w:tr>
      <w:tr w:rsidR="00A200C1" w:rsidRPr="00A70E3E" w14:paraId="522E5B86" w14:textId="77777777" w:rsidTr="00062EF3">
        <w:trPr>
          <w:cantSplit/>
          <w:trHeight w:val="683"/>
          <w:jc w:val="center"/>
          <w:ins w:id="786" w:author="Sunlin Zhu/Performance &amp; Regulation Standard Lab /SRC-Beijing/Engineer/Samsung Electronics" w:date="2024-04-29T22:08:00Z"/>
        </w:trPr>
        <w:tc>
          <w:tcPr>
            <w:tcW w:w="0" w:type="auto"/>
            <w:tcBorders>
              <w:top w:val="single" w:sz="4" w:space="0" w:color="auto"/>
              <w:left w:val="single" w:sz="4" w:space="0" w:color="auto"/>
              <w:bottom w:val="single" w:sz="4" w:space="0" w:color="auto"/>
              <w:right w:val="single" w:sz="4" w:space="0" w:color="auto"/>
            </w:tcBorders>
            <w:hideMark/>
          </w:tcPr>
          <w:p w14:paraId="5D6B30A4" w14:textId="77777777" w:rsidR="00A200C1" w:rsidRPr="00A70E3E" w:rsidRDefault="00A200C1" w:rsidP="00062EF3">
            <w:pPr>
              <w:pStyle w:val="TAL"/>
              <w:rPr>
                <w:ins w:id="787" w:author="Sunlin Zhu/Performance &amp; Regulation Standard Lab /SRC-Beijing/Engineer/Samsung Electronics" w:date="2024-04-29T22:08:00Z"/>
              </w:rPr>
            </w:pPr>
            <w:ins w:id="788" w:author="Sunlin Zhu/Performance &amp; Regulation Standard Lab /SRC-Beijing/Engineer/Samsung Electronics" w:date="2024-04-29T22:08:00Z">
              <w:r w:rsidRPr="00A70E3E">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435E20F" w14:textId="77777777" w:rsidR="00A200C1" w:rsidRPr="00A70E3E" w:rsidRDefault="00A200C1" w:rsidP="00062EF3">
            <w:pPr>
              <w:pStyle w:val="TAL"/>
              <w:rPr>
                <w:ins w:id="789" w:author="Sunlin Zhu/Performance &amp; Regulation Standard Lab /SRC-Beijing/Engineer/Samsung Electronics" w:date="2024-04-29T22:08:00Z"/>
              </w:rPr>
            </w:pPr>
            <w:ins w:id="790" w:author="Sunlin Zhu/Performance &amp; Regulation Standard Lab /SRC-Beijing/Engineer/Samsung Electronics" w:date="2024-04-29T22:08:00Z">
              <w:r w:rsidRPr="00A70E3E">
                <w:t>Table H.3.7-1 with condition DRX.3</w:t>
              </w:r>
            </w:ins>
          </w:p>
        </w:tc>
      </w:tr>
    </w:tbl>
    <w:p w14:paraId="29EF0806" w14:textId="0C4E4478" w:rsidR="009E5203" w:rsidRPr="00A200C1" w:rsidRDefault="009E5203" w:rsidP="00E541C7">
      <w:pPr>
        <w:rPr>
          <w:ins w:id="791" w:author="Sunlin Zhu/Performance &amp; Regulation Standard Lab /SRC-Beijing/Engineer/Samsung Electronics" w:date="2024-04-29T22:01:00Z"/>
        </w:rPr>
      </w:pPr>
    </w:p>
    <w:p w14:paraId="08A8EA03" w14:textId="05AB78E4" w:rsidR="00447E01" w:rsidRPr="00A70E3E" w:rsidRDefault="00447E01" w:rsidP="00447E01">
      <w:pPr>
        <w:pStyle w:val="H6"/>
        <w:rPr>
          <w:ins w:id="792" w:author="Sunlin Zhu/Performance &amp; Regulation Standard Lab /SRC-Beijing/Engineer/Samsung Electronics" w:date="2024-04-29T22:12:00Z"/>
          <w:lang w:eastAsia="sv-SE"/>
        </w:rPr>
      </w:pPr>
      <w:bookmarkStart w:id="793" w:name="_CR6_6_4_2_5"/>
      <w:ins w:id="794" w:author="Sunlin Zhu/Performance &amp; Regulation Standard Lab /SRC-Beijing/Engineer/Samsung Electronics" w:date="2024-04-29T22:12:00Z">
        <w:r w:rsidRPr="00A70E3E">
          <w:rPr>
            <w:lang w:eastAsia="sv-SE"/>
          </w:rPr>
          <w:t>6.6.4.</w:t>
        </w:r>
      </w:ins>
      <w:ins w:id="795" w:author="Sunlin Zhu/Performance &amp; Regulation Standard Lab /SRC-Beijing/Engineer/Samsung Electronics" w:date="2024-04-29T22:14:00Z">
        <w:r>
          <w:rPr>
            <w:lang w:eastAsia="sv-SE"/>
          </w:rPr>
          <w:t>6</w:t>
        </w:r>
      </w:ins>
      <w:ins w:id="796" w:author="Sunlin Zhu/Performance &amp; Regulation Standard Lab /SRC-Beijing/Engineer/Samsung Electronics" w:date="2024-04-29T22:12:00Z">
        <w:r w:rsidRPr="00A70E3E">
          <w:rPr>
            <w:lang w:eastAsia="sv-SE"/>
          </w:rPr>
          <w:t>.5</w:t>
        </w:r>
        <w:r w:rsidRPr="00A70E3E">
          <w:rPr>
            <w:lang w:eastAsia="sv-SE"/>
          </w:rPr>
          <w:tab/>
          <w:t>Test requirement</w:t>
        </w:r>
      </w:ins>
    </w:p>
    <w:bookmarkEnd w:id="793"/>
    <w:p w14:paraId="532624BE" w14:textId="02130E1C" w:rsidR="00447E01" w:rsidRPr="00A70E3E" w:rsidRDefault="00447E01" w:rsidP="00447E01">
      <w:pPr>
        <w:rPr>
          <w:ins w:id="797" w:author="Sunlin Zhu/Performance &amp; Regulation Standard Lab /SRC-Beijing/Engineer/Samsung Electronics" w:date="2024-04-29T22:12:00Z"/>
          <w:lang w:eastAsia="sv-SE"/>
        </w:rPr>
      </w:pPr>
      <w:ins w:id="798" w:author="Sunlin Zhu/Performance &amp; Regulation Standard Lab /SRC-Beijing/Engineer/Samsung Electronics" w:date="2024-04-29T22:12:00Z">
        <w:r w:rsidRPr="00A70E3E">
          <w:rPr>
            <w:lang w:eastAsia="sv-SE"/>
          </w:rPr>
          <w:t>Table 6.6.4.</w:t>
        </w:r>
      </w:ins>
      <w:ins w:id="799" w:author="Sunlin Zhu/Performance &amp; Regulation Standard Lab /SRC-Beijing/Engineer/Samsung Electronics" w:date="2024-04-29T22:14:00Z">
        <w:r>
          <w:rPr>
            <w:lang w:eastAsia="sv-SE"/>
          </w:rPr>
          <w:t>6</w:t>
        </w:r>
      </w:ins>
      <w:ins w:id="800" w:author="Sunlin Zhu/Performance &amp; Regulation Standard Lab /SRC-Beijing/Engineer/Samsung Electronics" w:date="2024-04-29T22:12:00Z">
        <w:r w:rsidRPr="00A70E3E">
          <w:rPr>
            <w:lang w:eastAsia="sv-SE"/>
          </w:rPr>
          <w:t>.5-1 defines the primary level settings including test tolerances for all tests.</w:t>
        </w:r>
      </w:ins>
    </w:p>
    <w:p w14:paraId="795C7AF1" w14:textId="77777777" w:rsidR="00447E01" w:rsidRPr="00A70E3E" w:rsidRDefault="00447E01" w:rsidP="00447E01">
      <w:pPr>
        <w:pStyle w:val="TH"/>
        <w:rPr>
          <w:ins w:id="801" w:author="Sunlin Zhu/Performance &amp; Regulation Standard Lab /SRC-Beijing/Engineer/Samsung Electronics" w:date="2024-04-29T22:12:00Z"/>
          <w:rFonts w:eastAsia="Malgun Gothic"/>
          <w:lang w:eastAsia="ko-KR"/>
        </w:rPr>
      </w:pPr>
      <w:bookmarkStart w:id="802" w:name="_CRTable6_6_4_2_51"/>
      <w:ins w:id="803" w:author="Sunlin Zhu/Performance &amp; Regulation Standard Lab /SRC-Beijing/Engineer/Samsung Electronics" w:date="2024-04-29T22:12:00Z">
        <w:r w:rsidRPr="00A70E3E">
          <w:rPr>
            <w:rFonts w:cs="v4.2.0"/>
          </w:rPr>
          <w:t xml:space="preserve">Table </w:t>
        </w:r>
        <w:bookmarkEnd w:id="802"/>
        <w:r w:rsidRPr="00A70E3E">
          <w:rPr>
            <w:lang w:eastAsia="sv-SE"/>
          </w:rPr>
          <w:t>6.6.4.2.5-1</w:t>
        </w:r>
        <w:r w:rsidRPr="00A70E3E">
          <w:rPr>
            <w:lang w:eastAsia="ko-KR"/>
          </w:rPr>
          <w:t>: SSB specific test parameters for NR SA SSB based L1-RSRP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47E01" w:rsidRPr="00542759" w14:paraId="65189E0A" w14:textId="77777777" w:rsidTr="00062EF3">
        <w:trPr>
          <w:trHeight w:val="187"/>
          <w:jc w:val="center"/>
          <w:ins w:id="804"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4850C7B" w14:textId="77777777" w:rsidR="00447E01" w:rsidRPr="00542759" w:rsidRDefault="00447E01" w:rsidP="00062EF3">
            <w:pPr>
              <w:keepNext/>
              <w:keepLines/>
              <w:spacing w:after="0"/>
              <w:jc w:val="center"/>
              <w:rPr>
                <w:ins w:id="805" w:author="Sunlin Zhu/Performance &amp; Regulation Standard Lab /SRC-Beijing/Engineer/Samsung Electronics" w:date="2024-04-29T22:13:00Z"/>
                <w:rFonts w:ascii="Arial" w:hAnsi="Arial"/>
                <w:b/>
                <w:sz w:val="18"/>
              </w:rPr>
            </w:pPr>
            <w:ins w:id="806" w:author="Sunlin Zhu/Performance &amp; Regulation Standard Lab /SRC-Beijing/Engineer/Samsung Electronics" w:date="2024-04-29T22:13:00Z">
              <w:r w:rsidRPr="00542759">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F3C9D68" w14:textId="77777777" w:rsidR="00447E01" w:rsidRPr="00542759" w:rsidRDefault="00447E01" w:rsidP="00062EF3">
            <w:pPr>
              <w:keepNext/>
              <w:keepLines/>
              <w:spacing w:after="0"/>
              <w:jc w:val="center"/>
              <w:rPr>
                <w:ins w:id="807" w:author="Sunlin Zhu/Performance &amp; Regulation Standard Lab /SRC-Beijing/Engineer/Samsung Electronics" w:date="2024-04-29T22:13:00Z"/>
                <w:rFonts w:ascii="Arial" w:hAnsi="Arial"/>
                <w:b/>
                <w:sz w:val="18"/>
              </w:rPr>
            </w:pPr>
            <w:proofErr w:type="spellStart"/>
            <w:ins w:id="808" w:author="Sunlin Zhu/Performance &amp; Regulation Standard Lab /SRC-Beijing/Engineer/Samsung Electronics" w:date="2024-04-29T22:13:00Z">
              <w:r w:rsidRPr="00542759">
                <w:rPr>
                  <w:rFonts w:ascii="Arial" w:hAnsi="Arial"/>
                  <w:b/>
                  <w:sz w:val="18"/>
                </w:rPr>
                <w:t>Config</w:t>
              </w:r>
              <w:proofErr w:type="spellEnd"/>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36F66A4" w14:textId="77777777" w:rsidR="00447E01" w:rsidRPr="00542759" w:rsidRDefault="00447E01" w:rsidP="00062EF3">
            <w:pPr>
              <w:keepNext/>
              <w:keepLines/>
              <w:spacing w:after="0"/>
              <w:jc w:val="center"/>
              <w:rPr>
                <w:ins w:id="809" w:author="Sunlin Zhu/Performance &amp; Regulation Standard Lab /SRC-Beijing/Engineer/Samsung Electronics" w:date="2024-04-29T22:13:00Z"/>
                <w:rFonts w:ascii="Arial" w:hAnsi="Arial"/>
                <w:b/>
                <w:sz w:val="18"/>
              </w:rPr>
            </w:pPr>
            <w:ins w:id="810" w:author="Sunlin Zhu/Performance &amp; Regulation Standard Lab /SRC-Beijing/Engineer/Samsung Electronics" w:date="2024-04-29T22:13:00Z">
              <w:r w:rsidRPr="00542759">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C15C7A" w14:textId="77777777" w:rsidR="00447E01" w:rsidRPr="009E27DC" w:rsidRDefault="00447E01" w:rsidP="00062EF3">
            <w:pPr>
              <w:keepNext/>
              <w:keepLines/>
              <w:spacing w:after="0"/>
              <w:jc w:val="center"/>
              <w:rPr>
                <w:ins w:id="811" w:author="Sunlin Zhu/Performance &amp; Regulation Standard Lab /SRC-Beijing/Engineer/Samsung Electronics" w:date="2024-04-29T22:13:00Z"/>
                <w:rFonts w:ascii="Arial" w:hAnsi="Arial"/>
                <w:b/>
                <w:sz w:val="18"/>
              </w:rPr>
            </w:pPr>
            <w:ins w:id="812" w:author="Sunlin Zhu/Performance &amp; Regulation Standard Lab /SRC-Beijing/Engineer/Samsung Electronics" w:date="2024-04-29T22:13:00Z">
              <w:r w:rsidRPr="009E27DC">
                <w:rPr>
                  <w:rFonts w:ascii="Arial" w:hAnsi="Arial"/>
                  <w:b/>
                  <w:sz w:val="18"/>
                </w:rPr>
                <w:t>SSB#0 of 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C055EF5" w14:textId="77777777" w:rsidR="00447E01" w:rsidRPr="009E27DC" w:rsidRDefault="00447E01" w:rsidP="00062EF3">
            <w:pPr>
              <w:keepNext/>
              <w:keepLines/>
              <w:spacing w:after="0"/>
              <w:jc w:val="center"/>
              <w:rPr>
                <w:ins w:id="813" w:author="Sunlin Zhu/Performance &amp; Regulation Standard Lab /SRC-Beijing/Engineer/Samsung Electronics" w:date="2024-04-29T22:13:00Z"/>
                <w:rFonts w:ascii="Arial" w:hAnsi="Arial"/>
                <w:b/>
                <w:sz w:val="18"/>
              </w:rPr>
            </w:pPr>
            <w:ins w:id="814" w:author="Sunlin Zhu/Performance &amp; Regulation Standard Lab /SRC-Beijing/Engineer/Samsung Electronics" w:date="2024-04-29T22:13:00Z">
              <w:r w:rsidRPr="009E27DC">
                <w:rPr>
                  <w:rFonts w:ascii="Arial" w:hAnsi="Arial"/>
                  <w:b/>
                  <w:sz w:val="18"/>
                </w:rPr>
                <w:t>SSB#1 of Cell 2</w:t>
              </w:r>
            </w:ins>
          </w:p>
        </w:tc>
      </w:tr>
      <w:tr w:rsidR="00447E01" w:rsidRPr="00542759" w14:paraId="26A36900" w14:textId="77777777" w:rsidTr="00062EF3">
        <w:trPr>
          <w:trHeight w:val="187"/>
          <w:jc w:val="center"/>
          <w:ins w:id="815"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7C73D8F2" w14:textId="77777777" w:rsidR="00447E01" w:rsidRPr="00542759" w:rsidRDefault="00447E01" w:rsidP="00062EF3">
            <w:pPr>
              <w:keepNext/>
              <w:keepLines/>
              <w:spacing w:after="0"/>
              <w:jc w:val="center"/>
              <w:rPr>
                <w:ins w:id="816" w:author="Sunlin Zhu/Performance &amp; Regulation Standard Lab /SRC-Beijing/Engineer/Samsung Electronics" w:date="2024-04-29T22:13:00Z"/>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356AAAA" w14:textId="77777777" w:rsidR="00447E01" w:rsidRPr="00542759" w:rsidRDefault="00447E01" w:rsidP="00062EF3">
            <w:pPr>
              <w:keepNext/>
              <w:keepLines/>
              <w:spacing w:after="0"/>
              <w:jc w:val="center"/>
              <w:rPr>
                <w:ins w:id="817" w:author="Sunlin Zhu/Performance &amp; Regulation Standard Lab /SRC-Beijing/Engineer/Samsung Electronics" w:date="2024-04-29T22:13:00Z"/>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EDDDADB" w14:textId="77777777" w:rsidR="00447E01" w:rsidRPr="00542759" w:rsidRDefault="00447E01" w:rsidP="00062EF3">
            <w:pPr>
              <w:keepNext/>
              <w:keepLines/>
              <w:spacing w:after="0"/>
              <w:jc w:val="center"/>
              <w:rPr>
                <w:ins w:id="818" w:author="Sunlin Zhu/Performance &amp; Regulation Standard Lab /SRC-Beijing/Engineer/Samsung Electronics" w:date="2024-04-29T22:13: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021C5A6" w14:textId="77777777" w:rsidR="00447E01" w:rsidRPr="00542759" w:rsidRDefault="00447E01" w:rsidP="00062EF3">
            <w:pPr>
              <w:keepNext/>
              <w:keepLines/>
              <w:spacing w:after="0"/>
              <w:jc w:val="center"/>
              <w:rPr>
                <w:ins w:id="819" w:author="Sunlin Zhu/Performance &amp; Regulation Standard Lab /SRC-Beijing/Engineer/Samsung Electronics" w:date="2024-04-29T22:13:00Z"/>
                <w:rFonts w:ascii="Arial" w:hAnsi="Arial"/>
                <w:b/>
                <w:sz w:val="18"/>
              </w:rPr>
            </w:pPr>
            <w:ins w:id="820" w:author="Sunlin Zhu/Performance &amp; Regulation Standard Lab /SRC-Beijing/Engineer/Samsung Electronics" w:date="2024-04-29T22:13:00Z">
              <w:r w:rsidRPr="00542759">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AA82CB8" w14:textId="77777777" w:rsidR="00447E01" w:rsidRPr="00542759" w:rsidRDefault="00447E01" w:rsidP="00062EF3">
            <w:pPr>
              <w:keepNext/>
              <w:keepLines/>
              <w:spacing w:after="0"/>
              <w:jc w:val="center"/>
              <w:rPr>
                <w:ins w:id="821" w:author="Sunlin Zhu/Performance &amp; Regulation Standard Lab /SRC-Beijing/Engineer/Samsung Electronics" w:date="2024-04-29T22:13:00Z"/>
                <w:rFonts w:ascii="Arial" w:hAnsi="Arial"/>
                <w:b/>
                <w:sz w:val="18"/>
              </w:rPr>
            </w:pPr>
            <w:ins w:id="822" w:author="Sunlin Zhu/Performance &amp; Regulation Standard Lab /SRC-Beijing/Engineer/Samsung Electronics" w:date="2024-04-29T22:13:00Z">
              <w:r w:rsidRPr="00542759">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0C8909F" w14:textId="77777777" w:rsidR="00447E01" w:rsidRPr="00542759" w:rsidRDefault="00447E01" w:rsidP="00062EF3">
            <w:pPr>
              <w:keepNext/>
              <w:keepLines/>
              <w:spacing w:after="0"/>
              <w:jc w:val="center"/>
              <w:rPr>
                <w:ins w:id="823" w:author="Sunlin Zhu/Performance &amp; Regulation Standard Lab /SRC-Beijing/Engineer/Samsung Electronics" w:date="2024-04-29T22:13:00Z"/>
                <w:rFonts w:ascii="Arial" w:hAnsi="Arial"/>
                <w:b/>
                <w:sz w:val="18"/>
              </w:rPr>
            </w:pPr>
            <w:ins w:id="824" w:author="Sunlin Zhu/Performance &amp; Regulation Standard Lab /SRC-Beijing/Engineer/Samsung Electronics" w:date="2024-04-29T22:13:00Z">
              <w:r w:rsidRPr="00542759">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960EE51" w14:textId="77777777" w:rsidR="00447E01" w:rsidRPr="00542759" w:rsidRDefault="00447E01" w:rsidP="00062EF3">
            <w:pPr>
              <w:keepNext/>
              <w:keepLines/>
              <w:spacing w:after="0"/>
              <w:jc w:val="center"/>
              <w:rPr>
                <w:ins w:id="825" w:author="Sunlin Zhu/Performance &amp; Regulation Standard Lab /SRC-Beijing/Engineer/Samsung Electronics" w:date="2024-04-29T22:13:00Z"/>
                <w:rFonts w:ascii="Arial" w:hAnsi="Arial"/>
                <w:b/>
                <w:sz w:val="18"/>
              </w:rPr>
            </w:pPr>
            <w:ins w:id="826" w:author="Sunlin Zhu/Performance &amp; Regulation Standard Lab /SRC-Beijing/Engineer/Samsung Electronics" w:date="2024-04-29T22:13:00Z">
              <w:r w:rsidRPr="00542759">
                <w:rPr>
                  <w:rFonts w:ascii="Arial" w:hAnsi="Arial"/>
                  <w:b/>
                  <w:sz w:val="18"/>
                </w:rPr>
                <w:t>T2</w:t>
              </w:r>
            </w:ins>
          </w:p>
        </w:tc>
      </w:tr>
      <w:tr w:rsidR="00447E01" w:rsidRPr="00542759" w14:paraId="08D1CCC7" w14:textId="77777777" w:rsidTr="00062EF3">
        <w:trPr>
          <w:trHeight w:val="187"/>
          <w:jc w:val="center"/>
          <w:ins w:id="827" w:author="Sunlin Zhu/Performance &amp; Regulation Standard Lab /SRC-Beijing/Engineer/Samsung Electronics" w:date="2024-04-29T22:13:00Z"/>
        </w:trPr>
        <w:tc>
          <w:tcPr>
            <w:tcW w:w="1509" w:type="dxa"/>
            <w:tcBorders>
              <w:top w:val="single" w:sz="4" w:space="0" w:color="auto"/>
              <w:left w:val="single" w:sz="4" w:space="0" w:color="auto"/>
              <w:bottom w:val="single" w:sz="4" w:space="0" w:color="auto"/>
              <w:right w:val="single" w:sz="4" w:space="0" w:color="auto"/>
            </w:tcBorders>
            <w:hideMark/>
          </w:tcPr>
          <w:p w14:paraId="65FFFB17" w14:textId="77777777" w:rsidR="00447E01" w:rsidRPr="00542759" w:rsidRDefault="00447E01" w:rsidP="00062EF3">
            <w:pPr>
              <w:keepNext/>
              <w:keepLines/>
              <w:spacing w:after="0"/>
              <w:rPr>
                <w:ins w:id="828" w:author="Sunlin Zhu/Performance &amp; Regulation Standard Lab /SRC-Beijing/Engineer/Samsung Electronics" w:date="2024-04-29T22:13:00Z"/>
                <w:rFonts w:ascii="Arial" w:hAnsi="Arial"/>
                <w:sz w:val="18"/>
                <w:vertAlign w:val="superscript"/>
              </w:rPr>
            </w:pPr>
            <w:ins w:id="829"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250F0CCA" wp14:editId="4D6A590E">
                    <wp:extent cx="228600" cy="228600"/>
                    <wp:effectExtent l="0" t="0" r="0" b="0"/>
                    <wp:docPr id="1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850963F" w14:textId="77777777" w:rsidR="00447E01" w:rsidRPr="00542759" w:rsidRDefault="00447E01" w:rsidP="00062EF3">
            <w:pPr>
              <w:keepNext/>
              <w:keepLines/>
              <w:spacing w:after="0"/>
              <w:jc w:val="center"/>
              <w:rPr>
                <w:ins w:id="830" w:author="Sunlin Zhu/Performance &amp; Regulation Standard Lab /SRC-Beijing/Engineer/Samsung Electronics" w:date="2024-04-29T22:13:00Z"/>
                <w:rFonts w:ascii="Arial" w:hAnsi="Arial"/>
                <w:sz w:val="18"/>
              </w:rPr>
            </w:pPr>
            <w:ins w:id="831" w:author="Sunlin Zhu/Performance &amp; Regulation Standard Lab /SRC-Beijing/Engineer/Samsung Electronics" w:date="2024-04-29T22:13: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36A0B026" w14:textId="77777777" w:rsidR="00447E01" w:rsidRPr="00542759" w:rsidRDefault="00447E01" w:rsidP="00062EF3">
            <w:pPr>
              <w:keepNext/>
              <w:keepLines/>
              <w:spacing w:after="0"/>
              <w:jc w:val="center"/>
              <w:rPr>
                <w:ins w:id="832" w:author="Sunlin Zhu/Performance &amp; Regulation Standard Lab /SRC-Beijing/Engineer/Samsung Electronics" w:date="2024-04-29T22:13:00Z"/>
                <w:rFonts w:ascii="Arial" w:hAnsi="Arial"/>
                <w:sz w:val="18"/>
              </w:rPr>
            </w:pPr>
            <w:proofErr w:type="spellStart"/>
            <w:ins w:id="833"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4D9283A9" w14:textId="592F1BE4" w:rsidR="00447E01" w:rsidRPr="00542759" w:rsidRDefault="00447E01" w:rsidP="00062EF3">
            <w:pPr>
              <w:keepNext/>
              <w:keepLines/>
              <w:spacing w:after="0"/>
              <w:jc w:val="center"/>
              <w:rPr>
                <w:ins w:id="834" w:author="Sunlin Zhu/Performance &amp; Regulation Standard Lab /SRC-Beijing/Engineer/Samsung Electronics" w:date="2024-04-29T22:13:00Z"/>
                <w:rFonts w:ascii="Arial" w:hAnsi="Arial"/>
                <w:sz w:val="18"/>
              </w:rPr>
            </w:pPr>
            <w:ins w:id="835" w:author="Sunlin Zhu/Performance &amp; Regulation Standard Lab /SRC-Beijing/Engineer/Samsung Electronics" w:date="2024-04-29T22:13:00Z">
              <w:r w:rsidRPr="00542759">
                <w:rPr>
                  <w:rFonts w:ascii="Arial" w:hAnsi="Arial"/>
                  <w:sz w:val="18"/>
                </w:rPr>
                <w:t>-94.65</w:t>
              </w:r>
            </w:ins>
            <w:ins w:id="836" w:author="Sunlin Zhu/Performance &amp; Regulation Standard Lab /SRC-Beijing/Engineer/Samsung Electronics" w:date="2024-04-29T22:17:00Z">
              <w:r w:rsidR="00065F69">
                <w:rPr>
                  <w:rFonts w:ascii="Arial" w:hAnsi="Arial"/>
                  <w:sz w:val="18"/>
                </w:rPr>
                <w:t>+TT</w:t>
              </w:r>
            </w:ins>
          </w:p>
        </w:tc>
      </w:tr>
      <w:tr w:rsidR="00447E01" w:rsidRPr="00542759" w14:paraId="5C42E5C6" w14:textId="77777777" w:rsidTr="00062EF3">
        <w:trPr>
          <w:trHeight w:val="187"/>
          <w:jc w:val="center"/>
          <w:ins w:id="837"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hideMark/>
          </w:tcPr>
          <w:p w14:paraId="73A9B4B9" w14:textId="77777777" w:rsidR="00447E01" w:rsidRPr="00542759" w:rsidRDefault="00447E01" w:rsidP="00062EF3">
            <w:pPr>
              <w:keepNext/>
              <w:keepLines/>
              <w:spacing w:after="0"/>
              <w:rPr>
                <w:ins w:id="838" w:author="Sunlin Zhu/Performance &amp; Regulation Standard Lab /SRC-Beijing/Engineer/Samsung Electronics" w:date="2024-04-29T22:13:00Z"/>
                <w:rFonts w:ascii="Arial" w:eastAsia="Calibri" w:hAnsi="Arial"/>
                <w:sz w:val="18"/>
                <w:szCs w:val="22"/>
              </w:rPr>
            </w:pPr>
            <w:ins w:id="839"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03E7465B" wp14:editId="5A82C37C">
                    <wp:extent cx="228600" cy="228600"/>
                    <wp:effectExtent l="0" t="0" r="0" b="0"/>
                    <wp:docPr id="12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42759">
                <w:rPr>
                  <w:rFonts w:ascii="Arial"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50871385" w14:textId="77777777" w:rsidR="00447E01" w:rsidRPr="00542759" w:rsidRDefault="00447E01" w:rsidP="00062EF3">
            <w:pPr>
              <w:keepNext/>
              <w:keepLines/>
              <w:spacing w:after="0"/>
              <w:jc w:val="center"/>
              <w:rPr>
                <w:ins w:id="840" w:author="Sunlin Zhu/Performance &amp; Regulation Standard Lab /SRC-Beijing/Engineer/Samsung Electronics" w:date="2024-04-29T22:13:00Z"/>
                <w:rFonts w:ascii="Arial" w:hAnsi="Arial"/>
                <w:sz w:val="18"/>
              </w:rPr>
            </w:pPr>
            <w:ins w:id="841" w:author="Sunlin Zhu/Performance &amp; Regulation Standard Lab /SRC-Beijing/Engineer/Samsung Electronics" w:date="2024-04-29T22:13:00Z">
              <w:r w:rsidRPr="00542759">
                <w:rPr>
                  <w:rFonts w:ascii="Arial" w:hAnsi="Arial"/>
                  <w:sz w:val="18"/>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6904A7F6" w14:textId="77777777" w:rsidR="00447E01" w:rsidRPr="00542759" w:rsidRDefault="00447E01" w:rsidP="00062EF3">
            <w:pPr>
              <w:keepNext/>
              <w:keepLines/>
              <w:spacing w:after="0"/>
              <w:jc w:val="center"/>
              <w:rPr>
                <w:ins w:id="842" w:author="Sunlin Zhu/Performance &amp; Regulation Standard Lab /SRC-Beijing/Engineer/Samsung Electronics" w:date="2024-04-29T22:13:00Z"/>
                <w:rFonts w:ascii="Arial" w:eastAsia="Calibri" w:hAnsi="Arial"/>
                <w:sz w:val="18"/>
                <w:szCs w:val="22"/>
              </w:rPr>
            </w:pPr>
            <w:proofErr w:type="spellStart"/>
            <w:ins w:id="843" w:author="Sunlin Zhu/Performance &amp; Regulation Standard Lab /SRC-Beijing/Engineer/Samsung Electronics" w:date="2024-04-29T22:13:00Z">
              <w:r w:rsidRPr="00542759">
                <w:rPr>
                  <w:rFonts w:ascii="Arial" w:eastAsia="Calibri" w:hAnsi="Arial"/>
                  <w:sz w:val="18"/>
                  <w:szCs w:val="22"/>
                </w:rPr>
                <w:t>dBm</w:t>
              </w:r>
              <w:proofErr w:type="spellEnd"/>
              <w:r w:rsidRPr="00542759">
                <w:rPr>
                  <w:rFonts w:ascii="Arial" w:eastAsia="Calibri" w:hAnsi="Arial"/>
                  <w:sz w:val="18"/>
                  <w:szCs w:val="22"/>
                </w:rPr>
                <w:t>/SSB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2AC6F9E" w14:textId="617BEF58" w:rsidR="00447E01" w:rsidRPr="00542759" w:rsidRDefault="00447E01" w:rsidP="00062EF3">
            <w:pPr>
              <w:keepNext/>
              <w:keepLines/>
              <w:spacing w:after="0"/>
              <w:jc w:val="center"/>
              <w:rPr>
                <w:ins w:id="844" w:author="Sunlin Zhu/Performance &amp; Regulation Standard Lab /SRC-Beijing/Engineer/Samsung Electronics" w:date="2024-04-29T22:13:00Z"/>
                <w:rFonts w:ascii="Arial" w:eastAsia="Calibri" w:hAnsi="Arial"/>
                <w:sz w:val="18"/>
                <w:szCs w:val="22"/>
              </w:rPr>
            </w:pPr>
            <w:ins w:id="845" w:author="Sunlin Zhu/Performance &amp; Regulation Standard Lab /SRC-Beijing/Engineer/Samsung Electronics" w:date="2024-04-29T22:13:00Z">
              <w:r w:rsidRPr="00542759">
                <w:rPr>
                  <w:rFonts w:ascii="Arial" w:eastAsia="Calibri" w:hAnsi="Arial"/>
                  <w:sz w:val="18"/>
                  <w:szCs w:val="22"/>
                </w:rPr>
                <w:t>-94.65</w:t>
              </w:r>
            </w:ins>
            <w:ins w:id="846" w:author="Sunlin Zhu/Performance &amp; Regulation Standard Lab /SRC-Beijing/Engineer/Samsung Electronics" w:date="2024-04-29T22:17:00Z">
              <w:r w:rsidR="00065F69">
                <w:rPr>
                  <w:rFonts w:ascii="Arial" w:eastAsia="Calibri" w:hAnsi="Arial"/>
                  <w:sz w:val="18"/>
                  <w:szCs w:val="22"/>
                </w:rPr>
                <w:t>+TT</w:t>
              </w:r>
            </w:ins>
          </w:p>
        </w:tc>
      </w:tr>
      <w:tr w:rsidR="00447E01" w:rsidRPr="00542759" w14:paraId="4622C24F" w14:textId="77777777" w:rsidTr="00062EF3">
        <w:trPr>
          <w:trHeight w:val="187"/>
          <w:jc w:val="center"/>
          <w:ins w:id="847"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hideMark/>
          </w:tcPr>
          <w:p w14:paraId="0D75D3FF" w14:textId="77777777" w:rsidR="00447E01" w:rsidRPr="00542759" w:rsidRDefault="00447E01" w:rsidP="00062EF3">
            <w:pPr>
              <w:keepNext/>
              <w:keepLines/>
              <w:spacing w:after="0"/>
              <w:rPr>
                <w:ins w:id="848" w:author="Sunlin Zhu/Performance &amp; Regulation Standard Lab /SRC-Beijing/Engineer/Samsung Electronics" w:date="2024-04-29T22:13:00Z"/>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7C5282CC" w14:textId="77777777" w:rsidR="00447E01" w:rsidRPr="00542759" w:rsidRDefault="00447E01" w:rsidP="00062EF3">
            <w:pPr>
              <w:keepNext/>
              <w:keepLines/>
              <w:spacing w:after="0"/>
              <w:jc w:val="center"/>
              <w:rPr>
                <w:ins w:id="849" w:author="Sunlin Zhu/Performance &amp; Regulation Standard Lab /SRC-Beijing/Engineer/Samsung Electronics" w:date="2024-04-29T22:13:00Z"/>
                <w:rFonts w:ascii="Arial" w:hAnsi="Arial"/>
                <w:sz w:val="18"/>
              </w:rPr>
            </w:pPr>
            <w:ins w:id="850" w:author="Sunlin Zhu/Performance &amp; Regulation Standard Lab /SRC-Beijing/Engineer/Samsung Electronics" w:date="2024-04-29T22:13:00Z">
              <w:r w:rsidRPr="00542759">
                <w:rPr>
                  <w:rFonts w:ascii="Arial" w:hAnsi="Arial"/>
                  <w:sz w:val="18"/>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0470CFEA" w14:textId="77777777" w:rsidR="00447E01" w:rsidRPr="00542759" w:rsidRDefault="00447E01" w:rsidP="00062EF3">
            <w:pPr>
              <w:keepNext/>
              <w:keepLines/>
              <w:spacing w:after="0"/>
              <w:jc w:val="center"/>
              <w:rPr>
                <w:ins w:id="851" w:author="Sunlin Zhu/Performance &amp; Regulation Standard Lab /SRC-Beijing/Engineer/Samsung Electronics" w:date="2024-04-29T22:13:00Z"/>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76E4E499" w14:textId="2AED1354" w:rsidR="00447E01" w:rsidRPr="00542759" w:rsidRDefault="00447E01" w:rsidP="00062EF3">
            <w:pPr>
              <w:keepNext/>
              <w:keepLines/>
              <w:spacing w:after="0"/>
              <w:jc w:val="center"/>
              <w:rPr>
                <w:ins w:id="852" w:author="Sunlin Zhu/Performance &amp; Regulation Standard Lab /SRC-Beijing/Engineer/Samsung Electronics" w:date="2024-04-29T22:13:00Z"/>
                <w:rFonts w:ascii="Arial" w:eastAsia="Calibri" w:hAnsi="Arial"/>
                <w:sz w:val="18"/>
                <w:szCs w:val="22"/>
              </w:rPr>
            </w:pPr>
            <w:ins w:id="853" w:author="Sunlin Zhu/Performance &amp; Regulation Standard Lab /SRC-Beijing/Engineer/Samsung Electronics" w:date="2024-04-29T22:13:00Z">
              <w:r w:rsidRPr="00542759">
                <w:rPr>
                  <w:rFonts w:ascii="Arial" w:eastAsia="Calibri" w:hAnsi="Arial"/>
                  <w:sz w:val="18"/>
                  <w:szCs w:val="22"/>
                </w:rPr>
                <w:t>-91.65</w:t>
              </w:r>
            </w:ins>
            <w:ins w:id="854" w:author="Sunlin Zhu/Performance &amp; Regulation Standard Lab /SRC-Beijing/Engineer/Samsung Electronics" w:date="2024-04-29T22:17:00Z">
              <w:r w:rsidR="00065F69">
                <w:rPr>
                  <w:rFonts w:ascii="Arial" w:eastAsia="Calibri" w:hAnsi="Arial"/>
                  <w:sz w:val="18"/>
                  <w:szCs w:val="22"/>
                </w:rPr>
                <w:t>+TT</w:t>
              </w:r>
            </w:ins>
          </w:p>
        </w:tc>
      </w:tr>
      <w:tr w:rsidR="00447E01" w:rsidRPr="00542759" w14:paraId="53F2DE44" w14:textId="77777777" w:rsidTr="00062EF3">
        <w:trPr>
          <w:trHeight w:val="187"/>
          <w:jc w:val="center"/>
          <w:ins w:id="855" w:author="Sunlin Zhu/Performance &amp; Regulation Standard Lab /SRC-Beijing/Engineer/Samsung Electronics" w:date="2024-04-29T22:13:00Z"/>
        </w:trPr>
        <w:tc>
          <w:tcPr>
            <w:tcW w:w="1509" w:type="dxa"/>
            <w:tcBorders>
              <w:top w:val="single" w:sz="4" w:space="0" w:color="auto"/>
              <w:left w:val="single" w:sz="4" w:space="0" w:color="auto"/>
              <w:bottom w:val="single" w:sz="4" w:space="0" w:color="auto"/>
              <w:right w:val="single" w:sz="4" w:space="0" w:color="auto"/>
            </w:tcBorders>
            <w:hideMark/>
          </w:tcPr>
          <w:p w14:paraId="3E852CF0" w14:textId="77777777" w:rsidR="00447E01" w:rsidRPr="00542759" w:rsidRDefault="00447E01" w:rsidP="00062EF3">
            <w:pPr>
              <w:keepNext/>
              <w:keepLines/>
              <w:spacing w:after="0"/>
              <w:rPr>
                <w:ins w:id="856" w:author="Sunlin Zhu/Performance &amp; Regulation Standard Lab /SRC-Beijing/Engineer/Samsung Electronics" w:date="2024-04-29T22:13:00Z"/>
                <w:rFonts w:ascii="Arial" w:hAnsi="Arial"/>
                <w:sz w:val="18"/>
              </w:rPr>
            </w:pPr>
            <w:ins w:id="857"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65924F40" wp14:editId="38F736F9">
                    <wp:extent cx="381000" cy="228600"/>
                    <wp:effectExtent l="0" t="0" r="0" b="0"/>
                    <wp:docPr id="288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619BDAB" w14:textId="77777777" w:rsidR="00447E01" w:rsidRPr="00542759" w:rsidRDefault="00447E01" w:rsidP="00062EF3">
            <w:pPr>
              <w:keepNext/>
              <w:keepLines/>
              <w:spacing w:after="0"/>
              <w:jc w:val="center"/>
              <w:rPr>
                <w:ins w:id="858" w:author="Sunlin Zhu/Performance &amp; Regulation Standard Lab /SRC-Beijing/Engineer/Samsung Electronics" w:date="2024-04-29T22:13:00Z"/>
                <w:rFonts w:ascii="Arial" w:hAnsi="Arial"/>
                <w:sz w:val="18"/>
              </w:rPr>
            </w:pPr>
            <w:ins w:id="859" w:author="Sunlin Zhu/Performance &amp; Regulation Standard Lab /SRC-Beijing/Engineer/Samsung Electronics" w:date="2024-04-29T22:13: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748E11B9" w14:textId="77777777" w:rsidR="00447E01" w:rsidRPr="00542759" w:rsidRDefault="00447E01" w:rsidP="00062EF3">
            <w:pPr>
              <w:keepNext/>
              <w:keepLines/>
              <w:spacing w:after="0"/>
              <w:jc w:val="center"/>
              <w:rPr>
                <w:ins w:id="860" w:author="Sunlin Zhu/Performance &amp; Regulation Standard Lab /SRC-Beijing/Engineer/Samsung Electronics" w:date="2024-04-29T22:13:00Z"/>
                <w:rFonts w:ascii="Arial" w:hAnsi="Arial"/>
                <w:sz w:val="18"/>
              </w:rPr>
            </w:pPr>
            <w:ins w:id="861" w:author="Sunlin Zhu/Performance &amp; Regulation Standard Lab /SRC-Beijing/Engineer/Samsung Electronics" w:date="2024-04-29T22:13:00Z">
              <w:r w:rsidRPr="00542759">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094AE6CA" w14:textId="28CF15E1" w:rsidR="00447E01" w:rsidRPr="00542759" w:rsidRDefault="00447E01" w:rsidP="00062EF3">
            <w:pPr>
              <w:keepNext/>
              <w:keepLines/>
              <w:spacing w:after="0"/>
              <w:jc w:val="center"/>
              <w:rPr>
                <w:ins w:id="862" w:author="Sunlin Zhu/Performance &amp; Regulation Standard Lab /SRC-Beijing/Engineer/Samsung Electronics" w:date="2024-04-29T22:13:00Z"/>
                <w:rFonts w:ascii="Arial" w:hAnsi="Arial"/>
                <w:sz w:val="18"/>
              </w:rPr>
            </w:pPr>
            <w:ins w:id="863" w:author="Sunlin Zhu/Performance &amp; Regulation Standard Lab /SRC-Beijing/Engineer/Samsung Electronics" w:date="2024-04-29T22:13:00Z">
              <w:r w:rsidRPr="00542759">
                <w:rPr>
                  <w:rFonts w:ascii="Arial" w:hAnsi="Arial"/>
                  <w:sz w:val="18"/>
                </w:rPr>
                <w:t>0</w:t>
              </w:r>
            </w:ins>
            <w:ins w:id="864" w:author="Sunlin Zhu/Performance &amp; Regulation Standard Lab /SRC-Beijing/Engineer/Samsung Electronics" w:date="2024-04-29T22:17: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19847B2C" w14:textId="0632CBD5" w:rsidR="00447E01" w:rsidRPr="00542759" w:rsidRDefault="00447E01" w:rsidP="00062EF3">
            <w:pPr>
              <w:keepNext/>
              <w:keepLines/>
              <w:spacing w:after="0"/>
              <w:jc w:val="center"/>
              <w:rPr>
                <w:ins w:id="865" w:author="Sunlin Zhu/Performance &amp; Regulation Standard Lab /SRC-Beijing/Engineer/Samsung Electronics" w:date="2024-04-29T22:13:00Z"/>
                <w:rFonts w:ascii="Arial" w:hAnsi="Arial"/>
                <w:sz w:val="18"/>
              </w:rPr>
            </w:pPr>
            <w:ins w:id="866" w:author="Sunlin Zhu/Performance &amp; Regulation Standard Lab /SRC-Beijing/Engineer/Samsung Electronics" w:date="2024-04-29T22:13:00Z">
              <w:r w:rsidRPr="00542759">
                <w:rPr>
                  <w:rFonts w:ascii="Arial" w:hAnsi="Arial"/>
                  <w:sz w:val="18"/>
                </w:rPr>
                <w:t>0</w:t>
              </w:r>
            </w:ins>
            <w:ins w:id="867" w:author="Sunlin Zhu/Performance &amp; Regulation Standard Lab /SRC-Beijing/Engineer/Samsung Electronics" w:date="2024-04-29T22:17: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0A760BC6" w14:textId="77777777" w:rsidR="00447E01" w:rsidRPr="00542759" w:rsidRDefault="00447E01" w:rsidP="00062EF3">
            <w:pPr>
              <w:keepNext/>
              <w:keepLines/>
              <w:spacing w:after="0"/>
              <w:jc w:val="center"/>
              <w:rPr>
                <w:ins w:id="868" w:author="Sunlin Zhu/Performance &amp; Regulation Standard Lab /SRC-Beijing/Engineer/Samsung Electronics" w:date="2024-04-29T22:13:00Z"/>
                <w:rFonts w:ascii="Arial" w:hAnsi="Arial"/>
                <w:sz w:val="18"/>
              </w:rPr>
            </w:pPr>
            <w:ins w:id="869"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6DAE54AA" w14:textId="2F9F1B62" w:rsidR="00447E01" w:rsidRPr="00542759" w:rsidRDefault="00447E01" w:rsidP="00062EF3">
            <w:pPr>
              <w:keepNext/>
              <w:keepLines/>
              <w:spacing w:after="0"/>
              <w:jc w:val="center"/>
              <w:rPr>
                <w:ins w:id="870" w:author="Sunlin Zhu/Performance &amp; Regulation Standard Lab /SRC-Beijing/Engineer/Samsung Electronics" w:date="2024-04-29T22:13:00Z"/>
                <w:rFonts w:ascii="Arial" w:hAnsi="Arial"/>
                <w:sz w:val="18"/>
              </w:rPr>
            </w:pPr>
            <w:ins w:id="871" w:author="Sunlin Zhu/Performance &amp; Regulation Standard Lab /SRC-Beijing/Engineer/Samsung Electronics" w:date="2024-04-29T22:13:00Z">
              <w:r w:rsidRPr="00542759">
                <w:rPr>
                  <w:rFonts w:ascii="Arial" w:hAnsi="Arial"/>
                  <w:sz w:val="18"/>
                </w:rPr>
                <w:t>3</w:t>
              </w:r>
            </w:ins>
            <w:ins w:id="872" w:author="Sunlin Zhu/Performance &amp; Regulation Standard Lab /SRC-Beijing/Engineer/Samsung Electronics" w:date="2024-04-29T22:17:00Z">
              <w:r w:rsidR="00065F69">
                <w:rPr>
                  <w:rFonts w:ascii="Arial" w:hAnsi="Arial"/>
                  <w:sz w:val="18"/>
                </w:rPr>
                <w:t>+TT</w:t>
              </w:r>
            </w:ins>
          </w:p>
        </w:tc>
      </w:tr>
      <w:tr w:rsidR="00447E01" w:rsidRPr="00542759" w14:paraId="13301766" w14:textId="77777777" w:rsidTr="00062EF3">
        <w:trPr>
          <w:trHeight w:val="187"/>
          <w:jc w:val="center"/>
          <w:ins w:id="873"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hideMark/>
          </w:tcPr>
          <w:p w14:paraId="2745AEBF" w14:textId="77777777" w:rsidR="00447E01" w:rsidRPr="00542759" w:rsidRDefault="00447E01" w:rsidP="00062EF3">
            <w:pPr>
              <w:keepNext/>
              <w:keepLines/>
              <w:spacing w:after="0"/>
              <w:rPr>
                <w:ins w:id="874" w:author="Sunlin Zhu/Performance &amp; Regulation Standard Lab /SRC-Beijing/Engineer/Samsung Electronics" w:date="2024-04-29T22:13:00Z"/>
                <w:rFonts w:ascii="Arial" w:hAnsi="Arial"/>
                <w:sz w:val="18"/>
                <w:vertAlign w:val="superscript"/>
              </w:rPr>
            </w:pPr>
            <w:ins w:id="875" w:author="Sunlin Zhu/Performance &amp; Regulation Standard Lab /SRC-Beijing/Engineer/Samsung Electronics" w:date="2024-04-29T22:13:00Z">
              <w:r w:rsidRPr="00542759">
                <w:rPr>
                  <w:rFonts w:ascii="Arial" w:hAnsi="Arial"/>
                  <w:sz w:val="18"/>
                </w:rPr>
                <w:t xml:space="preserve">SSB RSRP </w:t>
              </w:r>
              <w:r w:rsidRPr="00542759">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374D9946" w14:textId="77777777" w:rsidR="00447E01" w:rsidRPr="00542759" w:rsidRDefault="00447E01" w:rsidP="00062EF3">
            <w:pPr>
              <w:keepNext/>
              <w:keepLines/>
              <w:spacing w:after="0"/>
              <w:jc w:val="center"/>
              <w:rPr>
                <w:ins w:id="876" w:author="Sunlin Zhu/Performance &amp; Regulation Standard Lab /SRC-Beijing/Engineer/Samsung Electronics" w:date="2024-04-29T22:13:00Z"/>
                <w:rFonts w:ascii="Arial" w:hAnsi="Arial"/>
                <w:sz w:val="18"/>
              </w:rPr>
            </w:pPr>
            <w:ins w:id="877" w:author="Sunlin Zhu/Performance &amp; Regulation Standard Lab /SRC-Beijing/Engineer/Samsung Electronics" w:date="2024-04-29T22:13:00Z">
              <w:r w:rsidRPr="00542759">
                <w:rPr>
                  <w:rFonts w:ascii="Arial" w:eastAsia="Calibri" w:hAnsi="Arial"/>
                  <w:sz w:val="18"/>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36FDDBA3" w14:textId="77777777" w:rsidR="00447E01" w:rsidRPr="00542759" w:rsidRDefault="00447E01" w:rsidP="00062EF3">
            <w:pPr>
              <w:keepNext/>
              <w:keepLines/>
              <w:spacing w:after="0"/>
              <w:jc w:val="center"/>
              <w:rPr>
                <w:ins w:id="878" w:author="Sunlin Zhu/Performance &amp; Regulation Standard Lab /SRC-Beijing/Engineer/Samsung Electronics" w:date="2024-04-29T22:13:00Z"/>
                <w:rFonts w:ascii="Arial" w:hAnsi="Arial"/>
                <w:sz w:val="18"/>
              </w:rPr>
            </w:pPr>
            <w:proofErr w:type="spellStart"/>
            <w:ins w:id="879"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/SSB SCS</w:t>
              </w:r>
            </w:ins>
          </w:p>
        </w:tc>
        <w:tc>
          <w:tcPr>
            <w:tcW w:w="871" w:type="dxa"/>
            <w:tcBorders>
              <w:top w:val="single" w:sz="4" w:space="0" w:color="auto"/>
              <w:left w:val="single" w:sz="4" w:space="0" w:color="auto"/>
              <w:bottom w:val="single" w:sz="4" w:space="0" w:color="auto"/>
              <w:right w:val="single" w:sz="4" w:space="0" w:color="auto"/>
            </w:tcBorders>
            <w:hideMark/>
          </w:tcPr>
          <w:p w14:paraId="43DFC173" w14:textId="2B626842" w:rsidR="00447E01" w:rsidRPr="00542759" w:rsidRDefault="00447E01" w:rsidP="00062EF3">
            <w:pPr>
              <w:keepNext/>
              <w:keepLines/>
              <w:spacing w:after="0"/>
              <w:jc w:val="center"/>
              <w:rPr>
                <w:ins w:id="880" w:author="Sunlin Zhu/Performance &amp; Regulation Standard Lab /SRC-Beijing/Engineer/Samsung Electronics" w:date="2024-04-29T22:13:00Z"/>
                <w:rFonts w:ascii="Arial" w:hAnsi="Arial"/>
                <w:sz w:val="18"/>
              </w:rPr>
            </w:pPr>
            <w:ins w:id="881" w:author="Sunlin Zhu/Performance &amp; Regulation Standard Lab /SRC-Beijing/Engineer/Samsung Electronics" w:date="2024-04-29T22:13:00Z">
              <w:r w:rsidRPr="00542759">
                <w:rPr>
                  <w:rFonts w:ascii="Arial" w:hAnsi="Arial"/>
                  <w:sz w:val="18"/>
                </w:rPr>
                <w:t>-94.65</w:t>
              </w:r>
            </w:ins>
            <w:ins w:id="882" w:author="Sunlin Zhu/Performance &amp; Regulation Standard Lab /SRC-Beijing/Engineer/Samsung Electronics" w:date="2024-04-29T22:17: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7A0D2C52" w14:textId="20ACA97D" w:rsidR="00447E01" w:rsidRPr="00542759" w:rsidRDefault="00447E01" w:rsidP="00062EF3">
            <w:pPr>
              <w:keepNext/>
              <w:keepLines/>
              <w:spacing w:after="0"/>
              <w:jc w:val="center"/>
              <w:rPr>
                <w:ins w:id="883" w:author="Sunlin Zhu/Performance &amp; Regulation Standard Lab /SRC-Beijing/Engineer/Samsung Electronics" w:date="2024-04-29T22:13:00Z"/>
                <w:rFonts w:ascii="Arial" w:hAnsi="Arial"/>
                <w:sz w:val="18"/>
              </w:rPr>
            </w:pPr>
            <w:ins w:id="884" w:author="Sunlin Zhu/Performance &amp; Regulation Standard Lab /SRC-Beijing/Engineer/Samsung Electronics" w:date="2024-04-29T22:13:00Z">
              <w:r w:rsidRPr="00542759">
                <w:rPr>
                  <w:rFonts w:ascii="Arial" w:hAnsi="Arial"/>
                  <w:sz w:val="18"/>
                </w:rPr>
                <w:t>-94.65</w:t>
              </w:r>
            </w:ins>
            <w:ins w:id="885" w:author="Sunlin Zhu/Performance &amp; Regulation Standard Lab /SRC-Beijing/Engineer/Samsung Electronics" w:date="2024-04-29T22:18: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666A33EF" w14:textId="77777777" w:rsidR="00447E01" w:rsidRPr="00542759" w:rsidRDefault="00447E01" w:rsidP="00062EF3">
            <w:pPr>
              <w:keepNext/>
              <w:keepLines/>
              <w:spacing w:after="0"/>
              <w:jc w:val="center"/>
              <w:rPr>
                <w:ins w:id="886" w:author="Sunlin Zhu/Performance &amp; Regulation Standard Lab /SRC-Beijing/Engineer/Samsung Electronics" w:date="2024-04-29T22:13:00Z"/>
                <w:rFonts w:ascii="Arial" w:hAnsi="Arial"/>
                <w:sz w:val="18"/>
              </w:rPr>
            </w:pPr>
            <w:ins w:id="887"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13573244" w14:textId="5E4A2649" w:rsidR="00447E01" w:rsidRPr="00542759" w:rsidRDefault="00447E01" w:rsidP="00062EF3">
            <w:pPr>
              <w:keepNext/>
              <w:keepLines/>
              <w:spacing w:after="0"/>
              <w:jc w:val="center"/>
              <w:rPr>
                <w:ins w:id="888" w:author="Sunlin Zhu/Performance &amp; Regulation Standard Lab /SRC-Beijing/Engineer/Samsung Electronics" w:date="2024-04-29T22:13:00Z"/>
                <w:rFonts w:ascii="Arial" w:hAnsi="Arial"/>
                <w:sz w:val="18"/>
              </w:rPr>
            </w:pPr>
            <w:ins w:id="889" w:author="Sunlin Zhu/Performance &amp; Regulation Standard Lab /SRC-Beijing/Engineer/Samsung Electronics" w:date="2024-04-29T22:13:00Z">
              <w:r w:rsidRPr="00542759">
                <w:rPr>
                  <w:rFonts w:ascii="Arial" w:hAnsi="Arial"/>
                  <w:sz w:val="18"/>
                </w:rPr>
                <w:t>-91.65</w:t>
              </w:r>
            </w:ins>
            <w:ins w:id="890" w:author="Sunlin Zhu/Performance &amp; Regulation Standard Lab /SRC-Beijing/Engineer/Samsung Electronics" w:date="2024-04-29T22:18:00Z">
              <w:r w:rsidR="00065F69">
                <w:rPr>
                  <w:rFonts w:ascii="Arial" w:hAnsi="Arial"/>
                  <w:sz w:val="18"/>
                </w:rPr>
                <w:t>+TT</w:t>
              </w:r>
            </w:ins>
          </w:p>
        </w:tc>
      </w:tr>
      <w:tr w:rsidR="00447E01" w:rsidRPr="00542759" w14:paraId="2E215261" w14:textId="77777777" w:rsidTr="00062EF3">
        <w:trPr>
          <w:trHeight w:val="187"/>
          <w:jc w:val="center"/>
          <w:ins w:id="891"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hideMark/>
          </w:tcPr>
          <w:p w14:paraId="36FE5C7A" w14:textId="77777777" w:rsidR="00447E01" w:rsidRPr="00542759" w:rsidRDefault="00447E01" w:rsidP="00062EF3">
            <w:pPr>
              <w:keepNext/>
              <w:keepLines/>
              <w:spacing w:after="0"/>
              <w:rPr>
                <w:ins w:id="892" w:author="Sunlin Zhu/Performance &amp; Regulation Standard Lab /SRC-Beijing/Engineer/Samsung Electronics" w:date="2024-04-29T22:13:00Z"/>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72E858B" w14:textId="77777777" w:rsidR="00447E01" w:rsidRPr="00542759" w:rsidRDefault="00447E01" w:rsidP="00062EF3">
            <w:pPr>
              <w:keepNext/>
              <w:keepLines/>
              <w:spacing w:after="0"/>
              <w:jc w:val="center"/>
              <w:rPr>
                <w:ins w:id="893" w:author="Sunlin Zhu/Performance &amp; Regulation Standard Lab /SRC-Beijing/Engineer/Samsung Electronics" w:date="2024-04-29T22:13:00Z"/>
                <w:rFonts w:ascii="Arial" w:hAnsi="Arial"/>
                <w:sz w:val="18"/>
              </w:rPr>
            </w:pPr>
            <w:ins w:id="894" w:author="Sunlin Zhu/Performance &amp; Regulation Standard Lab /SRC-Beijing/Engineer/Samsung Electronics" w:date="2024-04-29T22:13:00Z">
              <w:r w:rsidRPr="00542759">
                <w:rPr>
                  <w:rFonts w:ascii="Arial" w:eastAsia="Calibri" w:hAnsi="Arial"/>
                  <w:sz w:val="18"/>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2EC5FB71" w14:textId="77777777" w:rsidR="00447E01" w:rsidRPr="00542759" w:rsidRDefault="00447E01" w:rsidP="00062EF3">
            <w:pPr>
              <w:keepNext/>
              <w:keepLines/>
              <w:spacing w:after="0"/>
              <w:jc w:val="center"/>
              <w:rPr>
                <w:ins w:id="895" w:author="Sunlin Zhu/Performance &amp; Regulation Standard Lab /SRC-Beijing/Engineer/Samsung Electronics" w:date="2024-04-29T22:13: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7C4BDEA3" w14:textId="253BFA45" w:rsidR="00447E01" w:rsidRPr="00542759" w:rsidRDefault="00447E01" w:rsidP="00062EF3">
            <w:pPr>
              <w:keepNext/>
              <w:keepLines/>
              <w:spacing w:after="0"/>
              <w:jc w:val="center"/>
              <w:rPr>
                <w:ins w:id="896" w:author="Sunlin Zhu/Performance &amp; Regulation Standard Lab /SRC-Beijing/Engineer/Samsung Electronics" w:date="2024-04-29T22:13:00Z"/>
                <w:rFonts w:ascii="Arial" w:eastAsia="Calibri" w:hAnsi="Arial"/>
                <w:sz w:val="18"/>
                <w:szCs w:val="22"/>
              </w:rPr>
            </w:pPr>
            <w:ins w:id="897" w:author="Sunlin Zhu/Performance &amp; Regulation Standard Lab /SRC-Beijing/Engineer/Samsung Electronics" w:date="2024-04-29T22:13:00Z">
              <w:r w:rsidRPr="00542759">
                <w:rPr>
                  <w:rFonts w:ascii="Arial" w:hAnsi="Arial"/>
                  <w:sz w:val="18"/>
                </w:rPr>
                <w:t>-91.65</w:t>
              </w:r>
            </w:ins>
            <w:ins w:id="898"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05A90316" w14:textId="0A382780" w:rsidR="00447E01" w:rsidRPr="00542759" w:rsidRDefault="00447E01" w:rsidP="00062EF3">
            <w:pPr>
              <w:keepNext/>
              <w:keepLines/>
              <w:spacing w:after="0"/>
              <w:jc w:val="center"/>
              <w:rPr>
                <w:ins w:id="899" w:author="Sunlin Zhu/Performance &amp; Regulation Standard Lab /SRC-Beijing/Engineer/Samsung Electronics" w:date="2024-04-29T22:13:00Z"/>
                <w:rFonts w:ascii="Arial" w:eastAsia="Calibri" w:hAnsi="Arial"/>
                <w:sz w:val="18"/>
                <w:szCs w:val="22"/>
              </w:rPr>
            </w:pPr>
            <w:ins w:id="900" w:author="Sunlin Zhu/Performance &amp; Regulation Standard Lab /SRC-Beijing/Engineer/Samsung Electronics" w:date="2024-04-29T22:13:00Z">
              <w:r w:rsidRPr="00542759">
                <w:rPr>
                  <w:rFonts w:ascii="Arial" w:eastAsia="Calibri" w:hAnsi="Arial"/>
                  <w:sz w:val="18"/>
                  <w:szCs w:val="22"/>
                </w:rPr>
                <w:t>-91.65</w:t>
              </w:r>
            </w:ins>
            <w:ins w:id="901" w:author="Sunlin Zhu/Performance &amp; Regulation Standard Lab /SRC-Beijing/Engineer/Samsung Electronics" w:date="2024-04-29T22:18:00Z">
              <w:r w:rsidR="00065F69">
                <w:rPr>
                  <w:rFonts w:ascii="Arial" w:eastAsia="Calibri" w:hAnsi="Arial"/>
                  <w:sz w:val="18"/>
                  <w:szCs w:val="22"/>
                </w:rPr>
                <w:t>+TT</w:t>
              </w:r>
            </w:ins>
          </w:p>
        </w:tc>
        <w:tc>
          <w:tcPr>
            <w:tcW w:w="871" w:type="dxa"/>
            <w:tcBorders>
              <w:top w:val="single" w:sz="4" w:space="0" w:color="auto"/>
              <w:left w:val="single" w:sz="4" w:space="0" w:color="auto"/>
              <w:bottom w:val="single" w:sz="4" w:space="0" w:color="auto"/>
              <w:right w:val="single" w:sz="4" w:space="0" w:color="auto"/>
            </w:tcBorders>
            <w:hideMark/>
          </w:tcPr>
          <w:p w14:paraId="3FE81DD0" w14:textId="77777777" w:rsidR="00447E01" w:rsidRPr="00542759" w:rsidRDefault="00447E01" w:rsidP="00062EF3">
            <w:pPr>
              <w:keepNext/>
              <w:keepLines/>
              <w:spacing w:after="0"/>
              <w:jc w:val="center"/>
              <w:rPr>
                <w:ins w:id="902" w:author="Sunlin Zhu/Performance &amp; Regulation Standard Lab /SRC-Beijing/Engineer/Samsung Electronics" w:date="2024-04-29T22:13:00Z"/>
                <w:rFonts w:ascii="Arial" w:eastAsia="Calibri" w:hAnsi="Arial"/>
                <w:sz w:val="18"/>
                <w:szCs w:val="22"/>
              </w:rPr>
            </w:pPr>
            <w:ins w:id="903"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46CC7E97" w14:textId="2B746E71" w:rsidR="00447E01" w:rsidRPr="00542759" w:rsidRDefault="00447E01" w:rsidP="00062EF3">
            <w:pPr>
              <w:keepNext/>
              <w:keepLines/>
              <w:spacing w:after="0"/>
              <w:jc w:val="center"/>
              <w:rPr>
                <w:ins w:id="904" w:author="Sunlin Zhu/Performance &amp; Regulation Standard Lab /SRC-Beijing/Engineer/Samsung Electronics" w:date="2024-04-29T22:13:00Z"/>
                <w:rFonts w:ascii="Arial" w:eastAsia="Calibri" w:hAnsi="Arial"/>
                <w:sz w:val="18"/>
                <w:szCs w:val="22"/>
              </w:rPr>
            </w:pPr>
            <w:ins w:id="905" w:author="Sunlin Zhu/Performance &amp; Regulation Standard Lab /SRC-Beijing/Engineer/Samsung Electronics" w:date="2024-04-29T22:13:00Z">
              <w:r w:rsidRPr="00542759">
                <w:rPr>
                  <w:rFonts w:ascii="Arial" w:eastAsia="Calibri" w:hAnsi="Arial"/>
                  <w:sz w:val="18"/>
                  <w:szCs w:val="22"/>
                </w:rPr>
                <w:t>-88.65</w:t>
              </w:r>
            </w:ins>
            <w:ins w:id="906" w:author="Sunlin Zhu/Performance &amp; Regulation Standard Lab /SRC-Beijing/Engineer/Samsung Electronics" w:date="2024-04-29T22:18:00Z">
              <w:r w:rsidR="00065F69">
                <w:rPr>
                  <w:rFonts w:ascii="Arial" w:eastAsia="Calibri" w:hAnsi="Arial"/>
                  <w:sz w:val="18"/>
                  <w:szCs w:val="22"/>
                </w:rPr>
                <w:t>+TT</w:t>
              </w:r>
            </w:ins>
          </w:p>
        </w:tc>
      </w:tr>
      <w:tr w:rsidR="00447E01" w:rsidRPr="00542759" w14:paraId="7594AAE7" w14:textId="77777777" w:rsidTr="00062EF3">
        <w:trPr>
          <w:trHeight w:val="187"/>
          <w:jc w:val="center"/>
          <w:ins w:id="907" w:author="Sunlin Zhu/Performance &amp; Regulation Standard Lab /SRC-Beijing/Engineer/Samsung Electronics" w:date="2024-04-29T22:13:00Z"/>
        </w:trPr>
        <w:tc>
          <w:tcPr>
            <w:tcW w:w="1509" w:type="dxa"/>
            <w:tcBorders>
              <w:top w:val="single" w:sz="4" w:space="0" w:color="auto"/>
              <w:left w:val="single" w:sz="4" w:space="0" w:color="auto"/>
              <w:bottom w:val="nil"/>
              <w:right w:val="single" w:sz="4" w:space="0" w:color="auto"/>
            </w:tcBorders>
            <w:shd w:val="clear" w:color="auto" w:fill="auto"/>
            <w:hideMark/>
          </w:tcPr>
          <w:p w14:paraId="4F621FD0" w14:textId="77777777" w:rsidR="00447E01" w:rsidRPr="00542759" w:rsidRDefault="00447E01" w:rsidP="00062EF3">
            <w:pPr>
              <w:keepNext/>
              <w:keepLines/>
              <w:spacing w:after="0"/>
              <w:rPr>
                <w:ins w:id="908" w:author="Sunlin Zhu/Performance &amp; Regulation Standard Lab /SRC-Beijing/Engineer/Samsung Electronics" w:date="2024-04-29T22:13:00Z"/>
                <w:rFonts w:ascii="Arial" w:hAnsi="Arial"/>
                <w:sz w:val="18"/>
                <w:vertAlign w:val="superscript"/>
              </w:rPr>
            </w:pPr>
            <w:ins w:id="909" w:author="Sunlin Zhu/Performance &amp; Regulation Standard Lab /SRC-Beijing/Engineer/Samsung Electronics" w:date="2024-04-29T22:13:00Z">
              <w:r w:rsidRPr="00542759">
                <w:rPr>
                  <w:rFonts w:ascii="Arial" w:hAnsi="Arial"/>
                  <w:sz w:val="18"/>
                </w:rPr>
                <w:t xml:space="preserve">Io </w:t>
              </w:r>
              <w:r w:rsidRPr="00542759">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026B60D5" w14:textId="77777777" w:rsidR="00447E01" w:rsidRPr="00542759" w:rsidRDefault="00447E01" w:rsidP="00062EF3">
            <w:pPr>
              <w:keepNext/>
              <w:keepLines/>
              <w:spacing w:after="0"/>
              <w:jc w:val="center"/>
              <w:rPr>
                <w:ins w:id="910" w:author="Sunlin Zhu/Performance &amp; Regulation Standard Lab /SRC-Beijing/Engineer/Samsung Electronics" w:date="2024-04-29T22:13:00Z"/>
                <w:rFonts w:ascii="Arial" w:hAnsi="Arial"/>
                <w:sz w:val="18"/>
              </w:rPr>
            </w:pPr>
            <w:ins w:id="911" w:author="Sunlin Zhu/Performance &amp; Regulation Standard Lab /SRC-Beijing/Engineer/Samsung Electronics" w:date="2024-04-29T22:13:00Z">
              <w:r w:rsidRPr="00542759">
                <w:rPr>
                  <w:rFonts w:ascii="Arial" w:eastAsia="Calibri" w:hAnsi="Arial"/>
                  <w:sz w:val="18"/>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6C6E7EED" w14:textId="77777777" w:rsidR="00447E01" w:rsidRPr="00542759" w:rsidRDefault="00447E01" w:rsidP="00062EF3">
            <w:pPr>
              <w:keepNext/>
              <w:keepLines/>
              <w:spacing w:after="0"/>
              <w:jc w:val="center"/>
              <w:rPr>
                <w:ins w:id="912" w:author="Sunlin Zhu/Performance &amp; Regulation Standard Lab /SRC-Beijing/Engineer/Samsung Electronics" w:date="2024-04-29T22:13:00Z"/>
                <w:rFonts w:ascii="Arial" w:hAnsi="Arial"/>
                <w:sz w:val="18"/>
              </w:rPr>
            </w:pPr>
            <w:proofErr w:type="spellStart"/>
            <w:ins w:id="913"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/9.36 MHz</w:t>
              </w:r>
            </w:ins>
          </w:p>
        </w:tc>
        <w:tc>
          <w:tcPr>
            <w:tcW w:w="871" w:type="dxa"/>
            <w:tcBorders>
              <w:top w:val="single" w:sz="4" w:space="0" w:color="auto"/>
              <w:left w:val="single" w:sz="4" w:space="0" w:color="auto"/>
              <w:bottom w:val="single" w:sz="4" w:space="0" w:color="auto"/>
              <w:right w:val="single" w:sz="4" w:space="0" w:color="auto"/>
            </w:tcBorders>
            <w:hideMark/>
          </w:tcPr>
          <w:p w14:paraId="6608491A" w14:textId="57AD1BF7" w:rsidR="00447E01" w:rsidRPr="00542759" w:rsidRDefault="00447E01" w:rsidP="00062EF3">
            <w:pPr>
              <w:keepNext/>
              <w:keepLines/>
              <w:spacing w:after="0"/>
              <w:jc w:val="center"/>
              <w:rPr>
                <w:ins w:id="914" w:author="Sunlin Zhu/Performance &amp; Regulation Standard Lab /SRC-Beijing/Engineer/Samsung Electronics" w:date="2024-04-29T22:13:00Z"/>
                <w:rFonts w:ascii="Arial" w:hAnsi="Arial"/>
                <w:sz w:val="18"/>
              </w:rPr>
            </w:pPr>
            <w:ins w:id="915" w:author="Sunlin Zhu/Performance &amp; Regulation Standard Lab /SRC-Beijing/Engineer/Samsung Electronics" w:date="2024-04-29T22:13:00Z">
              <w:r w:rsidRPr="00542759">
                <w:rPr>
                  <w:rFonts w:ascii="Arial" w:hAnsi="Arial"/>
                  <w:sz w:val="18"/>
                </w:rPr>
                <w:t>-63.69</w:t>
              </w:r>
            </w:ins>
            <w:ins w:id="916"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66E956B7" w14:textId="2C897212" w:rsidR="00447E01" w:rsidRPr="00542759" w:rsidRDefault="00447E01" w:rsidP="00062EF3">
            <w:pPr>
              <w:keepNext/>
              <w:keepLines/>
              <w:spacing w:after="0"/>
              <w:jc w:val="center"/>
              <w:rPr>
                <w:ins w:id="917" w:author="Sunlin Zhu/Performance &amp; Regulation Standard Lab /SRC-Beijing/Engineer/Samsung Electronics" w:date="2024-04-29T22:13:00Z"/>
                <w:rFonts w:ascii="Arial" w:hAnsi="Arial"/>
                <w:sz w:val="18"/>
              </w:rPr>
            </w:pPr>
            <w:ins w:id="918" w:author="Sunlin Zhu/Performance &amp; Regulation Standard Lab /SRC-Beijing/Engineer/Samsung Electronics" w:date="2024-04-29T22:13:00Z">
              <w:r w:rsidRPr="00542759">
                <w:rPr>
                  <w:rFonts w:ascii="Arial" w:hAnsi="Arial"/>
                  <w:sz w:val="18"/>
                </w:rPr>
                <w:t>-63.69</w:t>
              </w:r>
            </w:ins>
            <w:ins w:id="919" w:author="Sunlin Zhu/Performance &amp; Regulation Standard Lab /SRC-Beijing/Engineer/Samsung Electronics" w:date="2024-04-29T22:18: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20B09661" w14:textId="654CCBD6" w:rsidR="00447E01" w:rsidRPr="00542759" w:rsidRDefault="00447E01" w:rsidP="00062EF3">
            <w:pPr>
              <w:keepNext/>
              <w:keepLines/>
              <w:spacing w:after="0"/>
              <w:jc w:val="center"/>
              <w:rPr>
                <w:ins w:id="920" w:author="Sunlin Zhu/Performance &amp; Regulation Standard Lab /SRC-Beijing/Engineer/Samsung Electronics" w:date="2024-04-29T22:13:00Z"/>
                <w:rFonts w:ascii="Arial" w:hAnsi="Arial"/>
                <w:sz w:val="18"/>
              </w:rPr>
            </w:pPr>
            <w:ins w:id="921" w:author="Sunlin Zhu/Performance &amp; Regulation Standard Lab /SRC-Beijing/Engineer/Samsung Electronics" w:date="2024-04-29T22:13:00Z">
              <w:r w:rsidRPr="00542759">
                <w:rPr>
                  <w:rFonts w:ascii="Arial" w:hAnsi="Arial"/>
                  <w:sz w:val="18"/>
                </w:rPr>
                <w:t>-66.70</w:t>
              </w:r>
            </w:ins>
            <w:ins w:id="922"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3185D04B" w14:textId="1A2CB9C0" w:rsidR="00447E01" w:rsidRPr="00542759" w:rsidRDefault="00447E01" w:rsidP="00062EF3">
            <w:pPr>
              <w:keepNext/>
              <w:keepLines/>
              <w:spacing w:after="0"/>
              <w:jc w:val="center"/>
              <w:rPr>
                <w:ins w:id="923" w:author="Sunlin Zhu/Performance &amp; Regulation Standard Lab /SRC-Beijing/Engineer/Samsung Electronics" w:date="2024-04-29T22:13:00Z"/>
                <w:rFonts w:ascii="Arial" w:hAnsi="Arial"/>
                <w:sz w:val="18"/>
              </w:rPr>
            </w:pPr>
            <w:ins w:id="924" w:author="Sunlin Zhu/Performance &amp; Regulation Standard Lab /SRC-Beijing/Engineer/Samsung Electronics" w:date="2024-04-29T22:13:00Z">
              <w:r w:rsidRPr="00542759">
                <w:rPr>
                  <w:rFonts w:ascii="Arial" w:hAnsi="Arial"/>
                  <w:sz w:val="18"/>
                </w:rPr>
                <w:t>-61.93</w:t>
              </w:r>
            </w:ins>
            <w:ins w:id="925" w:author="Sunlin Zhu/Performance &amp; Regulation Standard Lab /SRC-Beijing/Engineer/Samsung Electronics" w:date="2024-04-29T22:18:00Z">
              <w:r w:rsidR="00065F69">
                <w:rPr>
                  <w:rFonts w:ascii="Arial" w:hAnsi="Arial"/>
                  <w:sz w:val="18"/>
                </w:rPr>
                <w:t>+TT</w:t>
              </w:r>
            </w:ins>
          </w:p>
        </w:tc>
      </w:tr>
      <w:tr w:rsidR="00447E01" w:rsidRPr="00542759" w14:paraId="63C1D0F9" w14:textId="77777777" w:rsidTr="00062EF3">
        <w:trPr>
          <w:trHeight w:val="187"/>
          <w:jc w:val="center"/>
          <w:ins w:id="926" w:author="Sunlin Zhu/Performance &amp; Regulation Standard Lab /SRC-Beijing/Engineer/Samsung Electronics" w:date="2024-04-29T22:13:00Z"/>
        </w:trPr>
        <w:tc>
          <w:tcPr>
            <w:tcW w:w="1509" w:type="dxa"/>
            <w:tcBorders>
              <w:top w:val="nil"/>
              <w:left w:val="single" w:sz="4" w:space="0" w:color="auto"/>
              <w:bottom w:val="single" w:sz="4" w:space="0" w:color="auto"/>
              <w:right w:val="single" w:sz="4" w:space="0" w:color="auto"/>
            </w:tcBorders>
            <w:shd w:val="clear" w:color="auto" w:fill="auto"/>
            <w:hideMark/>
          </w:tcPr>
          <w:p w14:paraId="636D6211" w14:textId="77777777" w:rsidR="00447E01" w:rsidRPr="00542759" w:rsidRDefault="00447E01" w:rsidP="00062EF3">
            <w:pPr>
              <w:keepNext/>
              <w:keepLines/>
              <w:spacing w:after="0"/>
              <w:rPr>
                <w:ins w:id="927" w:author="Sunlin Zhu/Performance &amp; Regulation Standard Lab /SRC-Beijing/Engineer/Samsung Electronics" w:date="2024-04-29T22:13:00Z"/>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65813A5" w14:textId="77777777" w:rsidR="00447E01" w:rsidRPr="00542759" w:rsidRDefault="00447E01" w:rsidP="00062EF3">
            <w:pPr>
              <w:keepNext/>
              <w:keepLines/>
              <w:spacing w:after="0"/>
              <w:jc w:val="center"/>
              <w:rPr>
                <w:ins w:id="928" w:author="Sunlin Zhu/Performance &amp; Regulation Standard Lab /SRC-Beijing/Engineer/Samsung Electronics" w:date="2024-04-29T22:13:00Z"/>
                <w:rFonts w:ascii="Arial" w:hAnsi="Arial"/>
                <w:sz w:val="18"/>
              </w:rPr>
            </w:pPr>
            <w:ins w:id="929" w:author="Sunlin Zhu/Performance &amp; Regulation Standard Lab /SRC-Beijing/Engineer/Samsung Electronics" w:date="2024-04-29T22:13:00Z">
              <w:r w:rsidRPr="00542759">
                <w:rPr>
                  <w:rFonts w:ascii="Arial" w:eastAsia="Calibri" w:hAnsi="Arial"/>
                  <w:sz w:val="18"/>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2BF6893E" w14:textId="77777777" w:rsidR="00447E01" w:rsidRPr="00542759" w:rsidRDefault="00447E01" w:rsidP="00062EF3">
            <w:pPr>
              <w:keepNext/>
              <w:keepLines/>
              <w:spacing w:after="0"/>
              <w:jc w:val="center"/>
              <w:rPr>
                <w:ins w:id="930" w:author="Sunlin Zhu/Performance &amp; Regulation Standard Lab /SRC-Beijing/Engineer/Samsung Electronics" w:date="2024-04-29T22:13:00Z"/>
                <w:rFonts w:ascii="Arial" w:hAnsi="Arial"/>
                <w:sz w:val="18"/>
              </w:rPr>
            </w:pPr>
            <w:proofErr w:type="spellStart"/>
            <w:ins w:id="931" w:author="Sunlin Zhu/Performance &amp; Regulation Standard Lab /SRC-Beijing/Engineer/Samsung Electronics" w:date="2024-04-29T22:13:00Z">
              <w:r w:rsidRPr="00542759">
                <w:rPr>
                  <w:rFonts w:ascii="Arial" w:hAnsi="Arial"/>
                  <w:sz w:val="18"/>
                </w:rPr>
                <w:t>dBm</w:t>
              </w:r>
              <w:proofErr w:type="spellEnd"/>
              <w:r w:rsidRPr="00542759">
                <w:rPr>
                  <w:rFonts w:ascii="Arial" w:hAnsi="Arial"/>
                  <w:sz w:val="18"/>
                </w:rPr>
                <w:t>/38.16 MHz</w:t>
              </w:r>
            </w:ins>
          </w:p>
        </w:tc>
        <w:tc>
          <w:tcPr>
            <w:tcW w:w="871" w:type="dxa"/>
            <w:tcBorders>
              <w:top w:val="single" w:sz="4" w:space="0" w:color="auto"/>
              <w:left w:val="single" w:sz="4" w:space="0" w:color="auto"/>
              <w:bottom w:val="single" w:sz="4" w:space="0" w:color="auto"/>
              <w:right w:val="single" w:sz="4" w:space="0" w:color="auto"/>
            </w:tcBorders>
            <w:hideMark/>
          </w:tcPr>
          <w:p w14:paraId="2BFBE35F" w14:textId="233C9B3E" w:rsidR="00447E01" w:rsidRPr="00542759" w:rsidRDefault="00447E01" w:rsidP="00062EF3">
            <w:pPr>
              <w:keepNext/>
              <w:keepLines/>
              <w:spacing w:after="0"/>
              <w:jc w:val="center"/>
              <w:rPr>
                <w:ins w:id="932" w:author="Sunlin Zhu/Performance &amp; Regulation Standard Lab /SRC-Beijing/Engineer/Samsung Electronics" w:date="2024-04-29T22:13:00Z"/>
                <w:rFonts w:ascii="Arial" w:eastAsia="Calibri" w:hAnsi="Arial"/>
                <w:sz w:val="18"/>
                <w:szCs w:val="22"/>
              </w:rPr>
            </w:pPr>
            <w:ins w:id="933" w:author="Sunlin Zhu/Performance &amp; Regulation Standard Lab /SRC-Beijing/Engineer/Samsung Electronics" w:date="2024-04-29T22:13:00Z">
              <w:r w:rsidRPr="00542759">
                <w:rPr>
                  <w:rFonts w:ascii="Arial" w:eastAsia="Calibri" w:hAnsi="Arial"/>
                  <w:sz w:val="18"/>
                  <w:szCs w:val="22"/>
                </w:rPr>
                <w:t>-57.59</w:t>
              </w:r>
            </w:ins>
            <w:ins w:id="934" w:author="Sunlin Zhu/Performance &amp; Regulation Standard Lab /SRC-Beijing/Engineer/Samsung Electronics" w:date="2024-04-29T22:18:00Z">
              <w:r w:rsidR="00065F69">
                <w:rPr>
                  <w:rFonts w:ascii="Arial" w:eastAsia="Calibri" w:hAnsi="Arial"/>
                  <w:sz w:val="18"/>
                  <w:szCs w:val="22"/>
                </w:rPr>
                <w:t>+TT</w:t>
              </w:r>
            </w:ins>
          </w:p>
        </w:tc>
        <w:tc>
          <w:tcPr>
            <w:tcW w:w="872" w:type="dxa"/>
            <w:tcBorders>
              <w:top w:val="single" w:sz="4" w:space="0" w:color="auto"/>
              <w:left w:val="single" w:sz="4" w:space="0" w:color="auto"/>
              <w:bottom w:val="single" w:sz="4" w:space="0" w:color="auto"/>
              <w:right w:val="single" w:sz="4" w:space="0" w:color="auto"/>
            </w:tcBorders>
            <w:hideMark/>
          </w:tcPr>
          <w:p w14:paraId="794E70CD" w14:textId="2BEA2D84" w:rsidR="00447E01" w:rsidRPr="00542759" w:rsidRDefault="00447E01" w:rsidP="00062EF3">
            <w:pPr>
              <w:keepNext/>
              <w:keepLines/>
              <w:spacing w:after="0"/>
              <w:jc w:val="center"/>
              <w:rPr>
                <w:ins w:id="935" w:author="Sunlin Zhu/Performance &amp; Regulation Standard Lab /SRC-Beijing/Engineer/Samsung Electronics" w:date="2024-04-29T22:13:00Z"/>
                <w:rFonts w:ascii="Arial" w:eastAsia="Calibri" w:hAnsi="Arial"/>
                <w:sz w:val="18"/>
                <w:szCs w:val="22"/>
              </w:rPr>
            </w:pPr>
            <w:ins w:id="936" w:author="Sunlin Zhu/Performance &amp; Regulation Standard Lab /SRC-Beijing/Engineer/Samsung Electronics" w:date="2024-04-29T22:13:00Z">
              <w:r w:rsidRPr="00542759">
                <w:rPr>
                  <w:rFonts w:ascii="Arial" w:eastAsia="Calibri" w:hAnsi="Arial"/>
                  <w:sz w:val="18"/>
                  <w:szCs w:val="22"/>
                </w:rPr>
                <w:t>-57.59</w:t>
              </w:r>
            </w:ins>
            <w:ins w:id="937" w:author="Sunlin Zhu/Performance &amp; Regulation Standard Lab /SRC-Beijing/Engineer/Samsung Electronics" w:date="2024-04-29T22:18:00Z">
              <w:r w:rsidR="00065F69">
                <w:rPr>
                  <w:rFonts w:ascii="Arial" w:eastAsia="Calibri" w:hAnsi="Arial"/>
                  <w:sz w:val="18"/>
                  <w:szCs w:val="22"/>
                </w:rPr>
                <w:t>+TT</w:t>
              </w:r>
            </w:ins>
          </w:p>
        </w:tc>
        <w:tc>
          <w:tcPr>
            <w:tcW w:w="871" w:type="dxa"/>
            <w:tcBorders>
              <w:top w:val="single" w:sz="4" w:space="0" w:color="auto"/>
              <w:left w:val="single" w:sz="4" w:space="0" w:color="auto"/>
              <w:bottom w:val="single" w:sz="4" w:space="0" w:color="auto"/>
              <w:right w:val="single" w:sz="4" w:space="0" w:color="auto"/>
            </w:tcBorders>
            <w:hideMark/>
          </w:tcPr>
          <w:p w14:paraId="514A58A4" w14:textId="5A7A9C33" w:rsidR="00447E01" w:rsidRPr="00542759" w:rsidRDefault="00447E01" w:rsidP="00062EF3">
            <w:pPr>
              <w:keepNext/>
              <w:keepLines/>
              <w:spacing w:after="0"/>
              <w:jc w:val="center"/>
              <w:rPr>
                <w:ins w:id="938" w:author="Sunlin Zhu/Performance &amp; Regulation Standard Lab /SRC-Beijing/Engineer/Samsung Electronics" w:date="2024-04-29T22:13:00Z"/>
                <w:rFonts w:ascii="Arial" w:eastAsia="Calibri" w:hAnsi="Arial"/>
                <w:sz w:val="18"/>
                <w:szCs w:val="22"/>
              </w:rPr>
            </w:pPr>
            <w:ins w:id="939" w:author="Sunlin Zhu/Performance &amp; Regulation Standard Lab /SRC-Beijing/Engineer/Samsung Electronics" w:date="2024-04-29T22:13:00Z">
              <w:r w:rsidRPr="00542759">
                <w:rPr>
                  <w:rFonts w:ascii="Arial" w:hAnsi="Arial"/>
                  <w:sz w:val="18"/>
                </w:rPr>
                <w:t>-60.61</w:t>
              </w:r>
            </w:ins>
            <w:ins w:id="940"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2C376246" w14:textId="7562ACAC" w:rsidR="00447E01" w:rsidRPr="00542759" w:rsidRDefault="00447E01" w:rsidP="00062EF3">
            <w:pPr>
              <w:keepNext/>
              <w:keepLines/>
              <w:spacing w:after="0"/>
              <w:jc w:val="center"/>
              <w:rPr>
                <w:ins w:id="941" w:author="Sunlin Zhu/Performance &amp; Regulation Standard Lab /SRC-Beijing/Engineer/Samsung Electronics" w:date="2024-04-29T22:13:00Z"/>
                <w:rFonts w:ascii="Arial" w:eastAsia="Calibri" w:hAnsi="Arial"/>
                <w:sz w:val="18"/>
                <w:szCs w:val="22"/>
              </w:rPr>
            </w:pPr>
            <w:ins w:id="942" w:author="Sunlin Zhu/Performance &amp; Regulation Standard Lab /SRC-Beijing/Engineer/Samsung Electronics" w:date="2024-04-29T22:13:00Z">
              <w:r w:rsidRPr="00542759">
                <w:rPr>
                  <w:rFonts w:ascii="Arial" w:eastAsia="Calibri" w:hAnsi="Arial"/>
                  <w:sz w:val="18"/>
                  <w:szCs w:val="22"/>
                </w:rPr>
                <w:t>-55.84</w:t>
              </w:r>
            </w:ins>
            <w:ins w:id="943" w:author="Sunlin Zhu/Performance &amp; Regulation Standard Lab /SRC-Beijing/Engineer/Samsung Electronics" w:date="2024-04-29T22:18:00Z">
              <w:r w:rsidR="00065F69">
                <w:rPr>
                  <w:rFonts w:ascii="Arial" w:eastAsia="Calibri" w:hAnsi="Arial"/>
                  <w:sz w:val="18"/>
                  <w:szCs w:val="22"/>
                </w:rPr>
                <w:t>+TT</w:t>
              </w:r>
            </w:ins>
          </w:p>
        </w:tc>
      </w:tr>
      <w:tr w:rsidR="00447E01" w:rsidRPr="00542759" w14:paraId="062BD5F5" w14:textId="77777777" w:rsidTr="00062EF3">
        <w:trPr>
          <w:trHeight w:val="187"/>
          <w:jc w:val="center"/>
          <w:ins w:id="944" w:author="Sunlin Zhu/Performance &amp; Regulation Standard Lab /SRC-Beijing/Engineer/Samsung Electronics" w:date="2024-04-29T22:13:00Z"/>
        </w:trPr>
        <w:tc>
          <w:tcPr>
            <w:tcW w:w="1509" w:type="dxa"/>
            <w:tcBorders>
              <w:top w:val="single" w:sz="4" w:space="0" w:color="auto"/>
              <w:left w:val="single" w:sz="4" w:space="0" w:color="auto"/>
              <w:bottom w:val="single" w:sz="4" w:space="0" w:color="auto"/>
              <w:right w:val="single" w:sz="4" w:space="0" w:color="auto"/>
            </w:tcBorders>
            <w:hideMark/>
          </w:tcPr>
          <w:p w14:paraId="1D7ACD7B" w14:textId="77777777" w:rsidR="00447E01" w:rsidRPr="00542759" w:rsidRDefault="00447E01" w:rsidP="00062EF3">
            <w:pPr>
              <w:keepNext/>
              <w:keepLines/>
              <w:spacing w:after="0"/>
              <w:rPr>
                <w:ins w:id="945" w:author="Sunlin Zhu/Performance &amp; Regulation Standard Lab /SRC-Beijing/Engineer/Samsung Electronics" w:date="2024-04-29T22:13:00Z"/>
                <w:rFonts w:ascii="Arial" w:hAnsi="Arial"/>
                <w:sz w:val="18"/>
              </w:rPr>
            </w:pPr>
            <w:ins w:id="946" w:author="Sunlin Zhu/Performance &amp; Regulation Standard Lab /SRC-Beijing/Engineer/Samsung Electronics" w:date="2024-04-29T22:13:00Z">
              <w:r w:rsidRPr="00542759">
                <w:rPr>
                  <w:rFonts w:ascii="Arial" w:eastAsia="Calibri" w:hAnsi="Arial"/>
                  <w:noProof/>
                  <w:position w:val="-12"/>
                  <w:sz w:val="18"/>
                  <w:szCs w:val="22"/>
                  <w:lang w:val="en-US" w:eastAsia="zh-CN"/>
                </w:rPr>
                <w:drawing>
                  <wp:inline distT="0" distB="0" distL="0" distR="0" wp14:anchorId="7F04B76F" wp14:editId="72FE1A60">
                    <wp:extent cx="533400" cy="228600"/>
                    <wp:effectExtent l="0" t="0" r="0" b="0"/>
                    <wp:docPr id="28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B29A62D" w14:textId="77777777" w:rsidR="00447E01" w:rsidRPr="00542759" w:rsidRDefault="00447E01" w:rsidP="00062EF3">
            <w:pPr>
              <w:keepNext/>
              <w:keepLines/>
              <w:spacing w:after="0"/>
              <w:jc w:val="center"/>
              <w:rPr>
                <w:ins w:id="947" w:author="Sunlin Zhu/Performance &amp; Regulation Standard Lab /SRC-Beijing/Engineer/Samsung Electronics" w:date="2024-04-29T22:13:00Z"/>
                <w:rFonts w:ascii="Arial" w:hAnsi="Arial"/>
                <w:sz w:val="18"/>
              </w:rPr>
            </w:pPr>
            <w:ins w:id="948" w:author="Sunlin Zhu/Performance &amp; Regulation Standard Lab /SRC-Beijing/Engineer/Samsung Electronics" w:date="2024-04-29T22:13:00Z">
              <w:r w:rsidRPr="00542759">
                <w:rPr>
                  <w:rFonts w:ascii="Arial" w:hAnsi="Arial"/>
                  <w:sz w:val="18"/>
                </w:rPr>
                <w:t>1~3</w:t>
              </w:r>
            </w:ins>
          </w:p>
        </w:tc>
        <w:tc>
          <w:tcPr>
            <w:tcW w:w="2032" w:type="dxa"/>
            <w:tcBorders>
              <w:top w:val="single" w:sz="4" w:space="0" w:color="auto"/>
              <w:left w:val="single" w:sz="4" w:space="0" w:color="auto"/>
              <w:bottom w:val="single" w:sz="4" w:space="0" w:color="auto"/>
              <w:right w:val="single" w:sz="4" w:space="0" w:color="auto"/>
            </w:tcBorders>
            <w:hideMark/>
          </w:tcPr>
          <w:p w14:paraId="57D8D28E" w14:textId="77777777" w:rsidR="00447E01" w:rsidRPr="00542759" w:rsidRDefault="00447E01" w:rsidP="00062EF3">
            <w:pPr>
              <w:keepNext/>
              <w:keepLines/>
              <w:spacing w:after="0"/>
              <w:jc w:val="center"/>
              <w:rPr>
                <w:ins w:id="949" w:author="Sunlin Zhu/Performance &amp; Regulation Standard Lab /SRC-Beijing/Engineer/Samsung Electronics" w:date="2024-04-29T22:13:00Z"/>
                <w:rFonts w:ascii="Arial" w:hAnsi="Arial"/>
                <w:sz w:val="18"/>
              </w:rPr>
            </w:pPr>
            <w:ins w:id="950" w:author="Sunlin Zhu/Performance &amp; Regulation Standard Lab /SRC-Beijing/Engineer/Samsung Electronics" w:date="2024-04-29T22:13:00Z">
              <w:r w:rsidRPr="00542759">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341272FE" w14:textId="0D20696D" w:rsidR="00447E01" w:rsidRPr="00542759" w:rsidRDefault="00447E01" w:rsidP="00062EF3">
            <w:pPr>
              <w:keepNext/>
              <w:keepLines/>
              <w:spacing w:after="0"/>
              <w:jc w:val="center"/>
              <w:rPr>
                <w:ins w:id="951" w:author="Sunlin Zhu/Performance &amp; Regulation Standard Lab /SRC-Beijing/Engineer/Samsung Electronics" w:date="2024-04-29T22:13:00Z"/>
                <w:rFonts w:ascii="Arial" w:hAnsi="Arial"/>
                <w:sz w:val="18"/>
              </w:rPr>
            </w:pPr>
            <w:ins w:id="952" w:author="Sunlin Zhu/Performance &amp; Regulation Standard Lab /SRC-Beijing/Engineer/Samsung Electronics" w:date="2024-04-29T22:13:00Z">
              <w:r w:rsidRPr="00542759">
                <w:rPr>
                  <w:rFonts w:ascii="Arial" w:hAnsi="Arial"/>
                  <w:sz w:val="18"/>
                </w:rPr>
                <w:t>0</w:t>
              </w:r>
            </w:ins>
            <w:ins w:id="953" w:author="Sunlin Zhu/Performance &amp; Regulation Standard Lab /SRC-Beijing/Engineer/Samsung Electronics" w:date="2024-04-29T22:18:00Z">
              <w:r w:rsidR="00065F69">
                <w:rPr>
                  <w:rFonts w:ascii="Arial" w:hAnsi="Arial"/>
                  <w:sz w:val="18"/>
                </w:rPr>
                <w:t>+TT</w:t>
              </w:r>
            </w:ins>
          </w:p>
        </w:tc>
        <w:tc>
          <w:tcPr>
            <w:tcW w:w="872" w:type="dxa"/>
            <w:tcBorders>
              <w:top w:val="single" w:sz="4" w:space="0" w:color="auto"/>
              <w:left w:val="single" w:sz="4" w:space="0" w:color="auto"/>
              <w:bottom w:val="single" w:sz="4" w:space="0" w:color="auto"/>
              <w:right w:val="single" w:sz="4" w:space="0" w:color="auto"/>
            </w:tcBorders>
            <w:hideMark/>
          </w:tcPr>
          <w:p w14:paraId="42D25935" w14:textId="60AF4EA8" w:rsidR="00447E01" w:rsidRPr="00542759" w:rsidRDefault="00447E01" w:rsidP="00062EF3">
            <w:pPr>
              <w:keepNext/>
              <w:keepLines/>
              <w:spacing w:after="0"/>
              <w:jc w:val="center"/>
              <w:rPr>
                <w:ins w:id="954" w:author="Sunlin Zhu/Performance &amp; Regulation Standard Lab /SRC-Beijing/Engineer/Samsung Electronics" w:date="2024-04-29T22:13:00Z"/>
                <w:rFonts w:ascii="Arial" w:hAnsi="Arial"/>
                <w:sz w:val="18"/>
              </w:rPr>
            </w:pPr>
            <w:ins w:id="955" w:author="Sunlin Zhu/Performance &amp; Regulation Standard Lab /SRC-Beijing/Engineer/Samsung Electronics" w:date="2024-04-29T22:13:00Z">
              <w:r w:rsidRPr="00542759">
                <w:rPr>
                  <w:rFonts w:ascii="Arial" w:hAnsi="Arial"/>
                  <w:sz w:val="18"/>
                </w:rPr>
                <w:t>0</w:t>
              </w:r>
            </w:ins>
            <w:ins w:id="956" w:author="Sunlin Zhu/Performance &amp; Regulation Standard Lab /SRC-Beijing/Engineer/Samsung Electronics" w:date="2024-04-29T22:18:00Z">
              <w:r w:rsidR="00065F69">
                <w:rPr>
                  <w:rFonts w:ascii="Arial" w:hAnsi="Arial"/>
                  <w:sz w:val="18"/>
                </w:rPr>
                <w:t>+TT</w:t>
              </w:r>
            </w:ins>
          </w:p>
        </w:tc>
        <w:tc>
          <w:tcPr>
            <w:tcW w:w="871" w:type="dxa"/>
            <w:tcBorders>
              <w:top w:val="single" w:sz="4" w:space="0" w:color="auto"/>
              <w:left w:val="single" w:sz="4" w:space="0" w:color="auto"/>
              <w:bottom w:val="single" w:sz="4" w:space="0" w:color="auto"/>
              <w:right w:val="single" w:sz="4" w:space="0" w:color="auto"/>
            </w:tcBorders>
            <w:hideMark/>
          </w:tcPr>
          <w:p w14:paraId="1AB5256A" w14:textId="77777777" w:rsidR="00447E01" w:rsidRPr="00542759" w:rsidRDefault="00447E01" w:rsidP="00062EF3">
            <w:pPr>
              <w:keepNext/>
              <w:keepLines/>
              <w:spacing w:after="0"/>
              <w:jc w:val="center"/>
              <w:rPr>
                <w:ins w:id="957" w:author="Sunlin Zhu/Performance &amp; Regulation Standard Lab /SRC-Beijing/Engineer/Samsung Electronics" w:date="2024-04-29T22:13:00Z"/>
                <w:rFonts w:ascii="Arial" w:hAnsi="Arial"/>
                <w:sz w:val="18"/>
              </w:rPr>
            </w:pPr>
            <w:ins w:id="958" w:author="Sunlin Zhu/Performance &amp; Regulation Standard Lab /SRC-Beijing/Engineer/Samsung Electronics" w:date="2024-04-29T22:13:00Z">
              <w:r w:rsidRPr="00542759">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hideMark/>
          </w:tcPr>
          <w:p w14:paraId="32692136" w14:textId="0588EF41" w:rsidR="00447E01" w:rsidRPr="00542759" w:rsidRDefault="00447E01" w:rsidP="00062EF3">
            <w:pPr>
              <w:keepNext/>
              <w:keepLines/>
              <w:spacing w:after="0"/>
              <w:jc w:val="center"/>
              <w:rPr>
                <w:ins w:id="959" w:author="Sunlin Zhu/Performance &amp; Regulation Standard Lab /SRC-Beijing/Engineer/Samsung Electronics" w:date="2024-04-29T22:13:00Z"/>
                <w:rFonts w:ascii="Arial" w:hAnsi="Arial"/>
                <w:sz w:val="18"/>
              </w:rPr>
            </w:pPr>
            <w:ins w:id="960" w:author="Sunlin Zhu/Performance &amp; Regulation Standard Lab /SRC-Beijing/Engineer/Samsung Electronics" w:date="2024-04-29T22:13:00Z">
              <w:r w:rsidRPr="00542759">
                <w:rPr>
                  <w:rFonts w:ascii="Arial" w:hAnsi="Arial"/>
                  <w:sz w:val="18"/>
                </w:rPr>
                <w:t>3</w:t>
              </w:r>
            </w:ins>
            <w:ins w:id="961" w:author="Sunlin Zhu/Performance &amp; Regulation Standard Lab /SRC-Beijing/Engineer/Samsung Electronics" w:date="2024-04-29T22:18:00Z">
              <w:r w:rsidR="00065F69">
                <w:rPr>
                  <w:rFonts w:ascii="Arial" w:hAnsi="Arial"/>
                  <w:sz w:val="18"/>
                </w:rPr>
                <w:t>+TT</w:t>
              </w:r>
            </w:ins>
          </w:p>
        </w:tc>
      </w:tr>
      <w:tr w:rsidR="00447E01" w:rsidRPr="00542759" w14:paraId="60CFF5A1" w14:textId="77777777" w:rsidTr="00062EF3">
        <w:trPr>
          <w:trHeight w:val="187"/>
          <w:jc w:val="center"/>
          <w:ins w:id="962" w:author="Sunlin Zhu/Performance &amp; Regulation Standard Lab /SRC-Beijing/Engineer/Samsung Electronics" w:date="2024-04-29T22:1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ABBDA77" w14:textId="77777777" w:rsidR="00447E01" w:rsidRPr="00542759" w:rsidRDefault="00447E01" w:rsidP="00062EF3">
            <w:pPr>
              <w:keepNext/>
              <w:keepLines/>
              <w:spacing w:after="0"/>
              <w:ind w:left="851" w:hanging="851"/>
              <w:rPr>
                <w:ins w:id="963" w:author="Sunlin Zhu/Performance &amp; Regulation Standard Lab /SRC-Beijing/Engineer/Samsung Electronics" w:date="2024-04-29T22:13:00Z"/>
                <w:rFonts w:ascii="Arial" w:hAnsi="Arial"/>
                <w:sz w:val="18"/>
              </w:rPr>
            </w:pPr>
            <w:ins w:id="964" w:author="Sunlin Zhu/Performance &amp; Regulation Standard Lab /SRC-Beijing/Engineer/Samsung Electronics" w:date="2024-04-29T22:13:00Z">
              <w:r w:rsidRPr="00542759">
                <w:rPr>
                  <w:rFonts w:ascii="Arial" w:hAnsi="Arial"/>
                  <w:sz w:val="18"/>
                </w:rPr>
                <w:t xml:space="preserve">Note 1: </w:t>
              </w:r>
              <w:r w:rsidRPr="00542759">
                <w:rPr>
                  <w:rFonts w:ascii="Arial" w:hAnsi="Arial" w:cs="Arial"/>
                  <w:sz w:val="18"/>
                </w:rPr>
                <w:tab/>
              </w:r>
              <w:r w:rsidRPr="00542759">
                <w:rPr>
                  <w:rFonts w:ascii="Arial" w:hAnsi="Arial"/>
                  <w:sz w:val="18"/>
                </w:rPr>
                <w:t>The resources for uplink transmission are assigned to the UE prior to the start of time period T2.</w:t>
              </w:r>
            </w:ins>
          </w:p>
          <w:p w14:paraId="73B8E57D" w14:textId="77777777" w:rsidR="00447E01" w:rsidRPr="00542759" w:rsidRDefault="00447E01" w:rsidP="00062EF3">
            <w:pPr>
              <w:keepNext/>
              <w:keepLines/>
              <w:spacing w:after="0"/>
              <w:ind w:left="851" w:hanging="851"/>
              <w:rPr>
                <w:ins w:id="965" w:author="Sunlin Zhu/Performance &amp; Regulation Standard Lab /SRC-Beijing/Engineer/Samsung Electronics" w:date="2024-04-29T22:13:00Z"/>
                <w:rFonts w:ascii="Arial" w:hAnsi="Arial"/>
                <w:sz w:val="18"/>
              </w:rPr>
            </w:pPr>
            <w:ins w:id="966" w:author="Sunlin Zhu/Performance &amp; Regulation Standard Lab /SRC-Beijing/Engineer/Samsung Electronics" w:date="2024-04-29T22:13:00Z">
              <w:r w:rsidRPr="00542759">
                <w:rPr>
                  <w:rFonts w:ascii="Arial" w:hAnsi="Arial"/>
                  <w:sz w:val="18"/>
                </w:rPr>
                <w:t>Note 2:</w:t>
              </w:r>
              <w:r w:rsidRPr="00542759">
                <w:rPr>
                  <w:rFonts w:ascii="Arial" w:hAnsi="Arial"/>
                  <w:sz w:val="18"/>
                </w:rPr>
                <w:tab/>
                <w:t xml:space="preserve">Interference from other cells and noise sources not specified in the test is assumed to be constant over subcarriers and time and shall be modelled as AWGN of appropriate power for </w:t>
              </w:r>
            </w:ins>
            <w:ins w:id="967" w:author="Sunlin Zhu/Performance &amp; Regulation Standard Lab /SRC-Beijing/Engineer/Samsung Electronics" w:date="2024-04-29T22:13:00Z">
              <w:r w:rsidRPr="00542759">
                <w:rPr>
                  <w:rFonts w:ascii="Arial" w:hAnsi="Arial" w:cs="v4.2.0"/>
                  <w:position w:val="-12"/>
                  <w:sz w:val="18"/>
                </w:rPr>
                <w:object w:dxaOrig="435" w:dyaOrig="435" w14:anchorId="32E3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5" o:title=""/>
                  </v:shape>
                  <o:OLEObject Type="Embed" ProgID="Equation.3" ShapeID="_x0000_i1025" DrawAspect="Content" ObjectID="_1777563302" r:id="rId16"/>
                </w:object>
              </w:r>
            </w:ins>
            <w:ins w:id="968" w:author="Sunlin Zhu/Performance &amp; Regulation Standard Lab /SRC-Beijing/Engineer/Samsung Electronics" w:date="2024-04-29T22:13:00Z">
              <w:r w:rsidRPr="00542759">
                <w:rPr>
                  <w:rFonts w:ascii="Arial" w:hAnsi="Arial"/>
                  <w:sz w:val="18"/>
                </w:rPr>
                <w:t xml:space="preserve"> to be fulfilled.</w:t>
              </w:r>
            </w:ins>
          </w:p>
          <w:p w14:paraId="1748D995" w14:textId="77777777" w:rsidR="00447E01" w:rsidRPr="00542759" w:rsidRDefault="00447E01" w:rsidP="00062EF3">
            <w:pPr>
              <w:keepNext/>
              <w:keepLines/>
              <w:spacing w:after="0"/>
              <w:ind w:left="851" w:hanging="851"/>
              <w:rPr>
                <w:ins w:id="969" w:author="Sunlin Zhu/Performance &amp; Regulation Standard Lab /SRC-Beijing/Engineer/Samsung Electronics" w:date="2024-04-29T22:13:00Z"/>
                <w:rFonts w:ascii="Arial" w:hAnsi="Arial" w:cs="Arial"/>
                <w:sz w:val="18"/>
              </w:rPr>
            </w:pPr>
            <w:ins w:id="970" w:author="Sunlin Zhu/Performance &amp; Regulation Standard Lab /SRC-Beijing/Engineer/Samsung Electronics" w:date="2024-04-29T22:13:00Z">
              <w:r w:rsidRPr="00542759">
                <w:rPr>
                  <w:rFonts w:ascii="Arial" w:hAnsi="Arial"/>
                  <w:sz w:val="18"/>
                </w:rPr>
                <w:t xml:space="preserve">Note 3: </w:t>
              </w:r>
              <w:r w:rsidRPr="00542759">
                <w:rPr>
                  <w:rFonts w:ascii="Arial" w:hAnsi="Arial" w:cs="Arial"/>
                  <w:sz w:val="18"/>
                </w:rPr>
                <w:tab/>
              </w:r>
              <w:r w:rsidRPr="00542759">
                <w:rPr>
                  <w:rFonts w:ascii="Arial" w:hAnsi="Arial"/>
                  <w:sz w:val="18"/>
                </w:rPr>
                <w:t>SS-RSRP and Io levels have been derived from other parameters for information purposes. They are not settable parameters themselves.</w:t>
              </w:r>
            </w:ins>
          </w:p>
        </w:tc>
      </w:tr>
    </w:tbl>
    <w:p w14:paraId="31F9485A" w14:textId="77777777" w:rsidR="00447E01" w:rsidRPr="00A70E3E" w:rsidRDefault="00447E01" w:rsidP="00447E01">
      <w:pPr>
        <w:rPr>
          <w:ins w:id="971" w:author="Sunlin Zhu/Performance &amp; Regulation Standard Lab /SRC-Beijing/Engineer/Samsung Electronics" w:date="2024-04-29T22:12:00Z"/>
        </w:rPr>
      </w:pPr>
    </w:p>
    <w:p w14:paraId="33B1F50B" w14:textId="77777777" w:rsidR="00447E01" w:rsidRDefault="00447E01" w:rsidP="00447E01">
      <w:pPr>
        <w:rPr>
          <w:ins w:id="972" w:author="Sunlin Zhu/Performance &amp; Regulation Standard Lab /SRC-Beijing/Engineer/Samsung Electronics" w:date="2024-04-29T22:16:00Z"/>
          <w:rFonts w:cs="v4.2.0"/>
        </w:rPr>
      </w:pPr>
      <w:bookmarkStart w:id="973" w:name="_CRTable6_6_4_2_52"/>
      <w:ins w:id="974" w:author="Sunlin Zhu/Performance &amp; Regulation Standard Lab /SRC-Beijing/Engineer/Samsung Electronics" w:date="2024-04-29T22:16:00Z">
        <w:r w:rsidRPr="00542759">
          <w:rPr>
            <w:rFonts w:cs="v4.2.0"/>
          </w:rPr>
          <w:t xml:space="preserve">The UE shall send L1-RSRP report every 80 slots. No later than </w:t>
        </w:r>
        <w:r>
          <w:rPr>
            <w:rFonts w:cs="v4.2.0"/>
          </w:rPr>
          <w:t xml:space="preserve">X </w:t>
        </w:r>
        <w:proofErr w:type="spellStart"/>
        <w:r>
          <w:rPr>
            <w:rFonts w:cs="v4.2.0"/>
          </w:rPr>
          <w:t>ms</w:t>
        </w:r>
        <w:proofErr w:type="spellEnd"/>
        <w:r w:rsidRPr="00542759">
          <w:rPr>
            <w:rFonts w:cs="v4.2.0"/>
          </w:rPr>
          <w:t xml:space="preserve"> plus 80 slots from the beginning of time period T2, UE shall send L1-RSRP report including results of </w:t>
        </w:r>
        <w:r w:rsidRPr="009E27DC">
          <w:rPr>
            <w:rFonts w:cs="v4.2.0"/>
          </w:rPr>
          <w:t>SSB#1</w:t>
        </w:r>
        <w:r w:rsidRPr="00542759">
          <w:rPr>
            <w:rFonts w:cs="v4.2.0"/>
          </w:rPr>
          <w:t xml:space="preserve"> while meeting the </w:t>
        </w:r>
        <w:r w:rsidRPr="00542759">
          <w:t xml:space="preserve">absolute accuracy requirement in clause </w:t>
        </w:r>
        <w:r w:rsidRPr="00542759">
          <w:rPr>
            <w:rFonts w:cs="v4.2.0"/>
          </w:rPr>
          <w:t>10.1.19.1</w:t>
        </w:r>
        <w:r w:rsidRPr="00542759">
          <w:t xml:space="preserve">.1 and relative accuracy requirement in clause </w:t>
        </w:r>
        <w:r w:rsidRPr="00542759">
          <w:rPr>
            <w:rFonts w:cs="v4.2.0"/>
          </w:rPr>
          <w:t>10.1.19.1</w:t>
        </w:r>
        <w:r w:rsidRPr="00542759">
          <w:t>.2</w:t>
        </w:r>
        <w:r>
          <w:rPr>
            <w:rFonts w:cs="v4.2.0"/>
          </w:rPr>
          <w:t>, where X is</w:t>
        </w:r>
      </w:ins>
    </w:p>
    <w:p w14:paraId="4D127F1C" w14:textId="77777777" w:rsidR="00447E01" w:rsidRPr="001C0E1B" w:rsidRDefault="00447E01" w:rsidP="00447E01">
      <w:pPr>
        <w:pStyle w:val="B1"/>
        <w:rPr>
          <w:ins w:id="975" w:author="Sunlin Zhu/Performance &amp; Regulation Standard Lab /SRC-Beijing/Engineer/Samsung Electronics" w:date="2024-04-29T22:16:00Z"/>
        </w:rPr>
      </w:pPr>
      <w:ins w:id="976" w:author="Sunlin Zhu/Performance &amp; Regulation Standard Lab /SRC-Beijing/Engineer/Samsung Electronics" w:date="2024-04-29T22:16:00Z">
        <w:r w:rsidRPr="001C0E1B">
          <w:t>-</w:t>
        </w:r>
        <w:r w:rsidRPr="001C0E1B">
          <w:tab/>
          <w:t xml:space="preserve">680 for </w:t>
        </w:r>
        <w:proofErr w:type="spellStart"/>
        <w:r>
          <w:t>Config</w:t>
        </w:r>
        <w:proofErr w:type="spellEnd"/>
        <w:r>
          <w:t xml:space="preserve"> </w:t>
        </w:r>
        <w:r w:rsidRPr="001C0E1B">
          <w:t>1</w:t>
        </w:r>
        <w:r>
          <w:t>&amp;2</w:t>
        </w:r>
        <w:r w:rsidRPr="001C0E1B">
          <w:t xml:space="preserve"> </w:t>
        </w:r>
      </w:ins>
    </w:p>
    <w:p w14:paraId="59A34663" w14:textId="77777777" w:rsidR="00447E01" w:rsidRDefault="00447E01" w:rsidP="00447E01">
      <w:pPr>
        <w:pStyle w:val="B1"/>
        <w:rPr>
          <w:ins w:id="977" w:author="Sunlin Zhu/Performance &amp; Regulation Standard Lab /SRC-Beijing/Engineer/Samsung Electronics" w:date="2024-04-29T22:16:00Z"/>
          <w:rFonts w:cs="v4.2.0"/>
        </w:rPr>
      </w:pPr>
      <w:ins w:id="978" w:author="Sunlin Zhu/Performance &amp; Regulation Standard Lab /SRC-Beijing/Engineer/Samsung Electronics" w:date="2024-04-29T22:16:00Z">
        <w:r w:rsidRPr="001C0E1B">
          <w:t>-</w:t>
        </w:r>
        <w:r w:rsidRPr="001C0E1B">
          <w:tab/>
        </w:r>
        <w:r>
          <w:t>660</w:t>
        </w:r>
        <w:r w:rsidRPr="001C0E1B">
          <w:t xml:space="preserve"> for </w:t>
        </w:r>
        <w:proofErr w:type="spellStart"/>
        <w:r>
          <w:t>Config</w:t>
        </w:r>
        <w:proofErr w:type="spellEnd"/>
        <w:r>
          <w:t xml:space="preserve"> 3</w:t>
        </w:r>
      </w:ins>
    </w:p>
    <w:p w14:paraId="67D02F69" w14:textId="77777777" w:rsidR="00447E01" w:rsidRPr="00221BC1" w:rsidRDefault="00447E01" w:rsidP="00447E01">
      <w:pPr>
        <w:rPr>
          <w:ins w:id="979" w:author="Sunlin Zhu/Performance &amp; Regulation Standard Lab /SRC-Beijing/Engineer/Samsung Electronics" w:date="2024-04-29T22:16:00Z"/>
          <w:rFonts w:cs="v4.2.0"/>
        </w:rPr>
      </w:pPr>
      <w:ins w:id="980" w:author="Sunlin Zhu/Performance &amp; Regulation Standard Lab /SRC-Beijing/Engineer/Samsung Electronics" w:date="2024-04-29T22:16:00Z">
        <w:r w:rsidRPr="00542759">
          <w:rPr>
            <w:rFonts w:cs="v4.2.0"/>
          </w:rPr>
          <w:t>The rate of correct events observed during repeated tests shall be at least 90%.</w:t>
        </w:r>
      </w:ins>
    </w:p>
    <w:bookmarkEnd w:id="973"/>
    <w:p w14:paraId="7B0AE475" w14:textId="77777777" w:rsidR="00447E01" w:rsidRDefault="00447E01" w:rsidP="00447E01">
      <w:pPr>
        <w:pStyle w:val="NO"/>
        <w:rPr>
          <w:ins w:id="981" w:author="Sunlin Zhu/Performance &amp; Regulation Standard Lab /SRC-Beijing/Engineer/Samsung Electronics" w:date="2024-04-29T22:16:00Z"/>
        </w:rPr>
      </w:pPr>
      <w:ins w:id="982" w:author="Sunlin Zhu/Performance &amp; Regulation Standard Lab /SRC-Beijing/Engineer/Samsung Electronics" w:date="2024-04-29T22:16:00Z">
        <w:r w:rsidRPr="00221BC1">
          <w:t>NOTE:</w:t>
        </w:r>
        <w:r w:rsidRPr="00221BC1">
          <w:tab/>
          <w:t>The actual overall delays measured in the test may be up to 2xTTI</w:t>
        </w:r>
        <w:r w:rsidRPr="00221BC1">
          <w:rPr>
            <w:vertAlign w:val="subscript"/>
          </w:rPr>
          <w:t>DCCH</w:t>
        </w:r>
        <w:r w:rsidRPr="00221BC1">
          <w:t xml:space="preserve"> higher than the measurement reporting delays above because of TTI insertion uncertainty of the measurement report in DCCH.</w:t>
        </w:r>
      </w:ins>
    </w:p>
    <w:p w14:paraId="31A55B6E" w14:textId="2FB14867" w:rsidR="009E5203" w:rsidRPr="00447E01" w:rsidRDefault="009E5203" w:rsidP="00E541C7">
      <w:pPr>
        <w:rPr>
          <w:ins w:id="983" w:author="Sunlin Zhu/Performance &amp; Regulation Standard Lab /SRC-Beijing/Engineer/Samsung Electronics" w:date="2024-04-29T22:01:00Z"/>
        </w:rPr>
      </w:pPr>
    </w:p>
    <w:p w14:paraId="3F336F29" w14:textId="77777777" w:rsidR="009E5203" w:rsidRPr="009E5203" w:rsidRDefault="009E5203" w:rsidP="00E541C7"/>
    <w:p w14:paraId="56A0D63B" w14:textId="32654880" w:rsidR="00E541C7" w:rsidRDefault="00E541C7" w:rsidP="00E541C7">
      <w:pPr>
        <w:pStyle w:val="3"/>
        <w:rPr>
          <w:color w:val="FF0000"/>
        </w:rPr>
      </w:pPr>
      <w:r w:rsidRPr="00E541C7">
        <w:rPr>
          <w:rFonts w:hint="eastAsia"/>
          <w:color w:val="FF0000"/>
        </w:rPr>
        <w:lastRenderedPageBreak/>
        <w:t>&lt;</w:t>
      </w:r>
      <w:r>
        <w:rPr>
          <w:color w:val="FF0000"/>
        </w:rPr>
        <w:t>End of the changes</w:t>
      </w:r>
      <w:r w:rsidRPr="00E541C7">
        <w:rPr>
          <w:color w:val="FF0000"/>
        </w:rPr>
        <w:t>&gt;</w:t>
      </w:r>
    </w:p>
    <w:p w14:paraId="33891120" w14:textId="7EF4BD41" w:rsidR="00E541C7" w:rsidRDefault="00E541C7" w:rsidP="00E541C7"/>
    <w:p w14:paraId="0E0D5104" w14:textId="2FE9B73C" w:rsidR="00AE6848" w:rsidRDefault="00AE6848" w:rsidP="00E541C7"/>
    <w:p w14:paraId="5F475AAD" w14:textId="6611F294" w:rsidR="00AE6848" w:rsidRDefault="00AE6848" w:rsidP="00AE6848">
      <w:pPr>
        <w:pStyle w:val="1"/>
      </w:pPr>
      <w:r w:rsidRPr="00D0162F">
        <w:t>E.4</w:t>
      </w:r>
      <w:r w:rsidRPr="00D0162F">
        <w:tab/>
        <w:t>Cell configuration mapping for SA FR1 test cases in Chapter 6</w:t>
      </w:r>
    </w:p>
    <w:p w14:paraId="599407EF" w14:textId="4A24579F" w:rsidR="00AE6848" w:rsidRPr="00AE6848" w:rsidRDefault="00AE6848" w:rsidP="00AE6848">
      <w:pPr>
        <w:pStyle w:val="3"/>
        <w:rPr>
          <w:color w:val="FF0000"/>
        </w:rPr>
      </w:pPr>
      <w:r w:rsidRPr="00E541C7">
        <w:rPr>
          <w:rFonts w:hint="eastAsia"/>
          <w:color w:val="FF0000"/>
        </w:rPr>
        <w:t>&lt;</w:t>
      </w:r>
      <w:r>
        <w:rPr>
          <w:color w:val="FF0000"/>
        </w:rPr>
        <w:t>Start of the changes</w:t>
      </w:r>
      <w:r w:rsidRPr="00E541C7">
        <w:rPr>
          <w:color w:val="FF0000"/>
        </w:rPr>
        <w:t>&gt;</w:t>
      </w:r>
    </w:p>
    <w:p w14:paraId="4F6E85F3" w14:textId="77777777" w:rsidR="00AE6848" w:rsidRPr="00D0162F" w:rsidRDefault="00AE6848" w:rsidP="00AE6848">
      <w:r w:rsidRPr="00D0162F">
        <w:t xml:space="preserve">Table E.4-1 defines the cell configuration mapping for </w:t>
      </w:r>
      <w:r w:rsidRPr="00D0162F">
        <w:rPr>
          <w:lang w:eastAsia="zh-CN"/>
        </w:rPr>
        <w:t>NR/5GC</w:t>
      </w:r>
      <w:r w:rsidRPr="00D0162F">
        <w:t xml:space="preserve"> FR1 test cases in chapter 6 of this test specification.</w:t>
      </w:r>
    </w:p>
    <w:p w14:paraId="5E1592B8" w14:textId="77777777" w:rsidR="00AE6848" w:rsidRPr="00D0162F" w:rsidRDefault="00AE6848" w:rsidP="00AE6848">
      <w:pPr>
        <w:pStyle w:val="TH"/>
        <w:keepNext w:val="0"/>
        <w:keepLines w:val="0"/>
      </w:pPr>
      <w:r w:rsidRPr="00D0162F">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AE6848" w:rsidRPr="00D0162F" w14:paraId="05A665AC" w14:textId="77777777" w:rsidTr="003B31E6">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CAA75B5" w14:textId="77777777" w:rsidR="00AE6848" w:rsidRPr="00D0162F" w:rsidRDefault="00AE6848" w:rsidP="003B31E6">
            <w:pPr>
              <w:pStyle w:val="TAH"/>
              <w:keepNext w:val="0"/>
              <w:keepLines w:val="0"/>
            </w:pPr>
            <w:r w:rsidRPr="00D0162F">
              <w:t>TC</w:t>
            </w:r>
          </w:p>
        </w:tc>
        <w:tc>
          <w:tcPr>
            <w:tcW w:w="3661" w:type="dxa"/>
            <w:tcBorders>
              <w:top w:val="single" w:sz="4" w:space="0" w:color="auto"/>
              <w:left w:val="nil"/>
              <w:bottom w:val="single" w:sz="4" w:space="0" w:color="auto"/>
              <w:right w:val="single" w:sz="4" w:space="0" w:color="auto"/>
            </w:tcBorders>
            <w:shd w:val="clear" w:color="auto" w:fill="auto"/>
            <w:noWrap/>
          </w:tcPr>
          <w:p w14:paraId="32728AEE" w14:textId="77777777" w:rsidR="00AE6848" w:rsidRPr="00D0162F" w:rsidRDefault="00AE6848" w:rsidP="003B31E6">
            <w:pPr>
              <w:pStyle w:val="TAH"/>
              <w:keepNext w:val="0"/>
              <w:keepLines w:val="0"/>
            </w:pPr>
            <w:r w:rsidRPr="00D0162F">
              <w:t>Description</w:t>
            </w:r>
          </w:p>
        </w:tc>
        <w:tc>
          <w:tcPr>
            <w:tcW w:w="1043" w:type="dxa"/>
            <w:tcBorders>
              <w:top w:val="single" w:sz="4" w:space="0" w:color="auto"/>
              <w:left w:val="nil"/>
              <w:bottom w:val="single" w:sz="4" w:space="0" w:color="auto"/>
              <w:right w:val="single" w:sz="4" w:space="0" w:color="auto"/>
            </w:tcBorders>
            <w:shd w:val="clear" w:color="auto" w:fill="auto"/>
          </w:tcPr>
          <w:p w14:paraId="6F488EC5" w14:textId="77777777" w:rsidR="00AE6848" w:rsidRPr="00D0162F" w:rsidRDefault="00AE6848" w:rsidP="003B31E6">
            <w:pPr>
              <w:pStyle w:val="TAH"/>
              <w:keepNext w:val="0"/>
              <w:keepLines w:val="0"/>
            </w:pPr>
            <w:r w:rsidRPr="00D0162F">
              <w:t>38.533 NR Cell1</w:t>
            </w:r>
          </w:p>
        </w:tc>
        <w:tc>
          <w:tcPr>
            <w:tcW w:w="1041" w:type="dxa"/>
            <w:tcBorders>
              <w:top w:val="single" w:sz="4" w:space="0" w:color="auto"/>
              <w:left w:val="nil"/>
              <w:bottom w:val="single" w:sz="4" w:space="0" w:color="auto"/>
              <w:right w:val="single" w:sz="4" w:space="0" w:color="auto"/>
            </w:tcBorders>
            <w:shd w:val="clear" w:color="auto" w:fill="auto"/>
          </w:tcPr>
          <w:p w14:paraId="4D9A1241" w14:textId="77777777" w:rsidR="00AE6848" w:rsidRPr="00D0162F" w:rsidRDefault="00AE6848" w:rsidP="003B31E6">
            <w:pPr>
              <w:pStyle w:val="TAH"/>
              <w:keepNext w:val="0"/>
              <w:keepLines w:val="0"/>
            </w:pPr>
            <w:r w:rsidRPr="00D0162F">
              <w:t>38.533 NR Cell2</w:t>
            </w:r>
          </w:p>
        </w:tc>
        <w:tc>
          <w:tcPr>
            <w:tcW w:w="1056" w:type="dxa"/>
            <w:tcBorders>
              <w:top w:val="single" w:sz="4" w:space="0" w:color="auto"/>
              <w:left w:val="nil"/>
              <w:bottom w:val="single" w:sz="4" w:space="0" w:color="auto"/>
              <w:right w:val="single" w:sz="4" w:space="0" w:color="auto"/>
            </w:tcBorders>
            <w:shd w:val="clear" w:color="auto" w:fill="auto"/>
          </w:tcPr>
          <w:p w14:paraId="2ABB16AA" w14:textId="77777777" w:rsidR="00AE6848" w:rsidRPr="00D0162F" w:rsidRDefault="00AE6848" w:rsidP="003B31E6">
            <w:pPr>
              <w:pStyle w:val="TAH"/>
              <w:keepNext w:val="0"/>
              <w:keepLines w:val="0"/>
            </w:pPr>
            <w:r w:rsidRPr="00D0162F">
              <w:t>38.533 NR Cell3</w:t>
            </w:r>
          </w:p>
        </w:tc>
        <w:tc>
          <w:tcPr>
            <w:tcW w:w="1041" w:type="dxa"/>
            <w:tcBorders>
              <w:top w:val="single" w:sz="4" w:space="0" w:color="auto"/>
              <w:left w:val="nil"/>
              <w:bottom w:val="single" w:sz="4" w:space="0" w:color="auto"/>
              <w:right w:val="single" w:sz="4" w:space="0" w:color="auto"/>
            </w:tcBorders>
          </w:tcPr>
          <w:p w14:paraId="6661436F" w14:textId="77777777" w:rsidR="00AE6848" w:rsidRPr="00D0162F" w:rsidRDefault="00AE6848" w:rsidP="003B31E6">
            <w:pPr>
              <w:pStyle w:val="TAH"/>
            </w:pPr>
            <w:r w:rsidRPr="00D0162F">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64E4B2" w14:textId="77777777" w:rsidR="00AE6848" w:rsidRPr="00D0162F" w:rsidRDefault="00AE6848" w:rsidP="003B31E6">
            <w:pPr>
              <w:pStyle w:val="TAH"/>
            </w:pPr>
            <w:r w:rsidRPr="00D0162F">
              <w:t>CA Type</w:t>
            </w:r>
          </w:p>
        </w:tc>
      </w:tr>
      <w:tr w:rsidR="00AE6848" w:rsidRPr="00D0162F" w14:paraId="684F56D3" w14:textId="77777777" w:rsidTr="005B32C0">
        <w:trPr>
          <w:tblHeade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tcPr>
          <w:p w14:paraId="4788DB3C" w14:textId="1973D761" w:rsidR="00AE6848" w:rsidRPr="00D0162F" w:rsidRDefault="00AE6848" w:rsidP="003B31E6">
            <w:pPr>
              <w:pStyle w:val="TAH"/>
              <w:rPr>
                <w:rFonts w:hint="eastAsia"/>
                <w:lang w:eastAsia="zh-CN"/>
              </w:rPr>
            </w:pPr>
            <w:r w:rsidRPr="00AE6848">
              <w:rPr>
                <w:rFonts w:hint="eastAsia"/>
                <w:color w:val="FF0000"/>
                <w:highlight w:val="yellow"/>
                <w:lang w:eastAsia="zh-CN"/>
              </w:rPr>
              <w:t>&lt;</w:t>
            </w:r>
            <w:r w:rsidRPr="00AE6848">
              <w:rPr>
                <w:color w:val="FF0000"/>
                <w:highlight w:val="yellow"/>
                <w:lang w:eastAsia="zh-CN"/>
              </w:rPr>
              <w:t>Skip unchanged part&gt;</w:t>
            </w:r>
          </w:p>
        </w:tc>
      </w:tr>
      <w:tr w:rsidR="00AE6848" w:rsidRPr="00D0162F" w14:paraId="162537CA" w14:textId="77777777" w:rsidTr="003B31E6">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A6BBFF" w14:textId="77777777" w:rsidR="00AE6848" w:rsidRPr="00D0162F" w:rsidRDefault="00AE6848" w:rsidP="003B31E6">
            <w:pPr>
              <w:pStyle w:val="TAL"/>
              <w:keepNext w:val="0"/>
              <w:keepLines w:val="0"/>
              <w:rPr>
                <w:b/>
                <w:lang w:eastAsia="zh-TW"/>
              </w:rPr>
            </w:pPr>
            <w:r w:rsidRPr="00D0162F">
              <w:rPr>
                <w:b/>
                <w:lang w:eastAsia="zh-TW"/>
              </w:rPr>
              <w:t>6.6.4.1</w:t>
            </w:r>
          </w:p>
        </w:tc>
        <w:tc>
          <w:tcPr>
            <w:tcW w:w="3661" w:type="dxa"/>
            <w:tcBorders>
              <w:top w:val="single" w:sz="4" w:space="0" w:color="auto"/>
              <w:left w:val="nil"/>
              <w:bottom w:val="single" w:sz="4" w:space="0" w:color="auto"/>
              <w:right w:val="single" w:sz="4" w:space="0" w:color="auto"/>
            </w:tcBorders>
            <w:shd w:val="clear" w:color="auto" w:fill="auto"/>
            <w:noWrap/>
          </w:tcPr>
          <w:p w14:paraId="4B870D7D" w14:textId="77777777" w:rsidR="00AE6848" w:rsidRPr="00D0162F" w:rsidRDefault="00AE6848" w:rsidP="003B31E6">
            <w:pPr>
              <w:pStyle w:val="TAL"/>
              <w:rPr>
                <w:lang w:eastAsia="sv-SE"/>
              </w:rPr>
            </w:pPr>
            <w:r w:rsidRPr="00D0162F">
              <w:t>NR SA FR1 SSB-based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1D44D0" w14:textId="77777777" w:rsidR="00AE6848" w:rsidRPr="00D0162F" w:rsidRDefault="00AE6848" w:rsidP="003B31E6">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E58F37" w14:textId="77777777" w:rsidR="00AE6848" w:rsidRPr="00D0162F" w:rsidRDefault="00AE6848" w:rsidP="003B31E6">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9B41EE6" w14:textId="77777777" w:rsidR="00AE6848" w:rsidRPr="00D0162F" w:rsidRDefault="00AE6848" w:rsidP="003B31E6">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12494E" w14:textId="77777777" w:rsidR="00AE6848" w:rsidRPr="00D0162F" w:rsidRDefault="00AE6848" w:rsidP="003B31E6">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92F09A" w14:textId="77777777" w:rsidR="00AE6848" w:rsidRPr="00D0162F" w:rsidRDefault="00AE6848" w:rsidP="003B31E6">
            <w:pPr>
              <w:pStyle w:val="TAL"/>
              <w:keepNext w:val="0"/>
              <w:keepLines w:val="0"/>
            </w:pPr>
          </w:p>
        </w:tc>
      </w:tr>
      <w:tr w:rsidR="00AE6848" w:rsidRPr="00D0162F" w14:paraId="7A6FED86" w14:textId="77777777" w:rsidTr="003B31E6">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CD9ECF7" w14:textId="77777777" w:rsidR="00AE6848" w:rsidRPr="00D0162F" w:rsidRDefault="00AE6848" w:rsidP="003B31E6">
            <w:pPr>
              <w:pStyle w:val="TAL"/>
              <w:keepNext w:val="0"/>
              <w:keepLines w:val="0"/>
              <w:rPr>
                <w:b/>
              </w:rPr>
            </w:pPr>
            <w:r w:rsidRPr="00D0162F">
              <w:rPr>
                <w:b/>
                <w:lang w:eastAsia="zh-TW"/>
              </w:rPr>
              <w:t>6.6.4.2</w:t>
            </w:r>
          </w:p>
        </w:tc>
        <w:tc>
          <w:tcPr>
            <w:tcW w:w="3661" w:type="dxa"/>
            <w:tcBorders>
              <w:top w:val="single" w:sz="4" w:space="0" w:color="auto"/>
              <w:left w:val="nil"/>
              <w:bottom w:val="single" w:sz="4" w:space="0" w:color="auto"/>
              <w:right w:val="single" w:sz="4" w:space="0" w:color="auto"/>
            </w:tcBorders>
            <w:shd w:val="clear" w:color="auto" w:fill="auto"/>
            <w:noWrap/>
          </w:tcPr>
          <w:p w14:paraId="3F649C7E" w14:textId="77777777" w:rsidR="00AE6848" w:rsidRPr="00D0162F" w:rsidRDefault="00AE6848" w:rsidP="003B31E6">
            <w:pPr>
              <w:pStyle w:val="TAL"/>
              <w:rPr>
                <w:lang w:eastAsia="sv-SE"/>
              </w:rPr>
            </w:pPr>
            <w:r w:rsidRPr="00D0162F">
              <w:t>NR SA FR1 SSB-based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1D462AC" w14:textId="77777777" w:rsidR="00AE6848" w:rsidRPr="00D0162F" w:rsidRDefault="00AE6848" w:rsidP="003B31E6">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BDA0C3F" w14:textId="77777777" w:rsidR="00AE6848" w:rsidRPr="00D0162F" w:rsidRDefault="00AE6848" w:rsidP="003B31E6">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714835D" w14:textId="77777777" w:rsidR="00AE6848" w:rsidRPr="00D0162F" w:rsidRDefault="00AE6848" w:rsidP="003B31E6">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003C4A" w14:textId="77777777" w:rsidR="00AE6848" w:rsidRPr="00D0162F" w:rsidRDefault="00AE6848" w:rsidP="003B31E6">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9158A85" w14:textId="77777777" w:rsidR="00AE6848" w:rsidRPr="00D0162F" w:rsidRDefault="00AE6848" w:rsidP="003B31E6">
            <w:pPr>
              <w:pStyle w:val="TAL"/>
              <w:keepNext w:val="0"/>
              <w:keepLines w:val="0"/>
            </w:pPr>
          </w:p>
        </w:tc>
      </w:tr>
      <w:tr w:rsidR="00AE6848" w:rsidRPr="00D0162F" w14:paraId="6C947B3E" w14:textId="77777777" w:rsidTr="003B31E6">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2F82C62" w14:textId="77777777" w:rsidR="00AE6848" w:rsidRPr="00D0162F" w:rsidRDefault="00AE6848" w:rsidP="003B31E6">
            <w:pPr>
              <w:pStyle w:val="TAL"/>
              <w:keepNext w:val="0"/>
              <w:keepLines w:val="0"/>
              <w:rPr>
                <w:b/>
              </w:rPr>
            </w:pPr>
            <w:r w:rsidRPr="00D0162F">
              <w:rPr>
                <w:b/>
                <w:lang w:eastAsia="zh-TW"/>
              </w:rPr>
              <w:t>6.6.4.3</w:t>
            </w:r>
          </w:p>
        </w:tc>
        <w:tc>
          <w:tcPr>
            <w:tcW w:w="3661" w:type="dxa"/>
            <w:tcBorders>
              <w:top w:val="single" w:sz="4" w:space="0" w:color="auto"/>
              <w:left w:val="nil"/>
              <w:bottom w:val="single" w:sz="4" w:space="0" w:color="auto"/>
              <w:right w:val="single" w:sz="4" w:space="0" w:color="auto"/>
            </w:tcBorders>
            <w:shd w:val="clear" w:color="auto" w:fill="auto"/>
            <w:noWrap/>
          </w:tcPr>
          <w:p w14:paraId="75CB8B6F" w14:textId="77777777" w:rsidR="00AE6848" w:rsidRPr="00D0162F" w:rsidRDefault="00AE6848" w:rsidP="003B31E6">
            <w:pPr>
              <w:pStyle w:val="TAL"/>
              <w:rPr>
                <w:lang w:eastAsia="sv-SE"/>
              </w:rPr>
            </w:pPr>
            <w:r w:rsidRPr="00D0162F">
              <w:t>NR SA FR1 CSI-RS-based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CB10761" w14:textId="77777777" w:rsidR="00AE6848" w:rsidRPr="00D0162F" w:rsidRDefault="00AE6848" w:rsidP="003B31E6">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74D700" w14:textId="77777777" w:rsidR="00AE6848" w:rsidRPr="00D0162F" w:rsidRDefault="00AE6848" w:rsidP="003B31E6">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368EEC4" w14:textId="77777777" w:rsidR="00AE6848" w:rsidRPr="00D0162F" w:rsidRDefault="00AE6848" w:rsidP="003B31E6">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9CD841" w14:textId="77777777" w:rsidR="00AE6848" w:rsidRPr="00D0162F" w:rsidRDefault="00AE6848" w:rsidP="003B31E6">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21039C" w14:textId="77777777" w:rsidR="00AE6848" w:rsidRPr="00D0162F" w:rsidRDefault="00AE6848" w:rsidP="003B31E6">
            <w:pPr>
              <w:pStyle w:val="TAL"/>
              <w:keepNext w:val="0"/>
              <w:keepLines w:val="0"/>
            </w:pPr>
          </w:p>
        </w:tc>
      </w:tr>
      <w:tr w:rsidR="00AE6848" w:rsidRPr="00D0162F" w14:paraId="0CD8645D" w14:textId="77777777" w:rsidTr="003B31E6">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748F83B" w14:textId="77777777" w:rsidR="00AE6848" w:rsidRPr="00D0162F" w:rsidRDefault="00AE6848" w:rsidP="003B31E6">
            <w:pPr>
              <w:pStyle w:val="TAL"/>
              <w:keepNext w:val="0"/>
              <w:keepLines w:val="0"/>
              <w:rPr>
                <w:b/>
              </w:rPr>
            </w:pPr>
            <w:r w:rsidRPr="00D0162F">
              <w:rPr>
                <w:b/>
                <w:lang w:eastAsia="zh-TW"/>
              </w:rPr>
              <w:t>6.6.4.4</w:t>
            </w:r>
          </w:p>
        </w:tc>
        <w:tc>
          <w:tcPr>
            <w:tcW w:w="3661" w:type="dxa"/>
            <w:tcBorders>
              <w:top w:val="single" w:sz="4" w:space="0" w:color="auto"/>
              <w:left w:val="nil"/>
              <w:bottom w:val="single" w:sz="4" w:space="0" w:color="auto"/>
              <w:right w:val="single" w:sz="4" w:space="0" w:color="auto"/>
            </w:tcBorders>
            <w:shd w:val="clear" w:color="auto" w:fill="auto"/>
            <w:noWrap/>
          </w:tcPr>
          <w:p w14:paraId="6567A8E7" w14:textId="77777777" w:rsidR="00AE6848" w:rsidRPr="00D0162F" w:rsidRDefault="00AE6848" w:rsidP="003B31E6">
            <w:pPr>
              <w:pStyle w:val="TAL"/>
              <w:rPr>
                <w:lang w:eastAsia="sv-SE"/>
              </w:rPr>
            </w:pPr>
            <w:r w:rsidRPr="00D0162F">
              <w:t>NR SA FR1 CSI-RS-based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C78BF8" w14:textId="77777777" w:rsidR="00AE6848" w:rsidRPr="00D0162F" w:rsidRDefault="00AE6848" w:rsidP="003B31E6">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6519212" w14:textId="77777777" w:rsidR="00AE6848" w:rsidRPr="00D0162F" w:rsidRDefault="00AE6848" w:rsidP="003B31E6">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25D8260" w14:textId="77777777" w:rsidR="00AE6848" w:rsidRPr="00D0162F" w:rsidRDefault="00AE6848" w:rsidP="003B31E6">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85F5B70" w14:textId="77777777" w:rsidR="00AE6848" w:rsidRPr="00D0162F" w:rsidRDefault="00AE6848" w:rsidP="003B31E6">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43CB3A" w14:textId="77777777" w:rsidR="00AE6848" w:rsidRPr="00D0162F" w:rsidRDefault="00AE6848" w:rsidP="003B31E6">
            <w:pPr>
              <w:pStyle w:val="TAL"/>
              <w:keepNext w:val="0"/>
              <w:keepLines w:val="0"/>
            </w:pPr>
          </w:p>
        </w:tc>
      </w:tr>
      <w:tr w:rsidR="00AE6848" w:rsidRPr="00D0162F" w14:paraId="0187B6AC" w14:textId="77777777" w:rsidTr="003B31E6">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48EF3AA" w14:textId="77777777" w:rsidR="00AE6848" w:rsidRPr="00D0162F" w:rsidRDefault="00AE6848" w:rsidP="003B31E6">
            <w:pPr>
              <w:pStyle w:val="TAL"/>
              <w:keepNext w:val="0"/>
              <w:keepLines w:val="0"/>
              <w:rPr>
                <w:b/>
                <w:lang w:eastAsia="zh-TW"/>
              </w:rPr>
            </w:pPr>
            <w:r w:rsidRPr="00D0162F">
              <w:rPr>
                <w:b/>
                <w:lang w:eastAsia="zh-CN"/>
              </w:rPr>
              <w:t>6.6.4.5</w:t>
            </w:r>
          </w:p>
        </w:tc>
        <w:tc>
          <w:tcPr>
            <w:tcW w:w="3661" w:type="dxa"/>
            <w:tcBorders>
              <w:top w:val="single" w:sz="4" w:space="0" w:color="auto"/>
              <w:left w:val="nil"/>
              <w:bottom w:val="single" w:sz="4" w:space="0" w:color="auto"/>
              <w:right w:val="single" w:sz="4" w:space="0" w:color="auto"/>
            </w:tcBorders>
            <w:shd w:val="clear" w:color="auto" w:fill="auto"/>
            <w:noWrap/>
          </w:tcPr>
          <w:p w14:paraId="5B269D38" w14:textId="77777777" w:rsidR="00AE6848" w:rsidRPr="00D0162F" w:rsidRDefault="00AE6848" w:rsidP="003B31E6">
            <w:pPr>
              <w:pStyle w:val="TAL"/>
            </w:pPr>
            <w:r w:rsidRPr="00D0162F">
              <w:rPr>
                <w:snapToGrid w:val="0"/>
                <w:lang w:eastAsia="zh-CN"/>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736A4CBA" w14:textId="77777777" w:rsidR="00AE6848" w:rsidRPr="00D0162F" w:rsidRDefault="00AE6848" w:rsidP="003B31E6">
            <w:pPr>
              <w:pStyle w:val="TAL"/>
              <w:keepNext w:val="0"/>
              <w:keepLines w:val="0"/>
              <w:rPr>
                <w:lang w:eastAsia="zh-TW"/>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0E5E2D" w14:textId="77777777" w:rsidR="00AE6848" w:rsidRPr="00D0162F" w:rsidRDefault="00AE6848" w:rsidP="003B31E6">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23FBFAF" w14:textId="77777777" w:rsidR="00AE6848" w:rsidRPr="00D0162F" w:rsidRDefault="00AE6848" w:rsidP="003B31E6">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A98685" w14:textId="77777777" w:rsidR="00AE6848" w:rsidRPr="00D0162F" w:rsidRDefault="00AE6848" w:rsidP="003B31E6">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9A965F" w14:textId="77777777" w:rsidR="00AE6848" w:rsidRPr="00D0162F" w:rsidRDefault="00AE6848" w:rsidP="003B31E6">
            <w:pPr>
              <w:pStyle w:val="TAL"/>
              <w:keepNext w:val="0"/>
              <w:keepLines w:val="0"/>
            </w:pPr>
          </w:p>
        </w:tc>
      </w:tr>
      <w:tr w:rsidR="00AE6848" w:rsidRPr="00AE6848" w14:paraId="6A48CBA5" w14:textId="77777777" w:rsidTr="003B31E6">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BF1476F" w14:textId="77EB1053" w:rsidR="00AE6848" w:rsidRPr="00AE6848" w:rsidRDefault="00AE6848" w:rsidP="00AE6848">
            <w:pPr>
              <w:pStyle w:val="TAL"/>
              <w:keepNext w:val="0"/>
              <w:keepLines w:val="0"/>
              <w:rPr>
                <w:rFonts w:hint="eastAsia"/>
                <w:highlight w:val="yellow"/>
                <w:lang w:eastAsia="zh-CN"/>
              </w:rPr>
            </w:pPr>
            <w:ins w:id="984" w:author="Sunlin Zhu/Performance &amp; Regulation Standard Lab /SRC-Beijing/Engineer/Samsung Electronics" w:date="2024-05-18T18:40:00Z">
              <w:r w:rsidRPr="00AE6848">
                <w:rPr>
                  <w:rFonts w:hint="eastAsia"/>
                  <w:b/>
                  <w:highlight w:val="yellow"/>
                  <w:lang w:eastAsia="zh-CN"/>
                </w:rPr>
                <w:t>6</w:t>
              </w:r>
              <w:r w:rsidRPr="00AE6848">
                <w:rPr>
                  <w:b/>
                  <w:highlight w:val="yellow"/>
                  <w:lang w:eastAsia="zh-CN"/>
                </w:rPr>
                <w:t>.6.4.6</w:t>
              </w:r>
            </w:ins>
          </w:p>
        </w:tc>
        <w:tc>
          <w:tcPr>
            <w:tcW w:w="3661" w:type="dxa"/>
            <w:tcBorders>
              <w:top w:val="single" w:sz="4" w:space="0" w:color="auto"/>
              <w:left w:val="nil"/>
              <w:bottom w:val="single" w:sz="4" w:space="0" w:color="auto"/>
              <w:right w:val="single" w:sz="4" w:space="0" w:color="auto"/>
            </w:tcBorders>
            <w:shd w:val="clear" w:color="auto" w:fill="auto"/>
            <w:noWrap/>
          </w:tcPr>
          <w:p w14:paraId="124E2081" w14:textId="1CDC17DE" w:rsidR="00AE6848" w:rsidRPr="00AE6848" w:rsidRDefault="00AE6848" w:rsidP="00AE6848">
            <w:pPr>
              <w:pStyle w:val="TAL"/>
              <w:rPr>
                <w:highlight w:val="yellow"/>
              </w:rPr>
            </w:pPr>
            <w:ins w:id="985" w:author="Sunlin Zhu/Performance &amp; Regulation Standard Lab /SRC-Beijing/Engineer/Samsung Electronics" w:date="2024-05-18T18:41:00Z">
              <w:r w:rsidRPr="00AE6848">
                <w:rPr>
                  <w:highlight w:val="yellow"/>
                </w:rPr>
                <w:t xml:space="preserve">NR SA FR1 Inter-cell SSB based L1-RSRP measurements on </w:t>
              </w:r>
              <w:proofErr w:type="spellStart"/>
              <w:r w:rsidRPr="00AE6848">
                <w:rPr>
                  <w:highlight w:val="yellow"/>
                </w:rPr>
                <w:t>PCell</w:t>
              </w:r>
              <w:proofErr w:type="spellEnd"/>
              <w:r w:rsidRPr="00AE6848">
                <w:rPr>
                  <w:highlight w:val="yellow"/>
                </w:rPr>
                <w:t xml:space="preserve"> in DRX</w:t>
              </w:r>
            </w:ins>
          </w:p>
        </w:tc>
        <w:tc>
          <w:tcPr>
            <w:tcW w:w="1043" w:type="dxa"/>
            <w:tcBorders>
              <w:top w:val="single" w:sz="4" w:space="0" w:color="auto"/>
              <w:left w:val="nil"/>
              <w:bottom w:val="single" w:sz="4" w:space="0" w:color="auto"/>
              <w:right w:val="single" w:sz="4" w:space="0" w:color="auto"/>
            </w:tcBorders>
            <w:shd w:val="clear" w:color="auto" w:fill="auto"/>
          </w:tcPr>
          <w:p w14:paraId="5A41AAA9" w14:textId="6BBBAF94" w:rsidR="00AE6848" w:rsidRPr="00AE6848" w:rsidRDefault="00AE6848" w:rsidP="00AE6848">
            <w:pPr>
              <w:pStyle w:val="TAL"/>
              <w:keepNext w:val="0"/>
              <w:keepLines w:val="0"/>
              <w:rPr>
                <w:highlight w:val="yellow"/>
                <w:lang w:eastAsia="zh-CN"/>
              </w:rPr>
            </w:pPr>
            <w:ins w:id="986" w:author="Sunlin Zhu/Performance &amp; Regulation Standard Lab /SRC-Beijing/Engineer/Samsung Electronics" w:date="2024-05-18T18:41:00Z">
              <w:r w:rsidRPr="00AE6848">
                <w:rPr>
                  <w:highlight w:val="yellow"/>
                  <w:lang w:eastAsia="zh-CN"/>
                </w:rPr>
                <w:t>NR Cell 1</w:t>
              </w:r>
            </w:ins>
          </w:p>
        </w:tc>
        <w:tc>
          <w:tcPr>
            <w:tcW w:w="1041" w:type="dxa"/>
            <w:tcBorders>
              <w:top w:val="single" w:sz="4" w:space="0" w:color="auto"/>
              <w:left w:val="nil"/>
              <w:bottom w:val="single" w:sz="4" w:space="0" w:color="auto"/>
              <w:right w:val="single" w:sz="4" w:space="0" w:color="auto"/>
            </w:tcBorders>
            <w:shd w:val="clear" w:color="auto" w:fill="auto"/>
          </w:tcPr>
          <w:p w14:paraId="243CFF45" w14:textId="0B119ABE" w:rsidR="00AE6848" w:rsidRPr="00AE6848" w:rsidRDefault="00AE6848" w:rsidP="00AE6848">
            <w:pPr>
              <w:pStyle w:val="TAL"/>
              <w:keepNext w:val="0"/>
              <w:keepLines w:val="0"/>
              <w:rPr>
                <w:highlight w:val="yellow"/>
              </w:rPr>
            </w:pPr>
            <w:ins w:id="987" w:author="Sunlin Zhu/Performance &amp; Regulation Standard Lab /SRC-Beijing/Engineer/Samsung Electronics" w:date="2024-05-18T18:41:00Z">
              <w:r w:rsidRPr="00AE6848">
                <w:rPr>
                  <w:highlight w:val="yellow"/>
                  <w:lang w:eastAsia="zh-CN"/>
                </w:rPr>
                <w:t>NR Cell 2</w:t>
              </w:r>
            </w:ins>
          </w:p>
        </w:tc>
        <w:tc>
          <w:tcPr>
            <w:tcW w:w="1056" w:type="dxa"/>
            <w:tcBorders>
              <w:top w:val="single" w:sz="4" w:space="0" w:color="auto"/>
              <w:left w:val="nil"/>
              <w:bottom w:val="single" w:sz="4" w:space="0" w:color="auto"/>
              <w:right w:val="single" w:sz="4" w:space="0" w:color="auto"/>
            </w:tcBorders>
            <w:shd w:val="clear" w:color="auto" w:fill="auto"/>
          </w:tcPr>
          <w:p w14:paraId="5319C6CB" w14:textId="77777777" w:rsidR="00AE6848" w:rsidRPr="00AE6848" w:rsidRDefault="00AE6848" w:rsidP="003B31E6">
            <w:pPr>
              <w:pStyle w:val="TAH"/>
              <w:keepNext w:val="0"/>
              <w:keepLines w:val="0"/>
              <w:rPr>
                <w:highlight w:val="yellow"/>
              </w:rPr>
            </w:pPr>
          </w:p>
        </w:tc>
        <w:tc>
          <w:tcPr>
            <w:tcW w:w="1041" w:type="dxa"/>
            <w:tcBorders>
              <w:top w:val="single" w:sz="4" w:space="0" w:color="auto"/>
              <w:left w:val="nil"/>
              <w:bottom w:val="single" w:sz="4" w:space="0" w:color="auto"/>
              <w:right w:val="single" w:sz="4" w:space="0" w:color="auto"/>
            </w:tcBorders>
          </w:tcPr>
          <w:p w14:paraId="1EEC3396" w14:textId="77777777" w:rsidR="00AE6848" w:rsidRPr="00AE6848" w:rsidRDefault="00AE6848" w:rsidP="003B31E6">
            <w:pPr>
              <w:pStyle w:val="TAH"/>
              <w:rPr>
                <w:highlight w:val="yellow"/>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683D329" w14:textId="77777777" w:rsidR="00AE6848" w:rsidRPr="00AE6848" w:rsidRDefault="00AE6848" w:rsidP="003B31E6">
            <w:pPr>
              <w:pStyle w:val="TAH"/>
              <w:rPr>
                <w:highlight w:val="yellow"/>
              </w:rPr>
            </w:pPr>
          </w:p>
        </w:tc>
      </w:tr>
      <w:tr w:rsidR="00AE6848" w:rsidRPr="00D0162F" w14:paraId="1A53AEAF" w14:textId="77777777" w:rsidTr="004D73A9">
        <w:trPr>
          <w:tblHeade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tcPr>
          <w:p w14:paraId="3CEE3AD4" w14:textId="7BDCF0E1" w:rsidR="00AE6848" w:rsidRPr="00D0162F" w:rsidRDefault="00AE6848" w:rsidP="003B31E6">
            <w:pPr>
              <w:pStyle w:val="TAH"/>
            </w:pPr>
            <w:r w:rsidRPr="00AE6848">
              <w:rPr>
                <w:rFonts w:hint="eastAsia"/>
                <w:color w:val="FF0000"/>
                <w:highlight w:val="yellow"/>
                <w:lang w:eastAsia="zh-CN"/>
              </w:rPr>
              <w:t>&lt;</w:t>
            </w:r>
            <w:r w:rsidRPr="00AE6848">
              <w:rPr>
                <w:color w:val="FF0000"/>
                <w:highlight w:val="yellow"/>
                <w:lang w:eastAsia="zh-CN"/>
              </w:rPr>
              <w:t>Skip unchanged part&gt;</w:t>
            </w:r>
          </w:p>
        </w:tc>
      </w:tr>
    </w:tbl>
    <w:p w14:paraId="5B611F34" w14:textId="77777777" w:rsidR="00AE6848" w:rsidRDefault="00AE6848" w:rsidP="00AE6848">
      <w:pPr>
        <w:pStyle w:val="3"/>
        <w:rPr>
          <w:color w:val="FF0000"/>
        </w:rPr>
      </w:pPr>
      <w:r w:rsidRPr="00E541C7">
        <w:rPr>
          <w:rFonts w:hint="eastAsia"/>
          <w:color w:val="FF0000"/>
        </w:rPr>
        <w:t>&lt;</w:t>
      </w:r>
      <w:r>
        <w:rPr>
          <w:color w:val="FF0000"/>
        </w:rPr>
        <w:t>End of the changes</w:t>
      </w:r>
      <w:r w:rsidRPr="00E541C7">
        <w:rPr>
          <w:color w:val="FF0000"/>
        </w:rPr>
        <w:t>&gt;</w:t>
      </w:r>
    </w:p>
    <w:p w14:paraId="342735CA" w14:textId="77777777" w:rsidR="00AE6848" w:rsidRPr="00E541C7" w:rsidRDefault="00AE6848" w:rsidP="00E541C7"/>
    <w:sectPr w:rsidR="00AE6848" w:rsidRPr="00E541C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522C2" w14:textId="77777777" w:rsidR="00684694" w:rsidRDefault="00684694">
      <w:r>
        <w:separator/>
      </w:r>
    </w:p>
  </w:endnote>
  <w:endnote w:type="continuationSeparator" w:id="0">
    <w:p w14:paraId="797F94ED" w14:textId="77777777" w:rsidR="00684694" w:rsidRDefault="00684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CF6F3" w14:textId="77777777" w:rsidR="00684694" w:rsidRDefault="00684694">
      <w:r>
        <w:separator/>
      </w:r>
    </w:p>
  </w:footnote>
  <w:footnote w:type="continuationSeparator" w:id="0">
    <w:p w14:paraId="50321C4B" w14:textId="77777777" w:rsidR="00684694" w:rsidRDefault="00684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BA9"/>
    <w:rsid w:val="00065F69"/>
    <w:rsid w:val="000A6394"/>
    <w:rsid w:val="000B7FED"/>
    <w:rsid w:val="000C038A"/>
    <w:rsid w:val="000C6598"/>
    <w:rsid w:val="000D44B3"/>
    <w:rsid w:val="00145D43"/>
    <w:rsid w:val="00192C46"/>
    <w:rsid w:val="001A08B3"/>
    <w:rsid w:val="001A7B60"/>
    <w:rsid w:val="001B52F0"/>
    <w:rsid w:val="001B7A65"/>
    <w:rsid w:val="001E41F3"/>
    <w:rsid w:val="001E6530"/>
    <w:rsid w:val="001F6DB9"/>
    <w:rsid w:val="0026004D"/>
    <w:rsid w:val="002640DD"/>
    <w:rsid w:val="00275D12"/>
    <w:rsid w:val="00281D61"/>
    <w:rsid w:val="00284FEB"/>
    <w:rsid w:val="002860C4"/>
    <w:rsid w:val="002B5741"/>
    <w:rsid w:val="002E472E"/>
    <w:rsid w:val="00305409"/>
    <w:rsid w:val="003609EF"/>
    <w:rsid w:val="0036231A"/>
    <w:rsid w:val="00374DD4"/>
    <w:rsid w:val="003E1A36"/>
    <w:rsid w:val="00410371"/>
    <w:rsid w:val="004242F1"/>
    <w:rsid w:val="00447E01"/>
    <w:rsid w:val="00456181"/>
    <w:rsid w:val="0048278C"/>
    <w:rsid w:val="004B75B7"/>
    <w:rsid w:val="005141D9"/>
    <w:rsid w:val="0051580D"/>
    <w:rsid w:val="00547111"/>
    <w:rsid w:val="00571A55"/>
    <w:rsid w:val="00592D74"/>
    <w:rsid w:val="005A377C"/>
    <w:rsid w:val="005A681E"/>
    <w:rsid w:val="005E2C44"/>
    <w:rsid w:val="00621188"/>
    <w:rsid w:val="006257ED"/>
    <w:rsid w:val="00653DE4"/>
    <w:rsid w:val="00665C47"/>
    <w:rsid w:val="00684694"/>
    <w:rsid w:val="00695808"/>
    <w:rsid w:val="006A785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0F5"/>
    <w:rsid w:val="008F3789"/>
    <w:rsid w:val="008F686C"/>
    <w:rsid w:val="009148DE"/>
    <w:rsid w:val="00941E30"/>
    <w:rsid w:val="009777D9"/>
    <w:rsid w:val="00991B88"/>
    <w:rsid w:val="009A5753"/>
    <w:rsid w:val="009A579D"/>
    <w:rsid w:val="009E3297"/>
    <w:rsid w:val="009E5203"/>
    <w:rsid w:val="009F734F"/>
    <w:rsid w:val="00A0118E"/>
    <w:rsid w:val="00A200C1"/>
    <w:rsid w:val="00A246B6"/>
    <w:rsid w:val="00A47E70"/>
    <w:rsid w:val="00A50CF0"/>
    <w:rsid w:val="00A5438A"/>
    <w:rsid w:val="00A7671C"/>
    <w:rsid w:val="00AA2CBC"/>
    <w:rsid w:val="00AC5820"/>
    <w:rsid w:val="00AD1CD8"/>
    <w:rsid w:val="00AE6848"/>
    <w:rsid w:val="00B258BB"/>
    <w:rsid w:val="00B5124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D00A6"/>
    <w:rsid w:val="00DE2AF0"/>
    <w:rsid w:val="00DE34CF"/>
    <w:rsid w:val="00E13F3D"/>
    <w:rsid w:val="00E34898"/>
    <w:rsid w:val="00E541C7"/>
    <w:rsid w:val="00EB09B7"/>
    <w:rsid w:val="00ED3BC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541C7"/>
    <w:rPr>
      <w:rFonts w:ascii="Arial" w:hAnsi="Arial"/>
      <w:lang w:val="en-GB" w:eastAsia="en-US"/>
    </w:rPr>
  </w:style>
  <w:style w:type="character" w:customStyle="1" w:styleId="TACChar">
    <w:name w:val="TAC Char"/>
    <w:link w:val="TAC"/>
    <w:qFormat/>
    <w:rsid w:val="00E541C7"/>
    <w:rPr>
      <w:rFonts w:ascii="Arial" w:hAnsi="Arial"/>
      <w:sz w:val="18"/>
      <w:lang w:val="en-GB" w:eastAsia="en-US"/>
    </w:rPr>
  </w:style>
  <w:style w:type="character" w:customStyle="1" w:styleId="TAHCar">
    <w:name w:val="TAH Car"/>
    <w:link w:val="TAH"/>
    <w:qFormat/>
    <w:rsid w:val="00E541C7"/>
    <w:rPr>
      <w:rFonts w:ascii="Arial" w:hAnsi="Arial"/>
      <w:b/>
      <w:sz w:val="18"/>
      <w:lang w:val="en-GB" w:eastAsia="en-US"/>
    </w:rPr>
  </w:style>
  <w:style w:type="character" w:customStyle="1" w:styleId="THChar">
    <w:name w:val="TH Char"/>
    <w:link w:val="TH"/>
    <w:qFormat/>
    <w:rsid w:val="00E541C7"/>
    <w:rPr>
      <w:rFonts w:ascii="Arial" w:hAnsi="Arial"/>
      <w:b/>
      <w:lang w:val="en-GB" w:eastAsia="en-US"/>
    </w:rPr>
  </w:style>
  <w:style w:type="character" w:customStyle="1" w:styleId="TANChar">
    <w:name w:val="TAN Char"/>
    <w:link w:val="TAN"/>
    <w:qFormat/>
    <w:rsid w:val="00E541C7"/>
    <w:rPr>
      <w:rFonts w:ascii="Arial" w:hAnsi="Arial"/>
      <w:sz w:val="18"/>
      <w:lang w:val="en-GB" w:eastAsia="en-US"/>
    </w:rPr>
  </w:style>
  <w:style w:type="character" w:customStyle="1" w:styleId="TALCar">
    <w:name w:val="TAL Car"/>
    <w:link w:val="TAL"/>
    <w:qFormat/>
    <w:rsid w:val="008D40F5"/>
    <w:rPr>
      <w:rFonts w:ascii="Arial" w:hAnsi="Arial"/>
      <w:sz w:val="18"/>
      <w:lang w:val="en-GB" w:eastAsia="en-US"/>
    </w:rPr>
  </w:style>
  <w:style w:type="character" w:customStyle="1" w:styleId="B1Char">
    <w:name w:val="B1 Char"/>
    <w:link w:val="B1"/>
    <w:qFormat/>
    <w:rsid w:val="009E5203"/>
    <w:rPr>
      <w:rFonts w:ascii="Times New Roman" w:hAnsi="Times New Roman"/>
      <w:lang w:val="en-GB" w:eastAsia="en-US"/>
    </w:rPr>
  </w:style>
  <w:style w:type="character" w:customStyle="1" w:styleId="B2Char">
    <w:name w:val="B2 Char"/>
    <w:link w:val="B2"/>
    <w:qFormat/>
    <w:rsid w:val="00A200C1"/>
    <w:rPr>
      <w:rFonts w:ascii="Times New Roman" w:hAnsi="Times New Roman"/>
      <w:lang w:val="en-GB" w:eastAsia="en-US"/>
    </w:rPr>
  </w:style>
  <w:style w:type="character" w:customStyle="1" w:styleId="NOChar">
    <w:name w:val="NO Char"/>
    <w:link w:val="NO"/>
    <w:qFormat/>
    <w:rsid w:val="00447E01"/>
    <w:rPr>
      <w:rFonts w:ascii="Times New Roman" w:hAnsi="Times New Roman"/>
      <w:lang w:val="en-GB" w:eastAsia="en-US"/>
    </w:rPr>
  </w:style>
  <w:style w:type="character" w:customStyle="1" w:styleId="apple-converted-space">
    <w:name w:val="apple-converted-space"/>
    <w:qFormat/>
    <w:rsid w:val="0048278C"/>
  </w:style>
  <w:style w:type="character" w:customStyle="1" w:styleId="EditorsNoteChar2">
    <w:name w:val="Editor's Note Char2"/>
    <w:aliases w:val="EN Char1"/>
    <w:link w:val="EditorsNote"/>
    <w:qFormat/>
    <w:rsid w:val="00054BA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E092E-FD9E-471D-9B97-8FAF9BBA0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9</Pages>
  <Words>2459</Words>
  <Characters>14017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24</cp:revision>
  <cp:lastPrinted>1899-12-31T23:00:00Z</cp:lastPrinted>
  <dcterms:created xsi:type="dcterms:W3CDTF">2020-02-03T08:32:00Z</dcterms:created>
  <dcterms:modified xsi:type="dcterms:W3CDTF">2024-05-18T10:45:00Z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