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8403C" w14:textId="570D3FE3" w:rsidR="008A3A6E" w:rsidRDefault="008A3A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 w:rsidR="00EC7CD6"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 w:rsidR="001F715E">
        <w:rPr>
          <w:b/>
          <w:sz w:val="24"/>
        </w:rPr>
        <w:t>4</w:t>
      </w:r>
      <w:r w:rsidR="00762359">
        <w:rPr>
          <w:b/>
          <w:sz w:val="24"/>
        </w:rPr>
        <w:t>3452</w:t>
      </w:r>
    </w:p>
    <w:p w14:paraId="4150C548" w14:textId="77777777" w:rsidR="00C93941" w:rsidRDefault="00C93941" w:rsidP="00C9394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20</w:t>
      </w:r>
      <w:r w:rsidRPr="004C6780"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24</w:t>
      </w:r>
      <w:r w:rsidRPr="004C6780"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May</w:t>
      </w:r>
      <w:r>
        <w:rPr>
          <w:b/>
          <w:sz w:val="24"/>
        </w:rPr>
        <w:t>, 2024</w:t>
      </w:r>
    </w:p>
    <w:p w14:paraId="7279A332" w14:textId="77777777" w:rsidR="008A3A6E" w:rsidRPr="00C93941" w:rsidRDefault="008A3A6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3F76AABA" w14:textId="5D2D2E58" w:rsidR="008A3A6E" w:rsidRDefault="008A3A6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EC7CD6">
        <w:rPr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ab/>
        <w:t>RP-2</w:t>
      </w:r>
      <w:r w:rsidR="001F715E">
        <w:rPr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>xxxx</w:t>
      </w:r>
    </w:p>
    <w:p w14:paraId="46807B42" w14:textId="7971FC10" w:rsidR="008A3A6E" w:rsidRDefault="00EC7CD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Shanghai, China, June 17-20, 2024</w:t>
      </w:r>
      <w:r w:rsidR="008A3A6E">
        <w:rPr>
          <w:b/>
          <w:sz w:val="24"/>
          <w:lang w:val="en-US" w:eastAsia="zh-CN"/>
        </w:rPr>
        <w:tab/>
      </w:r>
    </w:p>
    <w:p w14:paraId="4A057D13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F9C2389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340C0C3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  <w:t xml:space="preserve">New WID on UE Conformance - </w:t>
      </w:r>
      <w:r w:rsidR="00516D40" w:rsidRPr="00516D40">
        <w:rPr>
          <w:rFonts w:ascii="Arial" w:eastAsia="Batang" w:hAnsi="Arial" w:cs="Arial"/>
          <w:b/>
          <w:sz w:val="24"/>
          <w:szCs w:val="24"/>
        </w:rPr>
        <w:t>Introduction of FDD LTE band (L+S band) for IoT NTN operation</w:t>
      </w:r>
    </w:p>
    <w:p w14:paraId="4D3E9FA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Endorsement</w:t>
      </w:r>
    </w:p>
    <w:p w14:paraId="7680CB65" w14:textId="3B365C52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E812AD">
        <w:rPr>
          <w:rFonts w:ascii="Arial" w:eastAsia="Batang" w:hAnsi="Arial"/>
          <w:b/>
          <w:sz w:val="24"/>
          <w:szCs w:val="24"/>
        </w:rPr>
        <w:t>7.5.1</w:t>
      </w:r>
    </w:p>
    <w:p w14:paraId="4607E531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37F05A40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AC30DBD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47F2BFE3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686B65" w:rsidRPr="00686B65">
        <w:rPr>
          <w:sz w:val="32"/>
          <w:szCs w:val="32"/>
        </w:rPr>
        <w:t>Introduction of FDD LTE band (L+S band) for IoT NTN operation</w:t>
      </w:r>
    </w:p>
    <w:p w14:paraId="46B83218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9256F7" w:rsidRPr="009256F7">
        <w:rPr>
          <w:sz w:val="32"/>
          <w:szCs w:val="32"/>
        </w:rPr>
        <w:t>IoT_NTN_FDD_LS_band</w:t>
      </w:r>
      <w:r>
        <w:rPr>
          <w:sz w:val="32"/>
          <w:szCs w:val="32"/>
        </w:rPr>
        <w:t>-UEConTest</w:t>
      </w:r>
    </w:p>
    <w:p w14:paraId="23669943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5E3D3978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2127150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891D8F7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337F2D43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DD2A435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4F2698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C67B91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414AACD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0F837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D6429FD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ABA0F5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6329007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8D6C6FE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9CF24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06D51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0472EF" w14:textId="77777777" w:rsidR="008A3A6E" w:rsidRDefault="008A3A6E"/>
    <w:p w14:paraId="40BA0527" w14:textId="77777777" w:rsidR="008A3A6E" w:rsidRDefault="008A3A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3B648A33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A3A6E" w14:paraId="367D633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16A8F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5D98F2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C16E1B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9D4C2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53CCDF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E78244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6372E559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3530547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2FE2A4B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A94D41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9055E19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F7DAB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8EA594" w14:textId="77777777" w:rsidR="008A3A6E" w:rsidRDefault="008A3A6E">
            <w:pPr>
              <w:pStyle w:val="TAC"/>
            </w:pPr>
          </w:p>
        </w:tc>
      </w:tr>
      <w:tr w:rsidR="008A3A6E" w14:paraId="1F66A1A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9D56538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98DFAD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5C9AA83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49F6C6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0EC5B3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C3176D" w14:textId="77777777" w:rsidR="008A3A6E" w:rsidRDefault="008A3A6E">
            <w:pPr>
              <w:pStyle w:val="TAC"/>
            </w:pPr>
          </w:p>
        </w:tc>
      </w:tr>
      <w:tr w:rsidR="008A3A6E" w14:paraId="38EFEE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F54EB46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D2A137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267F8B15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6075EC7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63CBA9F8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17447958" w14:textId="77777777" w:rsidR="008A3A6E" w:rsidRDefault="008A3A6E">
            <w:pPr>
              <w:pStyle w:val="TAC"/>
            </w:pPr>
          </w:p>
        </w:tc>
      </w:tr>
    </w:tbl>
    <w:p w14:paraId="6790F994" w14:textId="77777777" w:rsidR="008A3A6E" w:rsidRDefault="008A3A6E">
      <w:pPr>
        <w:ind w:right="-99"/>
        <w:rPr>
          <w:b/>
        </w:rPr>
      </w:pPr>
    </w:p>
    <w:p w14:paraId="3FC39CAD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4E5E60A1" w14:textId="77777777" w:rsidR="008A3A6E" w:rsidRDefault="008A3A6E">
      <w:pPr>
        <w:pStyle w:val="3"/>
      </w:pPr>
      <w:r>
        <w:t>2.1</w:t>
      </w:r>
      <w:r>
        <w:tab/>
        <w:t>Primary classification</w:t>
      </w:r>
    </w:p>
    <w:p w14:paraId="15ADDAC8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49AED969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4260657D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3D7782C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C2A0076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7F10FD6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7225636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521B6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6043A95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5F9560A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669A8C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476A259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EC3C566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78914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0B1BA32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E31C330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619E965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E4FED3C" w14:textId="77777777" w:rsidR="008A3A6E" w:rsidRDefault="008A3A6E">
      <w:pPr>
        <w:ind w:right="-99"/>
        <w:rPr>
          <w:b/>
        </w:rPr>
      </w:pPr>
    </w:p>
    <w:p w14:paraId="1B4CE241" w14:textId="77777777" w:rsidR="008A3A6E" w:rsidRDefault="008A3A6E">
      <w:pPr>
        <w:pStyle w:val="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16B368DA" w14:textId="77777777">
        <w:tc>
          <w:tcPr>
            <w:tcW w:w="10314" w:type="dxa"/>
            <w:gridSpan w:val="4"/>
            <w:shd w:val="clear" w:color="auto" w:fill="E0E0E0"/>
          </w:tcPr>
          <w:p w14:paraId="6F9087B7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7CE15DE8" w14:textId="77777777">
        <w:tc>
          <w:tcPr>
            <w:tcW w:w="1668" w:type="dxa"/>
            <w:shd w:val="clear" w:color="auto" w:fill="E0E0E0"/>
          </w:tcPr>
          <w:p w14:paraId="7BCA1FED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1437B1CC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37ACABC3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76462AB5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A3A6E" w14:paraId="7A1B0555" w14:textId="77777777">
        <w:tc>
          <w:tcPr>
            <w:tcW w:w="1668" w:type="dxa"/>
          </w:tcPr>
          <w:p w14:paraId="6CDC8CBB" w14:textId="77777777" w:rsidR="008A3A6E" w:rsidRDefault="00793E0F">
            <w:pPr>
              <w:pStyle w:val="TAL"/>
            </w:pPr>
            <w:r w:rsidRPr="00793E0F">
              <w:t>IoT_NTN_FDD_LS_band</w:t>
            </w:r>
          </w:p>
        </w:tc>
        <w:tc>
          <w:tcPr>
            <w:tcW w:w="992" w:type="dxa"/>
          </w:tcPr>
          <w:p w14:paraId="640FE116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503AEC46" w14:textId="77777777" w:rsidR="008A3A6E" w:rsidRDefault="00700449" w:rsidP="00C20220">
            <w:pPr>
              <w:pStyle w:val="TAL"/>
            </w:pPr>
            <w:r w:rsidRPr="00700449">
              <w:t>9</w:t>
            </w:r>
            <w:r w:rsidR="00C42D65">
              <w:t>91043</w:t>
            </w:r>
          </w:p>
        </w:tc>
        <w:tc>
          <w:tcPr>
            <w:tcW w:w="6378" w:type="dxa"/>
          </w:tcPr>
          <w:p w14:paraId="7F8706C1" w14:textId="77777777" w:rsidR="008A3A6E" w:rsidRDefault="00686B65">
            <w:pPr>
              <w:pStyle w:val="TAL"/>
            </w:pPr>
            <w:r w:rsidRPr="00686B65">
              <w:t>Introduction of FDD LTE band (L+S band) for IoT NTN operation</w:t>
            </w:r>
          </w:p>
        </w:tc>
      </w:tr>
      <w:tr w:rsidR="008A3A6E" w14:paraId="0C2F31A8" w14:textId="77777777">
        <w:tc>
          <w:tcPr>
            <w:tcW w:w="1668" w:type="dxa"/>
          </w:tcPr>
          <w:p w14:paraId="79A88B61" w14:textId="77777777" w:rsidR="008A3A6E" w:rsidRDefault="00793E0F">
            <w:pPr>
              <w:pStyle w:val="TAL"/>
            </w:pPr>
            <w:r w:rsidRPr="00793E0F">
              <w:t>IoT_NTN_FDD_LS_band-Core</w:t>
            </w:r>
          </w:p>
        </w:tc>
        <w:tc>
          <w:tcPr>
            <w:tcW w:w="992" w:type="dxa"/>
          </w:tcPr>
          <w:p w14:paraId="51F81208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34D8983F" w14:textId="77777777" w:rsidR="008A3A6E" w:rsidRDefault="00700449" w:rsidP="00700449">
            <w:pPr>
              <w:pStyle w:val="TAL"/>
            </w:pPr>
            <w:r w:rsidRPr="00700449">
              <w:t>9</w:t>
            </w:r>
            <w:r w:rsidR="00C42D65">
              <w:t>91143</w:t>
            </w:r>
          </w:p>
        </w:tc>
        <w:tc>
          <w:tcPr>
            <w:tcW w:w="6378" w:type="dxa"/>
          </w:tcPr>
          <w:p w14:paraId="74556C78" w14:textId="77777777" w:rsidR="008A3A6E" w:rsidRDefault="007C263E">
            <w:pPr>
              <w:pStyle w:val="TAL"/>
            </w:pPr>
            <w:r w:rsidRPr="007C263E">
              <w:t xml:space="preserve">Core part: </w:t>
            </w:r>
            <w:r w:rsidR="00686B65" w:rsidRPr="00686B65">
              <w:t>Introduction of FDD LTE band (L+S band) for IoT NTN operation</w:t>
            </w:r>
          </w:p>
        </w:tc>
      </w:tr>
      <w:tr w:rsidR="008A3A6E" w14:paraId="6093D5E7" w14:textId="77777777">
        <w:tc>
          <w:tcPr>
            <w:tcW w:w="1668" w:type="dxa"/>
          </w:tcPr>
          <w:p w14:paraId="0990A977" w14:textId="77777777" w:rsidR="008A3A6E" w:rsidRDefault="00793E0F">
            <w:pPr>
              <w:pStyle w:val="TAL"/>
            </w:pPr>
            <w:r w:rsidRPr="00793E0F">
              <w:t>IoT_NTN_FDD_LS_band-</w:t>
            </w:r>
            <w:r>
              <w:t>Perf</w:t>
            </w:r>
          </w:p>
        </w:tc>
        <w:tc>
          <w:tcPr>
            <w:tcW w:w="992" w:type="dxa"/>
          </w:tcPr>
          <w:p w14:paraId="0DC1ECE3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63A96BD9" w14:textId="77777777" w:rsidR="008A3A6E" w:rsidRDefault="004877AD" w:rsidP="004877AD">
            <w:pPr>
              <w:pStyle w:val="TAL"/>
            </w:pPr>
            <w:r w:rsidRPr="00700449">
              <w:t>9</w:t>
            </w:r>
            <w:r w:rsidR="00C42D65">
              <w:t>91243</w:t>
            </w:r>
          </w:p>
        </w:tc>
        <w:tc>
          <w:tcPr>
            <w:tcW w:w="6378" w:type="dxa"/>
          </w:tcPr>
          <w:p w14:paraId="759B4430" w14:textId="77777777" w:rsidR="008A3A6E" w:rsidRDefault="007C263E">
            <w:pPr>
              <w:pStyle w:val="TAL"/>
            </w:pPr>
            <w:r w:rsidRPr="007C263E">
              <w:t xml:space="preserve">Perf. part: </w:t>
            </w:r>
            <w:r w:rsidR="00686B65" w:rsidRPr="00686B65">
              <w:t>Introduction of FDD LTE band (L+S band) for IoT NTN operation</w:t>
            </w:r>
          </w:p>
        </w:tc>
      </w:tr>
    </w:tbl>
    <w:p w14:paraId="2281F17C" w14:textId="77777777" w:rsidR="008A3A6E" w:rsidRDefault="008A3A6E">
      <w:pPr>
        <w:ind w:right="-99"/>
        <w:rPr>
          <w:b/>
        </w:rPr>
      </w:pPr>
    </w:p>
    <w:p w14:paraId="6E19F178" w14:textId="77777777" w:rsidR="008A3A6E" w:rsidRDefault="008A3A6E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74536A60" w14:textId="77777777">
        <w:tc>
          <w:tcPr>
            <w:tcW w:w="10314" w:type="dxa"/>
            <w:gridSpan w:val="4"/>
            <w:shd w:val="clear" w:color="auto" w:fill="E0E0E0"/>
          </w:tcPr>
          <w:p w14:paraId="7451771C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441D8132" w14:textId="77777777">
        <w:tc>
          <w:tcPr>
            <w:tcW w:w="1242" w:type="dxa"/>
            <w:shd w:val="clear" w:color="auto" w:fill="E0E0E0"/>
          </w:tcPr>
          <w:p w14:paraId="3F24D2CC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2B7A192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9BE2020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DE34D68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4A2604D5" w14:textId="77777777">
        <w:tc>
          <w:tcPr>
            <w:tcW w:w="1242" w:type="dxa"/>
          </w:tcPr>
          <w:p w14:paraId="3AF24317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7B04A0B8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B96AB1A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5E2EF2D0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F942F1B" w14:textId="77777777" w:rsidR="008A3A6E" w:rsidRDefault="008A3A6E">
      <w:pPr>
        <w:rPr>
          <w:i/>
        </w:rPr>
      </w:pPr>
    </w:p>
    <w:p w14:paraId="62DFDC7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119FA9A" w14:textId="77777777" w:rsidR="004A58AF" w:rsidRPr="00E83763" w:rsidRDefault="004A58AF" w:rsidP="004A58AF">
      <w:pPr>
        <w:jc w:val="both"/>
        <w:rPr>
          <w:lang w:val="en-US"/>
        </w:rPr>
      </w:pPr>
      <w:r w:rsidRPr="00E83763">
        <w:rPr>
          <w:lang w:val="en-US"/>
        </w:rPr>
        <w:t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specifications for NB-IoT and eMTC operation over NTN in a release dependence manner. The WI specifies two new FDD bands NB-IoT/eMTC NTN operation by leveraging the studies and requirements of NR NTN bands n255 and n256:</w:t>
      </w:r>
    </w:p>
    <w:p w14:paraId="1CAFCE53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/>
        <w:rPr>
          <w:rFonts w:ascii="Times New Roman" w:eastAsia="Calibri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</w:rPr>
        <w:t>S-band (</w:t>
      </w:r>
      <w:r w:rsidRPr="00E83763">
        <w:rPr>
          <w:rFonts w:ascii="Times New Roman" w:hAnsi="Times New Roman"/>
          <w:sz w:val="20"/>
          <w:szCs w:val="20"/>
          <w:lang w:eastAsia="en-US"/>
        </w:rPr>
        <w:t>1980-2010 MHz in UL, and 2170-2200 MHz in DL)</w:t>
      </w:r>
    </w:p>
    <w:p w14:paraId="1F8AFA9B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 w:after="100" w:afterAutospacing="1"/>
        <w:ind w:left="1434" w:hanging="357"/>
        <w:rPr>
          <w:rFonts w:ascii="Times New Roman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  <w:szCs w:val="20"/>
          <w:lang w:eastAsia="en-US"/>
        </w:rPr>
        <w:t>L band (</w:t>
      </w:r>
      <w:r w:rsidRPr="00E83763">
        <w:rPr>
          <w:rFonts w:ascii="Times New Roman" w:hAnsi="Times New Roman"/>
          <w:sz w:val="20"/>
        </w:rPr>
        <w:t>1626.5 MHz – 1660.5 MHz in UL, and 1525 MHz – 1559 MHz in DL)</w:t>
      </w:r>
    </w:p>
    <w:p w14:paraId="31BCC57B" w14:textId="70D69712" w:rsidR="004A58AF" w:rsidRPr="004E270B" w:rsidRDefault="004A58AF" w:rsidP="004A58AF">
      <w:pPr>
        <w:rPr>
          <w:iCs/>
          <w:lang w:val="en-US"/>
        </w:rPr>
      </w:pPr>
      <w:r w:rsidRPr="004E270B">
        <w:rPr>
          <w:lang w:val="en-US"/>
        </w:rPr>
        <w:t>Recently some demands for new IoT NTN bands are emerging, for example, a new band demand with 1610 – 1626.5 MHz in UL at L-band, and 2483.5 – 2500 MHz in DL at S-band.</w:t>
      </w:r>
      <w:r w:rsidR="00B84B1E" w:rsidRPr="00205F42">
        <w:rPr>
          <w:rFonts w:cs="等线"/>
          <w:szCs w:val="24"/>
          <w:lang w:val="en-US"/>
        </w:rPr>
        <w:t xml:space="preserve"> </w:t>
      </w:r>
      <w:r w:rsidR="00B84B1E" w:rsidRPr="00B84B1E">
        <w:rPr>
          <w:rFonts w:cs="等线"/>
          <w:szCs w:val="24"/>
          <w:lang w:val="en-US"/>
        </w:rPr>
        <w:t xml:space="preserve">This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 xml:space="preserve">254 </w:t>
      </w:r>
      <w:r w:rsidR="005D70EA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Release-independent from Rel-17 for the </w:t>
      </w:r>
      <w:r w:rsidR="005D70EA">
        <w:rPr>
          <w:rFonts w:cs="等线"/>
          <w:szCs w:val="24"/>
          <w:lang w:val="en-US"/>
        </w:rPr>
        <w:t xml:space="preserve">IoT NTN </w:t>
      </w:r>
      <w:r w:rsidR="00B84B1E" w:rsidRPr="00B84B1E">
        <w:rPr>
          <w:rFonts w:cs="等线"/>
          <w:szCs w:val="24"/>
          <w:lang w:val="en-US"/>
        </w:rPr>
        <w:t>UE</w:t>
      </w:r>
      <w:r w:rsidR="00B84B1E">
        <w:rPr>
          <w:rFonts w:cs="等线"/>
          <w:szCs w:val="24"/>
          <w:lang w:val="en-US"/>
        </w:rPr>
        <w:t>.</w:t>
      </w:r>
    </w:p>
    <w:p w14:paraId="31F0C9DD" w14:textId="77777777" w:rsidR="0075328D" w:rsidRDefault="0075328D" w:rsidP="005A76B1">
      <w:pPr>
        <w:jc w:val="both"/>
        <w:rPr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>
        <w:rPr>
          <w:color w:val="000000"/>
        </w:rPr>
        <w:t>8</w:t>
      </w:r>
      <w:r w:rsidRPr="00105477">
        <w:rPr>
          <w:color w:val="000000"/>
        </w:rPr>
        <w:t xml:space="preserve"> WI </w:t>
      </w:r>
      <w:r w:rsidR="005A76B1" w:rsidRPr="00793E0F">
        <w:t>IoT_NTN_FDD_LS_band-Core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="005A76B1" w:rsidRPr="00105477">
        <w:t>at</w:t>
      </w:r>
      <w:r w:rsidR="005A76B1" w:rsidRPr="00105477">
        <w:rPr>
          <w:rFonts w:hint="eastAsia"/>
        </w:rPr>
        <w:t xml:space="preserve"> </w:t>
      </w:r>
      <w:r w:rsidR="005A76B1" w:rsidRPr="00105477">
        <w:rPr>
          <w:bCs/>
        </w:rPr>
        <w:t>RAN#</w:t>
      </w:r>
      <w:r w:rsidR="005A76B1">
        <w:rPr>
          <w:bCs/>
        </w:rPr>
        <w:t>102</w:t>
      </w:r>
      <w:r w:rsidR="005A76B1" w:rsidRPr="00105477">
        <w:rPr>
          <w:rFonts w:hint="eastAsia"/>
          <w:bCs/>
        </w:rPr>
        <w:t xml:space="preserve"> </w:t>
      </w:r>
      <w:r w:rsidR="005A76B1" w:rsidRPr="00105477">
        <w:rPr>
          <w:bCs/>
        </w:rPr>
        <w:t>meeting</w:t>
      </w:r>
      <w:r w:rsidR="005A76B1">
        <w:rPr>
          <w:bCs/>
        </w:rPr>
        <w:t xml:space="preserve"> (Dec. 2023)</w:t>
      </w:r>
      <w:r w:rsidR="005A76B1" w:rsidRPr="00105477">
        <w:rPr>
          <w:rFonts w:hint="eastAsia"/>
          <w:color w:val="000000"/>
        </w:rPr>
        <w:t xml:space="preserve"> </w:t>
      </w:r>
      <w:r w:rsidRPr="00105477">
        <w:rPr>
          <w:rFonts w:hint="eastAsia"/>
          <w:color w:val="000000"/>
        </w:rPr>
        <w:t>and</w:t>
      </w:r>
      <w:r w:rsidRPr="00105477">
        <w:t xml:space="preserve"> </w:t>
      </w:r>
      <w:r w:rsidR="005A76B1">
        <w:t xml:space="preserve">the </w:t>
      </w:r>
      <w:r w:rsidR="005A76B1" w:rsidRPr="00793E0F">
        <w:t>IoT_NTN_FDD_LS_band</w:t>
      </w:r>
      <w:r w:rsidR="001E33D9" w:rsidRPr="001E33D9">
        <w:rPr>
          <w:color w:val="000000"/>
        </w:rPr>
        <w:t>-Perf</w:t>
      </w:r>
      <w:r w:rsidRPr="00105477">
        <w:rPr>
          <w:rFonts w:hint="eastAsia"/>
        </w:rPr>
        <w:t xml:space="preserve"> </w:t>
      </w:r>
      <w:r w:rsidR="005A76B1">
        <w:t xml:space="preserve">will be completed by Jun. 2024. </w:t>
      </w:r>
      <w:r w:rsidRPr="00105477">
        <w:t xml:space="preserve">According to the requirements of </w:t>
      </w:r>
      <w:r w:rsidR="005A76B1">
        <w:t>IoT NTN bands</w:t>
      </w:r>
      <w:r w:rsidRPr="00105477">
        <w:t xml:space="preserve">, it is justified now to start the work on the corresponding UE conformance test specifications for </w:t>
      </w:r>
      <w:r w:rsidR="005A76B1" w:rsidRPr="005A76B1">
        <w:t>L+S band for IoT NTN operation</w:t>
      </w:r>
      <w:r w:rsidRPr="005A76B1">
        <w:t xml:space="preserve"> </w:t>
      </w:r>
      <w:r w:rsidRPr="00105477">
        <w:t>in 3GPP RAN WG5</w:t>
      </w:r>
      <w:r w:rsidR="005A76B1">
        <w:t>.</w:t>
      </w:r>
    </w:p>
    <w:p w14:paraId="7D7CF661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E04D1F0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59F6B0D6" w14:textId="6C58D892" w:rsidR="00BE6AFF" w:rsidRPr="00105477" w:rsidRDefault="00BE6AFF" w:rsidP="00BE6AFF">
      <w:pPr>
        <w:spacing w:after="0"/>
      </w:pPr>
      <w:r w:rsidRPr="00105477">
        <w:t xml:space="preserve">The objective of this work item is to define the UE conformance requirements corresponding to </w:t>
      </w:r>
      <w:r>
        <w:t>‘</w:t>
      </w:r>
      <w:r w:rsidR="00C23F7D" w:rsidRPr="00C23F7D">
        <w:t>IoT_NTN_FDD_LS_band</w:t>
      </w:r>
      <w:r>
        <w:t>’, by analysing the test case impact, applicability</w:t>
      </w:r>
      <w:r w:rsidR="002A090E">
        <w:t>,</w:t>
      </w:r>
      <w:r>
        <w:t xml:space="preserve"> test environment and updating the relevant conformance specifications.</w:t>
      </w:r>
      <w:r w:rsidRPr="00105477">
        <w:t xml:space="preserve"> This work item will cover </w:t>
      </w:r>
      <w:r w:rsidR="00E372E8">
        <w:t>Signalling</w:t>
      </w:r>
      <w:r w:rsidR="002A090E"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254</w:t>
      </w:r>
      <w:r w:rsidRPr="00105477">
        <w:t>.</w:t>
      </w:r>
    </w:p>
    <w:p w14:paraId="67EAFAF9" w14:textId="77777777" w:rsidR="008A3A6E" w:rsidRDefault="008A3A6E">
      <w:pPr>
        <w:spacing w:after="0"/>
        <w:rPr>
          <w:bCs/>
        </w:rPr>
      </w:pPr>
    </w:p>
    <w:p w14:paraId="3CAB1E9D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0BC2460E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7063278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03CB05F5" w14:textId="77777777" w:rsidR="008A3A6E" w:rsidRDefault="008A3A6E">
      <w:r>
        <w:rPr>
          <w:rFonts w:hint="eastAsia"/>
        </w:rPr>
        <w:t>N</w:t>
      </w:r>
      <w:r>
        <w:t>/A</w:t>
      </w:r>
    </w:p>
    <w:p w14:paraId="1EB02BBF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8A3A6E" w14:paraId="5C1F3268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8B0A83" w14:textId="77777777" w:rsidR="008A3A6E" w:rsidRDefault="008A3A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EFE15CA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DDB26C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2AFA0" w14:textId="77777777" w:rsidR="008A3A6E" w:rsidRDefault="008A3A6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E87785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E26D2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6429B9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A1531C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A3A6E" w14:paraId="276D4389" w14:textId="77777777">
        <w:tc>
          <w:tcPr>
            <w:tcW w:w="1617" w:type="dxa"/>
          </w:tcPr>
          <w:p w14:paraId="5496BE33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360B7FDF" w14:textId="77777777" w:rsidR="008A3A6E" w:rsidRDefault="008A3A6E">
            <w:pPr>
              <w:pStyle w:val="TAL"/>
            </w:pPr>
          </w:p>
        </w:tc>
        <w:tc>
          <w:tcPr>
            <w:tcW w:w="2409" w:type="dxa"/>
          </w:tcPr>
          <w:p w14:paraId="72356394" w14:textId="77777777" w:rsidR="008A3A6E" w:rsidRDefault="008A3A6E">
            <w:pPr>
              <w:pStyle w:val="TAL"/>
            </w:pPr>
          </w:p>
        </w:tc>
        <w:tc>
          <w:tcPr>
            <w:tcW w:w="993" w:type="dxa"/>
          </w:tcPr>
          <w:p w14:paraId="053A0F3E" w14:textId="77777777" w:rsidR="008A3A6E" w:rsidRDefault="008A3A6E">
            <w:pPr>
              <w:pStyle w:val="TAL"/>
            </w:pPr>
          </w:p>
        </w:tc>
        <w:tc>
          <w:tcPr>
            <w:tcW w:w="1074" w:type="dxa"/>
          </w:tcPr>
          <w:p w14:paraId="1F677559" w14:textId="77777777" w:rsidR="008A3A6E" w:rsidRDefault="008A3A6E">
            <w:pPr>
              <w:pStyle w:val="TAL"/>
            </w:pPr>
          </w:p>
        </w:tc>
        <w:tc>
          <w:tcPr>
            <w:tcW w:w="2186" w:type="dxa"/>
          </w:tcPr>
          <w:p w14:paraId="5F0D972B" w14:textId="77777777" w:rsidR="008A3A6E" w:rsidRDefault="008A3A6E">
            <w:pPr>
              <w:pStyle w:val="TAL"/>
            </w:pPr>
          </w:p>
        </w:tc>
      </w:tr>
    </w:tbl>
    <w:p w14:paraId="25C49C5D" w14:textId="77777777" w:rsidR="008A3A6E" w:rsidRDefault="008A3A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1C46BA9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F5B1B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C79FC7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709A34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D8B6F3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EF5DFF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F5D1A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477C5519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5B09" w14:textId="7777777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35E6" w14:textId="77777777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254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72ED" w14:textId="77777777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 w:rsidR="00B61CE1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B61CE1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 w:rsidR="00B61CE1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4AF" w14:textId="77777777" w:rsidR="006B7545" w:rsidRDefault="006B7545" w:rsidP="006B7545">
            <w:pPr>
              <w:pStyle w:val="TAL"/>
            </w:pPr>
          </w:p>
        </w:tc>
      </w:tr>
      <w:tr w:rsidR="00AF3907" w14:paraId="0060A71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6A6A" w14:textId="77777777" w:rsidR="00AF3907" w:rsidRDefault="00AF3907" w:rsidP="00AF390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F2D" w14:textId="77777777" w:rsidR="00AF3907" w:rsidRDefault="00AF3907" w:rsidP="00AF3907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E3CD" w14:textId="77777777" w:rsidR="00AF3907" w:rsidRDefault="00B61CE1" w:rsidP="00AF39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233D" w14:textId="77777777" w:rsidR="00AF3907" w:rsidRDefault="00AF3907" w:rsidP="00AF3907">
            <w:pPr>
              <w:pStyle w:val="TAL"/>
            </w:pPr>
          </w:p>
        </w:tc>
      </w:tr>
      <w:tr w:rsidR="00067EE7" w14:paraId="40C451C8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EABB" w14:textId="77777777" w:rsidR="00067EE7" w:rsidRDefault="00067EE7" w:rsidP="00067EE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BA36" w14:textId="77777777" w:rsidR="00067EE7" w:rsidRPr="006B7545" w:rsidRDefault="00067EE7" w:rsidP="00067EE7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254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8D41" w14:textId="77777777" w:rsidR="00067EE7" w:rsidRDefault="00B61CE1" w:rsidP="00067EE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85D" w14:textId="77777777" w:rsidR="00067EE7" w:rsidRDefault="00067EE7" w:rsidP="00067EE7">
            <w:pPr>
              <w:pStyle w:val="TAL"/>
            </w:pPr>
          </w:p>
        </w:tc>
      </w:tr>
      <w:tr w:rsidR="00560ED0" w14:paraId="3FA592E5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2FC3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17F8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254 for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4D8D" w14:textId="777777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681" w14:textId="77777777" w:rsidR="00560ED0" w:rsidRDefault="00560ED0" w:rsidP="00560ED0">
            <w:pPr>
              <w:pStyle w:val="TAL"/>
            </w:pPr>
          </w:p>
        </w:tc>
      </w:tr>
      <w:tr w:rsidR="00560ED0" w14:paraId="27D201DA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F3A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CB37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254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B9F9" w14:textId="777777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9C1" w14:textId="77777777" w:rsidR="00560ED0" w:rsidRDefault="00560ED0" w:rsidP="00560ED0">
            <w:pPr>
              <w:pStyle w:val="TAL"/>
            </w:pPr>
          </w:p>
        </w:tc>
      </w:tr>
      <w:tr w:rsidR="00560ED0" w14:paraId="0EB08B3E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FA3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4914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6E71" w14:textId="777777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74A" w14:textId="77777777" w:rsidR="00560ED0" w:rsidRDefault="00560ED0" w:rsidP="00560ED0">
            <w:pPr>
              <w:pStyle w:val="TAL"/>
            </w:pPr>
          </w:p>
        </w:tc>
      </w:tr>
    </w:tbl>
    <w:p w14:paraId="25DA7655" w14:textId="77777777" w:rsidR="008A3A6E" w:rsidRDefault="008A3A6E" w:rsidP="00DD7199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8FA662E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492EE19B" w14:textId="77777777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7C17E8" w:rsidRPr="00E37B2C">
          <w:rPr>
            <w:rStyle w:val="af2"/>
          </w:rPr>
          <w:t>Daiwei.zhou@mediatek.com</w:t>
        </w:r>
      </w:hyperlink>
    </w:p>
    <w:p w14:paraId="2691CA8E" w14:textId="77777777" w:rsidR="007C17E8" w:rsidRPr="007C17E8" w:rsidRDefault="000F3D39">
      <w:pPr>
        <w:rPr>
          <w:rStyle w:val="af2"/>
        </w:rPr>
      </w:pPr>
      <w:r>
        <w:t>Jing</w:t>
      </w:r>
      <w:r w:rsidR="007C17E8">
        <w:t xml:space="preserve"> Zh</w:t>
      </w:r>
      <w:r>
        <w:t>ao</w:t>
      </w:r>
      <w:r w:rsidR="007C17E8" w:rsidRPr="00FA32DD">
        <w:t xml:space="preserve">, </w:t>
      </w:r>
      <w:r>
        <w:t>China Telecom</w:t>
      </w:r>
      <w:r w:rsidR="003C0A68">
        <w:t xml:space="preserve">, </w:t>
      </w:r>
      <w:hyperlink r:id="rId11" w:history="1">
        <w:r w:rsidR="007C17E8" w:rsidRPr="007C17E8">
          <w:rPr>
            <w:rStyle w:val="af2"/>
          </w:rPr>
          <w:t>zhaoj16@chinatelecom.cn</w:t>
        </w:r>
      </w:hyperlink>
    </w:p>
    <w:p w14:paraId="42147BDB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6E06B55" w14:textId="77777777" w:rsidR="008A3A6E" w:rsidRDefault="008A3A6E">
      <w:r>
        <w:rPr>
          <w:rFonts w:hint="eastAsia"/>
        </w:rPr>
        <w:t>R</w:t>
      </w:r>
      <w:r>
        <w:t>AN5</w:t>
      </w:r>
    </w:p>
    <w:p w14:paraId="0A826F81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8FC5040" w14:textId="77777777" w:rsidR="008A3A6E" w:rsidRDefault="008A3A6E">
      <w:r>
        <w:rPr>
          <w:rFonts w:hint="eastAsia"/>
        </w:rPr>
        <w:t>N</w:t>
      </w:r>
      <w:r>
        <w:t>one</w:t>
      </w:r>
    </w:p>
    <w:p w14:paraId="129F7D6C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A3A6E" w14:paraId="5F0D9E4A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B9B475E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313BA66" w14:textId="77777777">
        <w:trPr>
          <w:jc w:val="center"/>
        </w:trPr>
        <w:tc>
          <w:tcPr>
            <w:tcW w:w="0" w:type="auto"/>
          </w:tcPr>
          <w:p w14:paraId="287E5F1E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6C438BEC" w14:textId="77777777">
        <w:trPr>
          <w:jc w:val="center"/>
        </w:trPr>
        <w:tc>
          <w:tcPr>
            <w:tcW w:w="0" w:type="auto"/>
          </w:tcPr>
          <w:p w14:paraId="76E28CE1" w14:textId="77777777" w:rsidR="00934677" w:rsidRDefault="00934677">
            <w:pPr>
              <w:pStyle w:val="TAL"/>
            </w:pPr>
            <w:r>
              <w:t>China Telecom</w:t>
            </w:r>
          </w:p>
        </w:tc>
      </w:tr>
      <w:tr w:rsidR="00934677" w14:paraId="397D5FDF" w14:textId="77777777">
        <w:trPr>
          <w:jc w:val="center"/>
        </w:trPr>
        <w:tc>
          <w:tcPr>
            <w:tcW w:w="0" w:type="auto"/>
          </w:tcPr>
          <w:p w14:paraId="765BC40F" w14:textId="77777777" w:rsidR="00934677" w:rsidRDefault="006758C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934677" w14:paraId="6BB552BA" w14:textId="77777777">
        <w:trPr>
          <w:jc w:val="center"/>
        </w:trPr>
        <w:tc>
          <w:tcPr>
            <w:tcW w:w="0" w:type="auto"/>
          </w:tcPr>
          <w:p w14:paraId="19D3C18F" w14:textId="77777777" w:rsidR="00934677" w:rsidRDefault="006758C6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934677" w14:paraId="271621E7" w14:textId="77777777">
        <w:trPr>
          <w:jc w:val="center"/>
        </w:trPr>
        <w:tc>
          <w:tcPr>
            <w:tcW w:w="0" w:type="auto"/>
          </w:tcPr>
          <w:p w14:paraId="2633AA39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RTC</w:t>
            </w:r>
          </w:p>
        </w:tc>
      </w:tr>
      <w:tr w:rsidR="00934677" w:rsidRPr="00BF148F" w14:paraId="2A148794" w14:textId="77777777">
        <w:trPr>
          <w:jc w:val="center"/>
        </w:trPr>
        <w:tc>
          <w:tcPr>
            <w:tcW w:w="0" w:type="auto"/>
          </w:tcPr>
          <w:p w14:paraId="171F628D" w14:textId="77777777" w:rsidR="00934677" w:rsidRDefault="006758C6">
            <w:pPr>
              <w:pStyle w:val="TAL"/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934677" w14:paraId="0F77F21F" w14:textId="77777777">
        <w:trPr>
          <w:jc w:val="center"/>
        </w:trPr>
        <w:tc>
          <w:tcPr>
            <w:tcW w:w="0" w:type="auto"/>
          </w:tcPr>
          <w:p w14:paraId="70A1EFC3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porton</w:t>
            </w:r>
          </w:p>
        </w:tc>
      </w:tr>
      <w:tr w:rsidR="007C17E8" w14:paraId="4406E236" w14:textId="77777777">
        <w:trPr>
          <w:jc w:val="center"/>
        </w:trPr>
        <w:tc>
          <w:tcPr>
            <w:tcW w:w="0" w:type="auto"/>
          </w:tcPr>
          <w:p w14:paraId="0790407E" w14:textId="77777777" w:rsidR="007C17E8" w:rsidRDefault="008D5A9D">
            <w:pPr>
              <w:pStyle w:val="TAL"/>
            </w:pPr>
            <w:r>
              <w:rPr>
                <w:rFonts w:hint="eastAsia"/>
              </w:rPr>
              <w:t>K</w:t>
            </w:r>
            <w:r>
              <w:t>eysight</w:t>
            </w:r>
          </w:p>
        </w:tc>
      </w:tr>
      <w:tr w:rsidR="007C17E8" w14:paraId="2AF7CB36" w14:textId="77777777">
        <w:trPr>
          <w:jc w:val="center"/>
        </w:trPr>
        <w:tc>
          <w:tcPr>
            <w:tcW w:w="0" w:type="auto"/>
          </w:tcPr>
          <w:p w14:paraId="5721138C" w14:textId="77777777" w:rsidR="007C17E8" w:rsidRDefault="007C17E8">
            <w:pPr>
              <w:pStyle w:val="TAL"/>
            </w:pPr>
          </w:p>
        </w:tc>
      </w:tr>
    </w:tbl>
    <w:p w14:paraId="7F3B98ED" w14:textId="77777777" w:rsidR="008A3A6E" w:rsidRDefault="008A3A6E"/>
    <w:sectPr w:rsidR="008A3A6E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7E453" w14:textId="77777777" w:rsidR="00114D23" w:rsidRDefault="00114D23">
      <w:pPr>
        <w:spacing w:after="0"/>
      </w:pPr>
      <w:r>
        <w:separator/>
      </w:r>
    </w:p>
  </w:endnote>
  <w:endnote w:type="continuationSeparator" w:id="0">
    <w:p w14:paraId="585AAD46" w14:textId="77777777" w:rsidR="00114D23" w:rsidRDefault="00114D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3AE57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BD89C" w14:textId="77777777" w:rsidR="00114D23" w:rsidRDefault="00114D23">
      <w:pPr>
        <w:spacing w:after="0"/>
      </w:pPr>
      <w:r>
        <w:separator/>
      </w:r>
    </w:p>
  </w:footnote>
  <w:footnote w:type="continuationSeparator" w:id="0">
    <w:p w14:paraId="60A70DA1" w14:textId="77777777" w:rsidR="00114D23" w:rsidRDefault="00114D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31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52BF8"/>
    <w:rsid w:val="00057116"/>
    <w:rsid w:val="00064CB2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588D"/>
    <w:rsid w:val="000C5FE3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14D23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77436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17A3"/>
    <w:rsid w:val="001F715E"/>
    <w:rsid w:val="001F7EB4"/>
    <w:rsid w:val="002000C2"/>
    <w:rsid w:val="00205F25"/>
    <w:rsid w:val="00205F42"/>
    <w:rsid w:val="00217C63"/>
    <w:rsid w:val="00221B1E"/>
    <w:rsid w:val="00240DCD"/>
    <w:rsid w:val="002419BD"/>
    <w:rsid w:val="0024550B"/>
    <w:rsid w:val="0024786B"/>
    <w:rsid w:val="00250CB1"/>
    <w:rsid w:val="00251D80"/>
    <w:rsid w:val="0025473A"/>
    <w:rsid w:val="00254FB5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A090E"/>
    <w:rsid w:val="002A2DF2"/>
    <w:rsid w:val="002B59CE"/>
    <w:rsid w:val="002C1C50"/>
    <w:rsid w:val="002D1D1C"/>
    <w:rsid w:val="002D55CE"/>
    <w:rsid w:val="002D5886"/>
    <w:rsid w:val="002E0B5E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36C5C"/>
    <w:rsid w:val="00344158"/>
    <w:rsid w:val="00347B74"/>
    <w:rsid w:val="00347CAA"/>
    <w:rsid w:val="00355CB6"/>
    <w:rsid w:val="0035787E"/>
    <w:rsid w:val="00366257"/>
    <w:rsid w:val="0037586C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62A9"/>
    <w:rsid w:val="003E1DD1"/>
    <w:rsid w:val="003F04C7"/>
    <w:rsid w:val="003F268E"/>
    <w:rsid w:val="003F4259"/>
    <w:rsid w:val="003F7142"/>
    <w:rsid w:val="003F79E3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021"/>
    <w:rsid w:val="00454609"/>
    <w:rsid w:val="00455DE4"/>
    <w:rsid w:val="00456FD2"/>
    <w:rsid w:val="004601B9"/>
    <w:rsid w:val="00464084"/>
    <w:rsid w:val="0046435E"/>
    <w:rsid w:val="00464BFD"/>
    <w:rsid w:val="00475CAE"/>
    <w:rsid w:val="0048267C"/>
    <w:rsid w:val="004876B9"/>
    <w:rsid w:val="004877AD"/>
    <w:rsid w:val="00493A79"/>
    <w:rsid w:val="00495840"/>
    <w:rsid w:val="004A40BE"/>
    <w:rsid w:val="004A58AF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16D40"/>
    <w:rsid w:val="005366F0"/>
    <w:rsid w:val="00537C8D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86951"/>
    <w:rsid w:val="00590087"/>
    <w:rsid w:val="00590867"/>
    <w:rsid w:val="0059176B"/>
    <w:rsid w:val="005973B2"/>
    <w:rsid w:val="005A032D"/>
    <w:rsid w:val="005A76B1"/>
    <w:rsid w:val="005C29F7"/>
    <w:rsid w:val="005C45AC"/>
    <w:rsid w:val="005C4626"/>
    <w:rsid w:val="005C4F58"/>
    <w:rsid w:val="005C5E8D"/>
    <w:rsid w:val="005C78F2"/>
    <w:rsid w:val="005D057C"/>
    <w:rsid w:val="005D3FEC"/>
    <w:rsid w:val="005D44BE"/>
    <w:rsid w:val="005D70EA"/>
    <w:rsid w:val="005E088B"/>
    <w:rsid w:val="005F4013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71DBC"/>
    <w:rsid w:val="006758C6"/>
    <w:rsid w:val="00682237"/>
    <w:rsid w:val="0068366F"/>
    <w:rsid w:val="00686B65"/>
    <w:rsid w:val="006970BA"/>
    <w:rsid w:val="006971DB"/>
    <w:rsid w:val="006A0EF8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2359"/>
    <w:rsid w:val="0076388B"/>
    <w:rsid w:val="00764B84"/>
    <w:rsid w:val="00765028"/>
    <w:rsid w:val="0078034D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34A60"/>
    <w:rsid w:val="00835AB0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76FD"/>
    <w:rsid w:val="008B114B"/>
    <w:rsid w:val="008B2D09"/>
    <w:rsid w:val="008B32FD"/>
    <w:rsid w:val="008B519F"/>
    <w:rsid w:val="008C0E78"/>
    <w:rsid w:val="008C4C36"/>
    <w:rsid w:val="008C537F"/>
    <w:rsid w:val="008D1A09"/>
    <w:rsid w:val="008D52CF"/>
    <w:rsid w:val="008D5A9D"/>
    <w:rsid w:val="008D658B"/>
    <w:rsid w:val="008E2658"/>
    <w:rsid w:val="00915DDF"/>
    <w:rsid w:val="00922FCB"/>
    <w:rsid w:val="009256F7"/>
    <w:rsid w:val="0093077E"/>
    <w:rsid w:val="009323B9"/>
    <w:rsid w:val="00934677"/>
    <w:rsid w:val="00935CB0"/>
    <w:rsid w:val="00936FF8"/>
    <w:rsid w:val="009428A9"/>
    <w:rsid w:val="009437A2"/>
    <w:rsid w:val="00944B28"/>
    <w:rsid w:val="00947139"/>
    <w:rsid w:val="00950560"/>
    <w:rsid w:val="00953E83"/>
    <w:rsid w:val="00954DF6"/>
    <w:rsid w:val="0095581C"/>
    <w:rsid w:val="00956691"/>
    <w:rsid w:val="00967838"/>
    <w:rsid w:val="0097184A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D23B2"/>
    <w:rsid w:val="009D3633"/>
    <w:rsid w:val="009E28E4"/>
    <w:rsid w:val="009E6C21"/>
    <w:rsid w:val="009F0DA4"/>
    <w:rsid w:val="009F4575"/>
    <w:rsid w:val="009F7959"/>
    <w:rsid w:val="00A01564"/>
    <w:rsid w:val="00A01CFF"/>
    <w:rsid w:val="00A04B13"/>
    <w:rsid w:val="00A061EC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B8C"/>
    <w:rsid w:val="00A47445"/>
    <w:rsid w:val="00A6656B"/>
    <w:rsid w:val="00A70C39"/>
    <w:rsid w:val="00A70E1E"/>
    <w:rsid w:val="00A73257"/>
    <w:rsid w:val="00A76BE5"/>
    <w:rsid w:val="00A87C14"/>
    <w:rsid w:val="00A9081F"/>
    <w:rsid w:val="00A9188C"/>
    <w:rsid w:val="00A9489E"/>
    <w:rsid w:val="00A97002"/>
    <w:rsid w:val="00A97A52"/>
    <w:rsid w:val="00AA0D6A"/>
    <w:rsid w:val="00AA6B74"/>
    <w:rsid w:val="00AB23FD"/>
    <w:rsid w:val="00AB58BF"/>
    <w:rsid w:val="00AD0751"/>
    <w:rsid w:val="00AD77C4"/>
    <w:rsid w:val="00AD780E"/>
    <w:rsid w:val="00AE25BF"/>
    <w:rsid w:val="00AF0C13"/>
    <w:rsid w:val="00AF3907"/>
    <w:rsid w:val="00B01ACB"/>
    <w:rsid w:val="00B03AF5"/>
    <w:rsid w:val="00B03C01"/>
    <w:rsid w:val="00B078D6"/>
    <w:rsid w:val="00B114A4"/>
    <w:rsid w:val="00B11C92"/>
    <w:rsid w:val="00B1248D"/>
    <w:rsid w:val="00B132CD"/>
    <w:rsid w:val="00B1430E"/>
    <w:rsid w:val="00B14709"/>
    <w:rsid w:val="00B2743D"/>
    <w:rsid w:val="00B3015C"/>
    <w:rsid w:val="00B344D8"/>
    <w:rsid w:val="00B43959"/>
    <w:rsid w:val="00B507F8"/>
    <w:rsid w:val="00B52D2D"/>
    <w:rsid w:val="00B55FA0"/>
    <w:rsid w:val="00B567D1"/>
    <w:rsid w:val="00B57B97"/>
    <w:rsid w:val="00B61CE1"/>
    <w:rsid w:val="00B629BC"/>
    <w:rsid w:val="00B659AB"/>
    <w:rsid w:val="00B73B4C"/>
    <w:rsid w:val="00B73F75"/>
    <w:rsid w:val="00B8314B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43A2"/>
    <w:rsid w:val="00BC5590"/>
    <w:rsid w:val="00BC642A"/>
    <w:rsid w:val="00BD269A"/>
    <w:rsid w:val="00BE2A1C"/>
    <w:rsid w:val="00BE6AFF"/>
    <w:rsid w:val="00BF148F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3941"/>
    <w:rsid w:val="00C9685D"/>
    <w:rsid w:val="00CA0968"/>
    <w:rsid w:val="00CA168E"/>
    <w:rsid w:val="00CB05BD"/>
    <w:rsid w:val="00CB0647"/>
    <w:rsid w:val="00CB4236"/>
    <w:rsid w:val="00CC5A41"/>
    <w:rsid w:val="00CC72A4"/>
    <w:rsid w:val="00CD2722"/>
    <w:rsid w:val="00CD3153"/>
    <w:rsid w:val="00CF6810"/>
    <w:rsid w:val="00CF6EE4"/>
    <w:rsid w:val="00D06117"/>
    <w:rsid w:val="00D24760"/>
    <w:rsid w:val="00D270CF"/>
    <w:rsid w:val="00D31CC8"/>
    <w:rsid w:val="00D32678"/>
    <w:rsid w:val="00D4262C"/>
    <w:rsid w:val="00D44300"/>
    <w:rsid w:val="00D46247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6CE0"/>
    <w:rsid w:val="00D8707A"/>
    <w:rsid w:val="00D903CF"/>
    <w:rsid w:val="00D90DEF"/>
    <w:rsid w:val="00D94917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42B1"/>
    <w:rsid w:val="00E007C5"/>
    <w:rsid w:val="00E00DBF"/>
    <w:rsid w:val="00E0213F"/>
    <w:rsid w:val="00E033E0"/>
    <w:rsid w:val="00E10269"/>
    <w:rsid w:val="00E1026B"/>
    <w:rsid w:val="00E13CB2"/>
    <w:rsid w:val="00E20C37"/>
    <w:rsid w:val="00E229D4"/>
    <w:rsid w:val="00E3564C"/>
    <w:rsid w:val="00E35DD1"/>
    <w:rsid w:val="00E372E8"/>
    <w:rsid w:val="00E40CE1"/>
    <w:rsid w:val="00E41D61"/>
    <w:rsid w:val="00E52C57"/>
    <w:rsid w:val="00E536B2"/>
    <w:rsid w:val="00E54821"/>
    <w:rsid w:val="00E57E7D"/>
    <w:rsid w:val="00E70355"/>
    <w:rsid w:val="00E812AD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C7CD6"/>
    <w:rsid w:val="00ED407F"/>
    <w:rsid w:val="00ED6B03"/>
    <w:rsid w:val="00ED7A5B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1C65"/>
    <w:rsid w:val="00F62688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402C8E"/>
  <w15:chartTrackingRefBased/>
  <w15:docId w15:val="{35E6D11D-D90E-4762-BDB8-B5A075B2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5600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4</cp:revision>
  <cp:lastPrinted>2000-02-29T09:31:00Z</cp:lastPrinted>
  <dcterms:created xsi:type="dcterms:W3CDTF">2024-05-20T02:25:00Z</dcterms:created>
  <dcterms:modified xsi:type="dcterms:W3CDTF">2024-05-23T00:15:00Z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2024-02-29T15:16:11Z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a2bdbac4-410c-40ee-990c-9d5fd9e36c17</vt:lpwstr>
  </property>
  <property fmtid="{D5CDD505-2E9C-101B-9397-08002B2CF9AE}" pid="19" name="MSIP_Label_83bcef13-7cac-433f-ba1d-47a323951816_ContentBits">
    <vt:lpwstr>0</vt:lpwstr>
  </property>
</Properties>
</file>