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3A1082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6197">
        <w:fldChar w:fldCharType="begin"/>
      </w:r>
      <w:r w:rsidR="00486197">
        <w:instrText xml:space="preserve"> DOCPROPERTY  TSG/WGRef  \* MERGEFORMAT </w:instrText>
      </w:r>
      <w:r w:rsidR="00486197">
        <w:fldChar w:fldCharType="separate"/>
      </w:r>
      <w:r>
        <w:rPr>
          <w:b/>
          <w:noProof/>
          <w:sz w:val="24"/>
        </w:rPr>
        <w:t>RAN5</w:t>
      </w:r>
      <w:r w:rsidR="004861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6197">
        <w:fldChar w:fldCharType="begin"/>
      </w:r>
      <w:r w:rsidR="00486197">
        <w:instrText xml:space="preserve"> DOCPROPERTY  MtgSeq  \* MERGEFORMAT </w:instrText>
      </w:r>
      <w:r w:rsidR="00486197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486197">
        <w:rPr>
          <w:b/>
          <w:noProof/>
          <w:sz w:val="24"/>
        </w:rPr>
        <w:fldChar w:fldCharType="end"/>
      </w:r>
      <w:r w:rsidR="00486197">
        <w:fldChar w:fldCharType="begin"/>
      </w:r>
      <w:r w:rsidR="00486197">
        <w:instrText xml:space="preserve"> DOCPROPERTY  MtgTitle  \* MERGEFORMAT </w:instrText>
      </w:r>
      <w:r w:rsidR="00486197">
        <w:fldChar w:fldCharType="separate"/>
      </w:r>
      <w:r w:rsidR="00486197">
        <w:fldChar w:fldCharType="end"/>
      </w:r>
      <w:r>
        <w:rPr>
          <w:b/>
          <w:i/>
          <w:noProof/>
          <w:sz w:val="28"/>
        </w:rPr>
        <w:tab/>
      </w:r>
      <w:r w:rsidR="00750C04" w:rsidRPr="00750C04">
        <w:rPr>
          <w:b/>
          <w:i/>
          <w:noProof/>
          <w:sz w:val="28"/>
        </w:rPr>
        <w:t>R5-24</w:t>
      </w:r>
      <w:r w:rsidR="00533E6F">
        <w:rPr>
          <w:b/>
          <w:i/>
          <w:noProof/>
          <w:sz w:val="28"/>
        </w:rPr>
        <w:t>3278</w:t>
      </w:r>
    </w:p>
    <w:p w14:paraId="544B6736" w14:textId="3CEB4276" w:rsidR="00845AB0" w:rsidRDefault="00486197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74EF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A74EF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74EF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74EF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3011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344C">
              <w:rPr>
                <w:b/>
                <w:noProof/>
                <w:sz w:val="28"/>
              </w:rPr>
              <w:t>3</w:t>
            </w:r>
            <w:r w:rsidR="00592C32">
              <w:rPr>
                <w:b/>
                <w:noProof/>
                <w:sz w:val="28"/>
              </w:rPr>
              <w:t>6</w:t>
            </w:r>
            <w:r w:rsidRPr="00DF344C">
              <w:rPr>
                <w:b/>
                <w:noProof/>
                <w:sz w:val="28"/>
              </w:rPr>
              <w:t>.521-</w:t>
            </w:r>
            <w:r w:rsidR="00592C3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BCE18" w:rsidR="001E41F3" w:rsidRPr="00410371" w:rsidRDefault="0016560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C761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344C">
              <w:rPr>
                <w:b/>
                <w:sz w:val="28"/>
              </w:rPr>
              <w:t>1</w:t>
            </w:r>
            <w:r w:rsidR="00E11261" w:rsidRPr="00DF344C">
              <w:rPr>
                <w:b/>
                <w:sz w:val="28"/>
              </w:rPr>
              <w:t>8</w:t>
            </w:r>
            <w:r w:rsidRPr="00DF344C">
              <w:rPr>
                <w:b/>
                <w:sz w:val="28"/>
              </w:rPr>
              <w:t>.</w:t>
            </w:r>
            <w:r w:rsidR="00EA26CF" w:rsidRPr="00DF344C">
              <w:rPr>
                <w:b/>
                <w:sz w:val="28"/>
              </w:rPr>
              <w:t>1</w:t>
            </w:r>
            <w:r w:rsidRPr="00DF344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70ACA" w:rsidR="001E41F3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to GSO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60C1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592C32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52E91" w:rsidR="001E41F3" w:rsidRPr="00552025" w:rsidRDefault="005520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2025">
              <w:rPr>
                <w:lang w:val="en-US"/>
              </w:rPr>
              <w:t xml:space="preserve">TEI18_Test, </w:t>
            </w:r>
            <w:proofErr w:type="spellStart"/>
            <w:r w:rsidR="00592C32" w:rsidRPr="00552025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2025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2AE8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92C3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344C">
              <w:t>Rel-1</w:t>
            </w:r>
            <w:r w:rsidR="00E11261" w:rsidRPr="00DF34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3F2BC" w:rsidR="004D50E6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Doppler value sign in </w:t>
            </w:r>
            <w:r w:rsidRPr="00592C32">
              <w:rPr>
                <w:noProof/>
              </w:rPr>
              <w:t>maximum positive Doppler/2</w:t>
            </w:r>
            <w:r>
              <w:rPr>
                <w:noProof/>
              </w:rPr>
              <w:t xml:space="preserve"> conditions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252BA" w:rsidR="00673657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Doppler value sign in </w:t>
            </w:r>
            <w:r w:rsidRPr="00592C32">
              <w:rPr>
                <w:noProof/>
              </w:rPr>
              <w:t>maximum positive Doppler/2</w:t>
            </w:r>
            <w:r>
              <w:rPr>
                <w:noProof/>
              </w:rPr>
              <w:t xml:space="preserve"> conditions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9225" w:rsidR="001E41F3" w:rsidRDefault="009F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592C32">
              <w:rPr>
                <w:noProof/>
              </w:rPr>
              <w:t>misleading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9CDA7" w:rsidR="001E41F3" w:rsidRDefault="00D80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92C32">
              <w:rPr>
                <w:noProof/>
              </w:rPr>
              <w:t>4A.1_1.4.3, 6.4B.1_1.4.3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23F9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60FF4FC5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 w:rsidR="00592C32"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6AA0609" w14:textId="77777777" w:rsidR="005B249B" w:rsidRPr="005B249B" w:rsidRDefault="005B249B" w:rsidP="005B249B"/>
    <w:p w14:paraId="3AF25E67" w14:textId="77777777" w:rsidR="00592C32" w:rsidRDefault="00592C32" w:rsidP="00592C32">
      <w:pPr>
        <w:pStyle w:val="H6"/>
      </w:pPr>
      <w:bookmarkStart w:id="1" w:name="MCCQCTEMPBM_00000185"/>
      <w:r>
        <w:t>6.4A.1_1.4.3</w:t>
      </w:r>
      <w:r>
        <w:tab/>
        <w:t>Message contents</w:t>
      </w:r>
    </w:p>
    <w:bookmarkEnd w:id="1"/>
    <w:p w14:paraId="7F1C6A88" w14:textId="77777777" w:rsidR="00592C32" w:rsidRDefault="00592C32" w:rsidP="00592C32">
      <w:pPr>
        <w:rPr>
          <w:color w:val="000000" w:themeColor="text1"/>
        </w:rPr>
      </w:pPr>
      <w:r>
        <w:t>Message</w:t>
      </w:r>
      <w:r>
        <w:rPr>
          <w:color w:val="000000" w:themeColor="text1"/>
        </w:rPr>
        <w:t xml:space="preserve"> contents are according to TS 36.508 [12] subclause 4.6 with the condition </w:t>
      </w:r>
      <w:proofErr w:type="spellStart"/>
      <w:r>
        <w:rPr>
          <w:color w:val="000000" w:themeColor="text1"/>
        </w:rPr>
        <w:t>CEModeA</w:t>
      </w:r>
      <w:proofErr w:type="spellEnd"/>
      <w:r>
        <w:rPr>
          <w:color w:val="000000" w:themeColor="text1"/>
        </w:rPr>
        <w:t xml:space="preserve"> and 5.6.2, the exceptions in subclause 7.3A.4.3.</w:t>
      </w:r>
    </w:p>
    <w:p w14:paraId="002FF0CD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 </w:t>
      </w:r>
      <w:proofErr w:type="spellStart"/>
      <w:r>
        <w:rPr>
          <w:color w:val="000000" w:themeColor="text1"/>
        </w:rPr>
        <w:t>eMTC</w:t>
      </w:r>
      <w:proofErr w:type="spellEnd"/>
      <w:r>
        <w:rPr>
          <w:color w:val="000000" w:themeColor="text1"/>
        </w:rPr>
        <w:t xml:space="preserve"> NTN Ephemeris Information for GSO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04481AFE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92A8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7D98322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299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2D60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7E57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8782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6DDF5A1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96F1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F4A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B92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105F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F83967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A0B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42D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608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62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13BB747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3C3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3CD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CD6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414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2BE67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E95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9E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6F0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4286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59F0894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6B7A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62340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38D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AF2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BE8375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935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2245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D11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E4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94ECF2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B90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673D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F17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834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0B55D0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FAA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7E3E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FB9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0A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297C74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4CA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A4D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D35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D21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246CBB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BF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896C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5E2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12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543F67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0AF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3C8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4F8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B0C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6747E4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13F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B14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27F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5FA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B2CE543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9BD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B74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1A6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DC6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6E1F68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26D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B8F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A21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7EF3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007622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DDE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E11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463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6B9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A2BD08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7EA0" w14:textId="77777777" w:rsidR="00592C32" w:rsidRDefault="00592C32" w:rsidP="00135E63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>
              <w:rPr>
                <w:color w:val="000000" w:themeColor="text1"/>
                <w:lang w:eastAsia="fr-FR"/>
              </w:rPr>
              <w:t>ms</w:t>
            </w:r>
            <w:proofErr w:type="spellEnd"/>
            <w:r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413AADE1" w14:textId="77777777" w:rsidR="00592C32" w:rsidRDefault="00592C32" w:rsidP="00592C32">
      <w:pPr>
        <w:rPr>
          <w:color w:val="000000" w:themeColor="text1"/>
        </w:rPr>
      </w:pPr>
    </w:p>
    <w:p w14:paraId="032D5FA4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433ABE">
        <w:rPr>
          <w:lang w:eastAsia="en-GB"/>
        </w:rPr>
        <w:t>Void</w:t>
      </w:r>
    </w:p>
    <w:p w14:paraId="7EBAD451" w14:textId="77777777" w:rsidR="00592C32" w:rsidRDefault="00592C32" w:rsidP="00592C32">
      <w:pPr>
        <w:rPr>
          <w:color w:val="000000" w:themeColor="text1"/>
        </w:rPr>
      </w:pPr>
    </w:p>
    <w:p w14:paraId="60701B0A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SystemInformationBlockType31-eMTC NTN Ephemeris Information for GSO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368181F3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49E4" w14:textId="77777777" w:rsidR="00592C32" w:rsidRDefault="00592C32" w:rsidP="00135E63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5079F0D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241E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4865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3F0E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D960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39F2D74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83E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FA8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034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D2D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03EFC0B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8FB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3FE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C51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7EA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53744F6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211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3DC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2EB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0A4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808FFF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22E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7EE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C64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6184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231F127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4A20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596D4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F76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8FE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D6ACCD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3E7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B55F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D29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5C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1A0DBE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EF2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10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0DE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2C4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26C61E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3DC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AF33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0F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E23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51D61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83E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3428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66E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943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ECC63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CB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5AA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427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A73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5A579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443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8F3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B7A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619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E632E6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256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C42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DCA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82B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676189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0F0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B74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943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5DD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8786BB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D70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268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E45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211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C9AEC2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F93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9EB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270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03A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09F020F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D555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2F1ECDAC" w14:textId="77777777" w:rsidR="00592C32" w:rsidRDefault="00592C32" w:rsidP="00592C32">
      <w:pPr>
        <w:rPr>
          <w:color w:val="000000" w:themeColor="text1"/>
        </w:rPr>
      </w:pPr>
    </w:p>
    <w:p w14:paraId="4BC4F941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lastRenderedPageBreak/>
        <w:t>Table 6.4A.1_.4.3-2b: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5E9B0E2D" w14:textId="77777777" w:rsidR="00592C32" w:rsidRDefault="00592C32" w:rsidP="00592C32">
      <w:pPr>
        <w:rPr>
          <w:color w:val="000000" w:themeColor="text1"/>
        </w:rPr>
      </w:pPr>
    </w:p>
    <w:p w14:paraId="7D7BACD6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SystemInformationBlockType31-eMTC NTN Ephemeris Information for </w:t>
      </w:r>
      <w:proofErr w:type="gramStart"/>
      <w:r>
        <w:rPr>
          <w:color w:val="000000" w:themeColor="text1"/>
        </w:rPr>
        <w:t>GSO  satellites</w:t>
      </w:r>
      <w:proofErr w:type="gramEnd"/>
      <w:r>
        <w:rPr>
          <w:color w:val="000000" w:themeColor="text1"/>
        </w:rPr>
        <w:t xml:space="preserve">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50664E87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7B71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[12</w:t>
            </w:r>
            <w:proofErr w:type="gramStart"/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 Table</w:t>
            </w:r>
            <w:proofErr w:type="gramEnd"/>
            <w:r>
              <w:rPr>
                <w:b w:val="0"/>
                <w:bCs/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3F02889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7EE2" w14:textId="77777777" w:rsidR="00592C32" w:rsidRDefault="00592C32" w:rsidP="00135E63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AF3E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6C33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6807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7EB3D32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F87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6FE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C59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15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4D31E9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B3B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92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22E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CD8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6E56596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A48D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A4B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2CC3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0BFA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C90B4D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243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47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FD1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8E52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0B6A06D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9F55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8754B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89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0E1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42D9AA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2DB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A51E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843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A4F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F16D5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B29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8343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BDA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CA6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67CFA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7F8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2F3E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C64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171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4C58C7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0EE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9B5B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383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8BE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E50DB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7FC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3F6B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928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B45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3FD939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55A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4F9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74B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B6A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2BD17D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AB7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18F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B2C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E1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05CF066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68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42C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92A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FFB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30DC43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1A6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8E6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E07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14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72A6FF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39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22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1A0D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70C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A5D9A98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13C1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-0.085 ppm.</w:t>
            </w:r>
          </w:p>
        </w:tc>
      </w:tr>
    </w:tbl>
    <w:p w14:paraId="24009E00" w14:textId="77777777" w:rsidR="00592C32" w:rsidRDefault="00592C32" w:rsidP="00592C32">
      <w:pPr>
        <w:rPr>
          <w:color w:val="000000" w:themeColor="text1"/>
          <w:lang w:val="en-US"/>
        </w:rPr>
      </w:pPr>
    </w:p>
    <w:p w14:paraId="46BA253D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6E337AAF" w14:textId="77777777" w:rsidR="00592C32" w:rsidRDefault="00592C32" w:rsidP="00592C32">
      <w:pPr>
        <w:rPr>
          <w:color w:val="000000" w:themeColor="text1"/>
        </w:rPr>
      </w:pPr>
    </w:p>
    <w:p w14:paraId="3F28A3CC" w14:textId="09DE0A72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592C32"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6D7D6001" w14:textId="091D2304" w:rsidR="00592C32" w:rsidRDefault="00592C32" w:rsidP="00592C32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0CBD6AB" w14:textId="77777777" w:rsidR="00592C32" w:rsidRDefault="00592C32" w:rsidP="00592C32">
      <w:pPr>
        <w:pStyle w:val="H6"/>
      </w:pPr>
      <w:bookmarkStart w:id="2" w:name="MCCQCTEMPBM_00000221"/>
      <w:r>
        <w:t>6.4B.1</w:t>
      </w:r>
      <w:r w:rsidRPr="00433ABE">
        <w:t>_1</w:t>
      </w:r>
      <w:r>
        <w:t>.4.3</w:t>
      </w:r>
      <w:r>
        <w:tab/>
        <w:t>Message contents</w:t>
      </w:r>
    </w:p>
    <w:bookmarkEnd w:id="2"/>
    <w:p w14:paraId="16F71F03" w14:textId="77777777" w:rsidR="00592C32" w:rsidRDefault="00592C32" w:rsidP="00592C32">
      <w:pPr>
        <w:rPr>
          <w:color w:val="000000" w:themeColor="text1"/>
        </w:rPr>
      </w:pPr>
      <w:r>
        <w:t>Message contents are according to TS 36.508 [12</w:t>
      </w:r>
      <w:r>
        <w:rPr>
          <w:color w:val="000000" w:themeColor="text1"/>
        </w:rPr>
        <w:t xml:space="preserve">] subclause </w:t>
      </w:r>
      <w:r>
        <w:rPr>
          <w:color w:val="000000" w:themeColor="text1"/>
          <w:lang w:eastAsia="zh-TW"/>
        </w:rPr>
        <w:t>8.1.6</w:t>
      </w:r>
      <w:r>
        <w:rPr>
          <w:color w:val="000000" w:themeColor="text1"/>
        </w:rPr>
        <w:t xml:space="preserve"> and </w:t>
      </w:r>
      <w:proofErr w:type="gramStart"/>
      <w:r>
        <w:rPr>
          <w:color w:val="000000" w:themeColor="text1"/>
        </w:rPr>
        <w:t>5.6.2</w:t>
      </w:r>
      <w:proofErr w:type="gramEnd"/>
    </w:p>
    <w:p w14:paraId="216D751B" w14:textId="77777777" w:rsidR="00592C32" w:rsidRDefault="00592C32" w:rsidP="00592C32">
      <w:pPr>
        <w:pStyle w:val="TH"/>
        <w:rPr>
          <w:color w:val="000000" w:themeColor="text1"/>
        </w:rPr>
      </w:pPr>
      <w:r>
        <w:rPr>
          <w:color w:val="000000" w:themeColor="text1"/>
          <w:lang w:eastAsia="en-GB"/>
        </w:rPr>
        <w:lastRenderedPageBreak/>
        <w:t>Table 6.4B.1</w:t>
      </w:r>
      <w:r w:rsidRPr="00433ABE">
        <w:t>_1</w:t>
      </w:r>
      <w:r>
        <w:rPr>
          <w:color w:val="000000" w:themeColor="text1"/>
          <w:lang w:eastAsia="en-GB"/>
        </w:rPr>
        <w:t>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4A372FE2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5D6E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0B0F52B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D2B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43C5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D5BA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0F78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7CDF55F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6A4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0A0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498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5BE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3A49FB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1204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EA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B44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DBC9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730267E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EB7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2DD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636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44A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BC9B84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BDD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041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295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B42C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5B44E43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4448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83D9E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D0D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4D9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A311EB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CF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AB10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99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11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B93679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2D5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89BF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881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2A9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0E7781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5D4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B3AD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14B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6D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C2DAED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66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3D5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E60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CB8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9F0635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56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B6D5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2AE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7FC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45C5BA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DD4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542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F23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779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D7AC88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0E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D37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C93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B55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0AFE37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FCC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33A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839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EDA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C23BB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81D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6DB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163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F99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1FA86D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C80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7C2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2DCE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28F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478BDF6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AA4B" w14:textId="77777777" w:rsidR="00592C32" w:rsidRDefault="00592C32" w:rsidP="00135E63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>
              <w:rPr>
                <w:color w:val="000000" w:themeColor="text1"/>
                <w:lang w:eastAsia="fr-FR"/>
              </w:rPr>
              <w:t>ms</w:t>
            </w:r>
            <w:proofErr w:type="spellEnd"/>
            <w:r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671C617A" w14:textId="77777777" w:rsidR="00592C32" w:rsidRDefault="00592C32" w:rsidP="00592C32">
      <w:pPr>
        <w:rPr>
          <w:color w:val="000000" w:themeColor="text1"/>
          <w:lang w:eastAsia="en-GB"/>
        </w:rPr>
      </w:pPr>
    </w:p>
    <w:p w14:paraId="46D480BA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</w:t>
      </w:r>
      <w:r>
        <w:rPr>
          <w:b w:val="0"/>
          <w:bCs/>
          <w:color w:val="000000" w:themeColor="text1"/>
          <w:lang w:eastAsia="en-GB"/>
        </w:rPr>
        <w:t>B</w:t>
      </w:r>
      <w:r>
        <w:rPr>
          <w:color w:val="000000" w:themeColor="text1"/>
          <w:lang w:eastAsia="en-GB"/>
        </w:rPr>
        <w:t>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615B3FA0" w14:textId="77777777" w:rsidR="00592C32" w:rsidRPr="00E36978" w:rsidRDefault="00592C32" w:rsidP="00592C32">
      <w:pPr>
        <w:ind w:left="720"/>
      </w:pPr>
    </w:p>
    <w:p w14:paraId="04A4D816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5118637B" w14:textId="77777777" w:rsidTr="00135E63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7A3E" w14:textId="77777777" w:rsidR="00592C32" w:rsidRDefault="00592C32" w:rsidP="00135E63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3379F8A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400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E87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4052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5AA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03B28070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006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5D6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77D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104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03353EB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083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BC2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89D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ECD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75874DE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276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5E4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E5E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16F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43467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BC5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F1A9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AAD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1BFB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4489C1F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6513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970EE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2AE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EFD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6039F1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3FC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ED37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412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A03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E5371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0C8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96D9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E57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D52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46D354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60F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7EE5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A78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756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F9F4BC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E80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2217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A76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C83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BB6980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3B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1DEA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053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C03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2EB910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330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09C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E62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102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7D45B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F85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DA1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C98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ADA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6700EA4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9D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DC9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235A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E72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949F83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9D1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653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C9B7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BA1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703ABE9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282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1A0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EDB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578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9D931E" w14:textId="77777777" w:rsidTr="00135E63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E9A0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7B21A044" w14:textId="77777777" w:rsidR="00592C32" w:rsidRPr="00E36978" w:rsidRDefault="00592C32" w:rsidP="00592C32">
      <w:pPr>
        <w:ind w:left="720"/>
      </w:pPr>
    </w:p>
    <w:p w14:paraId="540E3DA6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415FE757" w14:textId="77777777" w:rsidR="00592C32" w:rsidRPr="00E36978" w:rsidRDefault="00592C32" w:rsidP="00592C32">
      <w:pPr>
        <w:ind w:left="720"/>
      </w:pPr>
    </w:p>
    <w:p w14:paraId="173ACCE0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lastRenderedPageBreak/>
        <w:t>Table 6.4B.1</w:t>
      </w:r>
      <w:r w:rsidRPr="00433ABE">
        <w:rPr>
          <w:color w:val="000000" w:themeColor="text1"/>
          <w:lang w:eastAsia="en-GB"/>
        </w:rPr>
        <w:t>_1</w:t>
      </w:r>
      <w:r>
        <w:rPr>
          <w:color w:val="000000" w:themeColor="text1"/>
          <w:lang w:eastAsia="en-GB"/>
        </w:rPr>
        <w:t>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SystemInformationBlockType31-NB NB-IoT NTN Ephemeris Information for </w:t>
      </w:r>
      <w:proofErr w:type="gramStart"/>
      <w:r>
        <w:rPr>
          <w:color w:val="000000" w:themeColor="text1"/>
        </w:rPr>
        <w:t>GSO  satellites</w:t>
      </w:r>
      <w:proofErr w:type="gramEnd"/>
      <w:r>
        <w:rPr>
          <w:color w:val="000000" w:themeColor="text1"/>
        </w:rPr>
        <w:t xml:space="preserve">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32B21EAE" w14:textId="77777777" w:rsidTr="00135E63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5FCD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[12</w:t>
            </w:r>
            <w:r>
              <w:rPr>
                <w:b w:val="0"/>
                <w:bCs/>
                <w:color w:val="000000" w:themeColor="text1"/>
                <w:lang w:eastAsia="en-GB"/>
              </w:rPr>
              <w:t>]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16BECF0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BF91" w14:textId="77777777" w:rsidR="00592C32" w:rsidRDefault="00592C32" w:rsidP="00135E63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0D04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14FA8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9CDF4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3EAF886B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FAA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</w:t>
            </w:r>
            <w:proofErr w:type="gramStart"/>
            <w:r>
              <w:rPr>
                <w:color w:val="000000" w:themeColor="text1"/>
                <w:lang w:eastAsia="en-GB"/>
              </w:rPr>
              <w:t>17 ::=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0B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3DA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D7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168D881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451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637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8E0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41D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5B1FB31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7DB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BFC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1D8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FA5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0A8222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660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F66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9BB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8E78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1816468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4BF7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EEA3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CDF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4D8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B925C7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870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02A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EA4E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5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FFBAB61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781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2B8E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AE9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8D5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359A0B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763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6DF6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17D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E5F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A154525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C6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F63C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4B3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9F1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F9BEAE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65B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D366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299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8E3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0CD50C5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935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332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D14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866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6E19B12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500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A50A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7D5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63A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8B9122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D65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52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B25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4EE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81D872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C71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FA5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D98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6FF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155ADE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0D3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A31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68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1A5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ABBE9DC" w14:textId="77777777" w:rsidTr="00135E63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6942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-0.085 ppm.</w:t>
            </w:r>
          </w:p>
        </w:tc>
      </w:tr>
    </w:tbl>
    <w:p w14:paraId="56077171" w14:textId="77777777" w:rsidR="00592C32" w:rsidRPr="00E36978" w:rsidRDefault="00592C32" w:rsidP="00592C32">
      <w:pPr>
        <w:ind w:left="720"/>
      </w:pPr>
    </w:p>
    <w:p w14:paraId="7697D1B1" w14:textId="77777777" w:rsidR="00592C32" w:rsidRPr="00E36978" w:rsidRDefault="00592C32" w:rsidP="00592C32">
      <w:pPr>
        <w:pStyle w:val="TH"/>
        <w:rPr>
          <w:b w:val="0"/>
          <w:color w:val="000000" w:themeColor="text1"/>
          <w:sz w:val="22"/>
          <w:szCs w:val="22"/>
        </w:rPr>
      </w:pPr>
      <w:r w:rsidRPr="00E36978">
        <w:rPr>
          <w:color w:val="000000" w:themeColor="text1"/>
          <w:lang w:eastAsia="en-GB"/>
        </w:rPr>
        <w:t>Table 6.4B.1</w:t>
      </w:r>
      <w:r>
        <w:rPr>
          <w:color w:val="000000" w:themeColor="text1"/>
          <w:lang w:eastAsia="en-GB"/>
        </w:rPr>
        <w:t>_1</w:t>
      </w:r>
      <w:r w:rsidRPr="00E36978">
        <w:rPr>
          <w:color w:val="000000" w:themeColor="text1"/>
          <w:lang w:eastAsia="en-GB"/>
        </w:rPr>
        <w:t>.4.3-3b:</w:t>
      </w:r>
      <w:r w:rsidRPr="00E36978"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395464BE" w14:textId="77777777" w:rsidR="00592C32" w:rsidRPr="00E36978" w:rsidRDefault="00592C32" w:rsidP="00592C32"/>
    <w:p w14:paraId="4A90775C" w14:textId="6380CA8C" w:rsidR="00592C32" w:rsidRPr="00B25F76" w:rsidRDefault="00592C32" w:rsidP="00592C32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123F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44E1A" w14:textId="77777777" w:rsidR="00123F93" w:rsidRDefault="00123F93">
      <w:r>
        <w:separator/>
      </w:r>
    </w:p>
  </w:endnote>
  <w:endnote w:type="continuationSeparator" w:id="0">
    <w:p w14:paraId="4FA35BD6" w14:textId="77777777" w:rsidR="00123F93" w:rsidRDefault="001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5618" w14:textId="77777777" w:rsidR="00123F93" w:rsidRDefault="00123F93">
      <w:r>
        <w:separator/>
      </w:r>
    </w:p>
  </w:footnote>
  <w:footnote w:type="continuationSeparator" w:id="0">
    <w:p w14:paraId="3E9A6AB5" w14:textId="77777777" w:rsidR="00123F93" w:rsidRDefault="0012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023B"/>
    <w:rsid w:val="00051305"/>
    <w:rsid w:val="000A6394"/>
    <w:rsid w:val="000B36D6"/>
    <w:rsid w:val="000B7FED"/>
    <w:rsid w:val="000C038A"/>
    <w:rsid w:val="000C6598"/>
    <w:rsid w:val="000D44B3"/>
    <w:rsid w:val="000D5402"/>
    <w:rsid w:val="000F4804"/>
    <w:rsid w:val="000F59EB"/>
    <w:rsid w:val="0011410D"/>
    <w:rsid w:val="001229C8"/>
    <w:rsid w:val="00123F93"/>
    <w:rsid w:val="00145D43"/>
    <w:rsid w:val="00165600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14D6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42C3F"/>
    <w:rsid w:val="00483F0A"/>
    <w:rsid w:val="004A03D8"/>
    <w:rsid w:val="004B75B7"/>
    <w:rsid w:val="004C7378"/>
    <w:rsid w:val="004D50E6"/>
    <w:rsid w:val="004D598F"/>
    <w:rsid w:val="0051580D"/>
    <w:rsid w:val="00520C18"/>
    <w:rsid w:val="00522C64"/>
    <w:rsid w:val="00533E6F"/>
    <w:rsid w:val="00547111"/>
    <w:rsid w:val="00552025"/>
    <w:rsid w:val="00554F5B"/>
    <w:rsid w:val="00557EF0"/>
    <w:rsid w:val="00592C32"/>
    <w:rsid w:val="00592D74"/>
    <w:rsid w:val="005B249B"/>
    <w:rsid w:val="005E2C44"/>
    <w:rsid w:val="00615EEC"/>
    <w:rsid w:val="00621188"/>
    <w:rsid w:val="00623A88"/>
    <w:rsid w:val="006257ED"/>
    <w:rsid w:val="0064020B"/>
    <w:rsid w:val="0065365D"/>
    <w:rsid w:val="00665C47"/>
    <w:rsid w:val="00673657"/>
    <w:rsid w:val="00695808"/>
    <w:rsid w:val="006A74EF"/>
    <w:rsid w:val="006B46FB"/>
    <w:rsid w:val="006B55C3"/>
    <w:rsid w:val="006C256E"/>
    <w:rsid w:val="006C3871"/>
    <w:rsid w:val="006E21FB"/>
    <w:rsid w:val="00740F98"/>
    <w:rsid w:val="00743960"/>
    <w:rsid w:val="00750C04"/>
    <w:rsid w:val="0075710F"/>
    <w:rsid w:val="00770C52"/>
    <w:rsid w:val="00792342"/>
    <w:rsid w:val="007977A8"/>
    <w:rsid w:val="007B1240"/>
    <w:rsid w:val="007B512A"/>
    <w:rsid w:val="007C2097"/>
    <w:rsid w:val="007D1AD3"/>
    <w:rsid w:val="007D6A07"/>
    <w:rsid w:val="007E139B"/>
    <w:rsid w:val="007E59D2"/>
    <w:rsid w:val="007F7259"/>
    <w:rsid w:val="008040A8"/>
    <w:rsid w:val="0082655C"/>
    <w:rsid w:val="008279FA"/>
    <w:rsid w:val="00845AB0"/>
    <w:rsid w:val="00856C36"/>
    <w:rsid w:val="008626E7"/>
    <w:rsid w:val="00870EE7"/>
    <w:rsid w:val="00874781"/>
    <w:rsid w:val="008806CA"/>
    <w:rsid w:val="0088088B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572E3"/>
    <w:rsid w:val="00967E5C"/>
    <w:rsid w:val="009777D9"/>
    <w:rsid w:val="00991B88"/>
    <w:rsid w:val="00995C18"/>
    <w:rsid w:val="009A5753"/>
    <w:rsid w:val="009A579D"/>
    <w:rsid w:val="009C0DB3"/>
    <w:rsid w:val="009C5BE1"/>
    <w:rsid w:val="009D40B2"/>
    <w:rsid w:val="009E3297"/>
    <w:rsid w:val="009F0966"/>
    <w:rsid w:val="009F7077"/>
    <w:rsid w:val="009F734F"/>
    <w:rsid w:val="00A246B6"/>
    <w:rsid w:val="00A30935"/>
    <w:rsid w:val="00A45B37"/>
    <w:rsid w:val="00A47E70"/>
    <w:rsid w:val="00A50CF0"/>
    <w:rsid w:val="00A52A6B"/>
    <w:rsid w:val="00A7671C"/>
    <w:rsid w:val="00AA2CBC"/>
    <w:rsid w:val="00AC5820"/>
    <w:rsid w:val="00AD1CD8"/>
    <w:rsid w:val="00AE0E1F"/>
    <w:rsid w:val="00B258BB"/>
    <w:rsid w:val="00B31E98"/>
    <w:rsid w:val="00B679AE"/>
    <w:rsid w:val="00B67B97"/>
    <w:rsid w:val="00B70625"/>
    <w:rsid w:val="00B735D7"/>
    <w:rsid w:val="00B968C8"/>
    <w:rsid w:val="00BA0FFB"/>
    <w:rsid w:val="00BA3EC5"/>
    <w:rsid w:val="00BA51D9"/>
    <w:rsid w:val="00BA7A53"/>
    <w:rsid w:val="00BB3D46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80EC9"/>
    <w:rsid w:val="00C95985"/>
    <w:rsid w:val="00CA6DF3"/>
    <w:rsid w:val="00CC3D3F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0254"/>
    <w:rsid w:val="00DB0269"/>
    <w:rsid w:val="00DC457B"/>
    <w:rsid w:val="00DE34CF"/>
    <w:rsid w:val="00DF2397"/>
    <w:rsid w:val="00DF344C"/>
    <w:rsid w:val="00DF4E7E"/>
    <w:rsid w:val="00E11261"/>
    <w:rsid w:val="00E13F3D"/>
    <w:rsid w:val="00E34898"/>
    <w:rsid w:val="00E7085C"/>
    <w:rsid w:val="00E741FB"/>
    <w:rsid w:val="00EA26CF"/>
    <w:rsid w:val="00EB09B7"/>
    <w:rsid w:val="00EE7D7C"/>
    <w:rsid w:val="00F00080"/>
    <w:rsid w:val="00F067F5"/>
    <w:rsid w:val="00F15DBA"/>
    <w:rsid w:val="00F24244"/>
    <w:rsid w:val="00F25D98"/>
    <w:rsid w:val="00F300FB"/>
    <w:rsid w:val="00F82353"/>
    <w:rsid w:val="00F926F7"/>
    <w:rsid w:val="00F953C2"/>
    <w:rsid w:val="00FB4B1D"/>
    <w:rsid w:val="00FB6386"/>
    <w:rsid w:val="00FC2C64"/>
    <w:rsid w:val="00FD784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2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572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572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72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72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72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72E3"/>
    <w:pPr>
      <w:outlineLvl w:val="5"/>
    </w:pPr>
  </w:style>
  <w:style w:type="paragraph" w:styleId="Heading7">
    <w:name w:val="heading 7"/>
    <w:basedOn w:val="H6"/>
    <w:next w:val="Normal"/>
    <w:qFormat/>
    <w:rsid w:val="009572E3"/>
    <w:pPr>
      <w:outlineLvl w:val="6"/>
    </w:pPr>
  </w:style>
  <w:style w:type="paragraph" w:styleId="Heading8">
    <w:name w:val="heading 8"/>
    <w:basedOn w:val="Heading1"/>
    <w:next w:val="Normal"/>
    <w:qFormat/>
    <w:rsid w:val="009572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2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572E3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2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572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572E3"/>
    <w:pPr>
      <w:ind w:left="1701" w:hanging="1701"/>
    </w:pPr>
  </w:style>
  <w:style w:type="paragraph" w:styleId="TOC4">
    <w:name w:val="toc 4"/>
    <w:basedOn w:val="TOC3"/>
    <w:semiHidden/>
    <w:rsid w:val="009572E3"/>
    <w:pPr>
      <w:ind w:left="1418" w:hanging="1418"/>
    </w:pPr>
  </w:style>
  <w:style w:type="paragraph" w:styleId="TOC3">
    <w:name w:val="toc 3"/>
    <w:basedOn w:val="TOC2"/>
    <w:semiHidden/>
    <w:rsid w:val="009572E3"/>
    <w:pPr>
      <w:ind w:left="1134" w:hanging="1134"/>
    </w:pPr>
  </w:style>
  <w:style w:type="paragraph" w:styleId="TOC2">
    <w:name w:val="toc 2"/>
    <w:basedOn w:val="TOC1"/>
    <w:semiHidden/>
    <w:rsid w:val="009572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2E3"/>
    <w:pPr>
      <w:ind w:left="284"/>
    </w:pPr>
  </w:style>
  <w:style w:type="paragraph" w:styleId="Index1">
    <w:name w:val="index 1"/>
    <w:basedOn w:val="Normal"/>
    <w:semiHidden/>
    <w:rsid w:val="009572E3"/>
    <w:pPr>
      <w:keepLines/>
      <w:spacing w:after="0"/>
    </w:pPr>
  </w:style>
  <w:style w:type="paragraph" w:customStyle="1" w:styleId="ZH">
    <w:name w:val="ZH"/>
    <w:rsid w:val="009572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72E3"/>
    <w:pPr>
      <w:outlineLvl w:val="9"/>
    </w:pPr>
  </w:style>
  <w:style w:type="paragraph" w:styleId="ListNumber2">
    <w:name w:val="List Number 2"/>
    <w:basedOn w:val="ListNumber"/>
    <w:rsid w:val="009572E3"/>
    <w:pPr>
      <w:ind w:left="851"/>
    </w:pPr>
  </w:style>
  <w:style w:type="paragraph" w:styleId="Header">
    <w:name w:val="header"/>
    <w:rsid w:val="009572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572E3"/>
    <w:rPr>
      <w:b/>
      <w:position w:val="6"/>
      <w:sz w:val="16"/>
    </w:rPr>
  </w:style>
  <w:style w:type="paragraph" w:styleId="FootnoteText">
    <w:name w:val="footnote text"/>
    <w:basedOn w:val="Normal"/>
    <w:semiHidden/>
    <w:rsid w:val="009572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572E3"/>
    <w:rPr>
      <w:b/>
    </w:rPr>
  </w:style>
  <w:style w:type="paragraph" w:customStyle="1" w:styleId="TAC">
    <w:name w:val="TAC"/>
    <w:basedOn w:val="TAL"/>
    <w:link w:val="TACChar"/>
    <w:rsid w:val="009572E3"/>
    <w:pPr>
      <w:jc w:val="center"/>
    </w:pPr>
  </w:style>
  <w:style w:type="paragraph" w:customStyle="1" w:styleId="TF">
    <w:name w:val="TF"/>
    <w:aliases w:val="left"/>
    <w:basedOn w:val="TH"/>
    <w:link w:val="TF0"/>
    <w:rsid w:val="009572E3"/>
    <w:pPr>
      <w:keepNext w:val="0"/>
      <w:spacing w:before="0" w:after="240"/>
    </w:pPr>
  </w:style>
  <w:style w:type="paragraph" w:customStyle="1" w:styleId="NO">
    <w:name w:val="NO"/>
    <w:basedOn w:val="Normal"/>
    <w:rsid w:val="009572E3"/>
    <w:pPr>
      <w:keepLines/>
      <w:ind w:left="1135" w:hanging="851"/>
    </w:pPr>
  </w:style>
  <w:style w:type="paragraph" w:styleId="TOC9">
    <w:name w:val="toc 9"/>
    <w:basedOn w:val="TOC8"/>
    <w:semiHidden/>
    <w:rsid w:val="009572E3"/>
    <w:pPr>
      <w:ind w:left="1418" w:hanging="1418"/>
    </w:pPr>
  </w:style>
  <w:style w:type="paragraph" w:customStyle="1" w:styleId="EX">
    <w:name w:val="EX"/>
    <w:basedOn w:val="Normal"/>
    <w:link w:val="EXChar"/>
    <w:rsid w:val="009572E3"/>
    <w:pPr>
      <w:keepLines/>
      <w:ind w:left="1702" w:hanging="1418"/>
    </w:pPr>
  </w:style>
  <w:style w:type="paragraph" w:customStyle="1" w:styleId="FP">
    <w:name w:val="FP"/>
    <w:basedOn w:val="Normal"/>
    <w:rsid w:val="009572E3"/>
    <w:pPr>
      <w:spacing w:after="0"/>
    </w:pPr>
  </w:style>
  <w:style w:type="paragraph" w:customStyle="1" w:styleId="LD">
    <w:name w:val="LD"/>
    <w:rsid w:val="009572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72E3"/>
    <w:pPr>
      <w:spacing w:after="0"/>
    </w:pPr>
  </w:style>
  <w:style w:type="paragraph" w:customStyle="1" w:styleId="EW">
    <w:name w:val="EW"/>
    <w:basedOn w:val="EX"/>
    <w:rsid w:val="009572E3"/>
    <w:pPr>
      <w:spacing w:after="0"/>
    </w:pPr>
  </w:style>
  <w:style w:type="paragraph" w:styleId="TOC6">
    <w:name w:val="toc 6"/>
    <w:basedOn w:val="TOC5"/>
    <w:next w:val="Normal"/>
    <w:semiHidden/>
    <w:rsid w:val="009572E3"/>
    <w:pPr>
      <w:ind w:left="1985" w:hanging="1985"/>
    </w:pPr>
  </w:style>
  <w:style w:type="paragraph" w:styleId="TOC7">
    <w:name w:val="toc 7"/>
    <w:basedOn w:val="TOC6"/>
    <w:next w:val="Normal"/>
    <w:semiHidden/>
    <w:rsid w:val="009572E3"/>
    <w:pPr>
      <w:ind w:left="2268" w:hanging="2268"/>
    </w:pPr>
  </w:style>
  <w:style w:type="paragraph" w:styleId="ListBullet2">
    <w:name w:val="List Bullet 2"/>
    <w:basedOn w:val="ListBullet"/>
    <w:rsid w:val="009572E3"/>
    <w:pPr>
      <w:ind w:left="851"/>
    </w:pPr>
  </w:style>
  <w:style w:type="paragraph" w:styleId="ListBullet3">
    <w:name w:val="List Bullet 3"/>
    <w:basedOn w:val="ListBullet2"/>
    <w:rsid w:val="009572E3"/>
    <w:pPr>
      <w:ind w:left="1135"/>
    </w:pPr>
  </w:style>
  <w:style w:type="paragraph" w:styleId="ListNumber">
    <w:name w:val="List Number"/>
    <w:basedOn w:val="List"/>
    <w:rsid w:val="009572E3"/>
  </w:style>
  <w:style w:type="paragraph" w:customStyle="1" w:styleId="EQ">
    <w:name w:val="EQ"/>
    <w:basedOn w:val="Normal"/>
    <w:next w:val="Normal"/>
    <w:rsid w:val="009572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72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2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2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72E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9572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72E3"/>
    <w:pPr>
      <w:ind w:left="851" w:hanging="851"/>
    </w:pPr>
  </w:style>
  <w:style w:type="paragraph" w:customStyle="1" w:styleId="TAL">
    <w:name w:val="TAL"/>
    <w:basedOn w:val="Normal"/>
    <w:link w:val="TALCar"/>
    <w:qFormat/>
    <w:rsid w:val="009572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72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72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72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72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72E3"/>
    <w:pPr>
      <w:framePr w:wrap="notBeside" w:y="16161"/>
    </w:pPr>
  </w:style>
  <w:style w:type="character" w:customStyle="1" w:styleId="ZGSM">
    <w:name w:val="ZGSM"/>
    <w:rsid w:val="009572E3"/>
  </w:style>
  <w:style w:type="paragraph" w:styleId="List2">
    <w:name w:val="List 2"/>
    <w:basedOn w:val="List"/>
    <w:rsid w:val="009572E3"/>
    <w:pPr>
      <w:ind w:left="851"/>
    </w:pPr>
  </w:style>
  <w:style w:type="paragraph" w:customStyle="1" w:styleId="ZG">
    <w:name w:val="ZG"/>
    <w:rsid w:val="009572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72E3"/>
    <w:pPr>
      <w:ind w:left="1135"/>
    </w:pPr>
  </w:style>
  <w:style w:type="paragraph" w:styleId="List4">
    <w:name w:val="List 4"/>
    <w:basedOn w:val="List3"/>
    <w:rsid w:val="009572E3"/>
    <w:pPr>
      <w:ind w:left="1418"/>
    </w:pPr>
  </w:style>
  <w:style w:type="paragraph" w:styleId="List5">
    <w:name w:val="List 5"/>
    <w:basedOn w:val="List4"/>
    <w:rsid w:val="009572E3"/>
    <w:pPr>
      <w:ind w:left="1702"/>
    </w:pPr>
  </w:style>
  <w:style w:type="paragraph" w:customStyle="1" w:styleId="EditorsNote">
    <w:name w:val="Editor's Note"/>
    <w:basedOn w:val="NO"/>
    <w:rsid w:val="009572E3"/>
    <w:rPr>
      <w:color w:val="FF0000"/>
    </w:rPr>
  </w:style>
  <w:style w:type="paragraph" w:styleId="List">
    <w:name w:val="List"/>
    <w:basedOn w:val="Normal"/>
    <w:rsid w:val="009572E3"/>
    <w:pPr>
      <w:ind w:left="568" w:hanging="284"/>
    </w:pPr>
  </w:style>
  <w:style w:type="paragraph" w:styleId="ListBullet">
    <w:name w:val="List Bullet"/>
    <w:basedOn w:val="List"/>
    <w:rsid w:val="009572E3"/>
  </w:style>
  <w:style w:type="paragraph" w:styleId="ListBullet4">
    <w:name w:val="List Bullet 4"/>
    <w:basedOn w:val="ListBullet3"/>
    <w:rsid w:val="009572E3"/>
    <w:pPr>
      <w:ind w:left="1418"/>
    </w:pPr>
  </w:style>
  <w:style w:type="paragraph" w:styleId="ListBullet5">
    <w:name w:val="List Bullet 5"/>
    <w:basedOn w:val="ListBullet4"/>
    <w:rsid w:val="009572E3"/>
    <w:pPr>
      <w:ind w:left="1702"/>
    </w:pPr>
  </w:style>
  <w:style w:type="paragraph" w:customStyle="1" w:styleId="B1">
    <w:name w:val="B1"/>
    <w:basedOn w:val="List"/>
    <w:link w:val="B1Char"/>
    <w:rsid w:val="009572E3"/>
  </w:style>
  <w:style w:type="paragraph" w:customStyle="1" w:styleId="B2">
    <w:name w:val="B2"/>
    <w:basedOn w:val="List2"/>
    <w:rsid w:val="009572E3"/>
  </w:style>
  <w:style w:type="paragraph" w:customStyle="1" w:styleId="B3">
    <w:name w:val="B3"/>
    <w:basedOn w:val="List3"/>
    <w:rsid w:val="009572E3"/>
  </w:style>
  <w:style w:type="paragraph" w:customStyle="1" w:styleId="B4">
    <w:name w:val="B4"/>
    <w:basedOn w:val="List4"/>
    <w:rsid w:val="009572E3"/>
  </w:style>
  <w:style w:type="paragraph" w:customStyle="1" w:styleId="B5">
    <w:name w:val="B5"/>
    <w:basedOn w:val="List5"/>
    <w:rsid w:val="009572E3"/>
  </w:style>
  <w:style w:type="paragraph" w:styleId="Footer">
    <w:name w:val="footer"/>
    <w:basedOn w:val="Header"/>
    <w:rsid w:val="009572E3"/>
    <w:pPr>
      <w:jc w:val="center"/>
    </w:pPr>
    <w:rPr>
      <w:i/>
    </w:rPr>
  </w:style>
  <w:style w:type="paragraph" w:customStyle="1" w:styleId="ZTD">
    <w:name w:val="ZTD"/>
    <w:basedOn w:val="ZB"/>
    <w:rsid w:val="009572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13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139B"/>
    <w:rPr>
      <w:rFonts w:ascii="Arial" w:hAnsi="Arial"/>
      <w:b/>
      <w:lang w:val="en-GB" w:eastAsia="en-US"/>
    </w:rPr>
  </w:style>
  <w:style w:type="character" w:customStyle="1" w:styleId="TF0">
    <w:name w:val="TF字符"/>
    <w:aliases w:val="left字符"/>
    <w:link w:val="TF"/>
    <w:rsid w:val="007E139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679A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79A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679A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679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79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79AE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5B249B"/>
    <w:rPr>
      <w:lang w:eastAsia="en-US"/>
    </w:rPr>
  </w:style>
  <w:style w:type="character" w:customStyle="1" w:styleId="EXChar">
    <w:name w:val="EX Char"/>
    <w:link w:val="EX"/>
    <w:qFormat/>
    <w:locked/>
    <w:rsid w:val="005B24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1900-01-01T08:00:00Z</cp:lastPrinted>
  <dcterms:created xsi:type="dcterms:W3CDTF">2024-05-10T17:04:00Z</dcterms:created>
  <dcterms:modified xsi:type="dcterms:W3CDTF">2024-05-10T17:04:00Z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