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D4B2" w14:textId="20C42F37" w:rsidR="005E777C" w:rsidRDefault="00F2716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04641C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E24BA3">
        <w:rPr>
          <w:rFonts w:eastAsia="SimSun"/>
          <w:b/>
          <w:i/>
          <w:sz w:val="28"/>
          <w:lang w:val="en-US" w:eastAsia="zh-CN"/>
        </w:rPr>
        <w:t>271</w:t>
      </w:r>
      <w:r w:rsidR="00655062">
        <w:rPr>
          <w:rFonts w:eastAsia="SimSun"/>
          <w:b/>
          <w:i/>
          <w:sz w:val="28"/>
          <w:lang w:val="en-US" w:eastAsia="zh-CN"/>
        </w:rPr>
        <w:t>7</w:t>
      </w:r>
    </w:p>
    <w:p w14:paraId="48869CB7" w14:textId="77777777" w:rsidR="00E24BA3" w:rsidRDefault="00000000" w:rsidP="00E24B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24BA3" w:rsidRPr="00BA51D9">
          <w:rPr>
            <w:b/>
            <w:noProof/>
            <w:sz w:val="24"/>
          </w:rPr>
          <w:t>Fukuoka City, Fukuoka</w:t>
        </w:r>
      </w:fldSimple>
      <w:r w:rsidR="00E24BA3">
        <w:rPr>
          <w:b/>
          <w:noProof/>
          <w:sz w:val="24"/>
        </w:rPr>
        <w:t xml:space="preserve">, </w:t>
      </w:r>
      <w:fldSimple w:instr=" DOCPROPERTY  Country  \* MERGEFORMAT ">
        <w:r w:rsidR="00E24BA3" w:rsidRPr="00BA51D9">
          <w:rPr>
            <w:b/>
            <w:noProof/>
            <w:sz w:val="24"/>
          </w:rPr>
          <w:t>Japan</w:t>
        </w:r>
      </w:fldSimple>
      <w:r w:rsidR="00E24BA3">
        <w:rPr>
          <w:b/>
          <w:noProof/>
          <w:sz w:val="24"/>
        </w:rPr>
        <w:t xml:space="preserve">, </w:t>
      </w:r>
      <w:fldSimple w:instr=" DOCPROPERTY  StartDate  \* MERGEFORMAT ">
        <w:r w:rsidR="00E24BA3" w:rsidRPr="00BA51D9">
          <w:rPr>
            <w:b/>
            <w:noProof/>
            <w:sz w:val="24"/>
          </w:rPr>
          <w:t>20th May 2024</w:t>
        </w:r>
      </w:fldSimple>
      <w:r w:rsidR="00E24BA3">
        <w:rPr>
          <w:b/>
          <w:noProof/>
          <w:sz w:val="24"/>
        </w:rPr>
        <w:t xml:space="preserve"> - </w:t>
      </w:r>
      <w:fldSimple w:instr=" DOCPROPERTY  EndDate  \* MERGEFORMAT ">
        <w:r w:rsidR="00E24BA3" w:rsidRPr="00BA51D9">
          <w:rPr>
            <w:b/>
            <w:noProof/>
            <w:sz w:val="24"/>
          </w:rPr>
          <w:t>24th May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E777C" w14:paraId="712A423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3275F" w14:textId="77777777" w:rsidR="005E777C" w:rsidRDefault="00F2716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5E777C" w14:paraId="11B44561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69D0" w14:textId="77777777" w:rsidR="005E777C" w:rsidRDefault="00F2716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E777C" w14:paraId="484EBA80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BD6549B" w14:textId="77777777" w:rsidR="005E777C" w:rsidRDefault="005E7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7878AB40" w14:textId="77777777" w:rsidR="005E777C" w:rsidRDefault="005E7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77C" w14:paraId="303CC0B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558AE8" w14:textId="77777777" w:rsidR="005E777C" w:rsidRDefault="00F271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EA7EB" w14:textId="51C7BFDC" w:rsidR="005E777C" w:rsidRDefault="00F27161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E1F78" w:rsidRPr="00DE1F78">
              <w:t>NRCA PC3 8 NR-CA bands</w:t>
            </w:r>
          </w:p>
        </w:tc>
      </w:tr>
      <w:tr w:rsidR="005E777C" w14:paraId="28CBE4D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25B9AD88" w14:textId="77777777" w:rsidR="005E777C" w:rsidRDefault="005E7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F4302B6" w14:textId="77777777" w:rsidR="005E777C" w:rsidRDefault="005E7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777C" w14:paraId="77DC3791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162AED" w14:textId="77777777" w:rsidR="005E777C" w:rsidRDefault="00F271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A798962" w14:textId="2CB96E56" w:rsidR="005E777C" w:rsidRDefault="00302C3C">
            <w:pPr>
              <w:pStyle w:val="CRCoverPage"/>
              <w:spacing w:after="0"/>
              <w:ind w:left="100"/>
            </w:pPr>
            <w:r>
              <w:t>WE Certification Oy, AT&amp;T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39852C9" w14:textId="77777777" w:rsidR="005E777C" w:rsidRDefault="005E777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ACCF38" w14:textId="77777777" w:rsidR="005E777C" w:rsidRDefault="00F2716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68E42" w14:textId="610AA520" w:rsidR="005E777C" w:rsidRDefault="00ED2378">
            <w:pPr>
              <w:pStyle w:val="CRCoverPage"/>
              <w:spacing w:after="0"/>
              <w:ind w:left="100"/>
            </w:pPr>
            <w:r>
              <w:t>2024-05-2</w:t>
            </w:r>
            <w:r w:rsidR="00610816">
              <w:t>4</w:t>
            </w:r>
          </w:p>
        </w:tc>
      </w:tr>
    </w:tbl>
    <w:p w14:paraId="564C9B5A" w14:textId="77777777" w:rsidR="005E777C" w:rsidRDefault="005E777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E777C" w14:paraId="434329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F0B844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D9EA1C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7131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A4D1F9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7E4C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B12772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35CEAA9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291E76D" w14:textId="77777777" w:rsidR="005E777C" w:rsidRDefault="00F27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67E10B" w14:textId="77777777" w:rsidR="005E777C" w:rsidRDefault="00F27161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12F6D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7F53D91" w14:textId="77777777" w:rsidR="005E777C" w:rsidRDefault="00F2716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7BCC4" w14:textId="097C8D3E" w:rsidR="005E777C" w:rsidRDefault="00592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183EC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1B08AB4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73ED26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5DB9C5" w14:textId="77777777" w:rsidR="005E777C" w:rsidRDefault="00F27161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ACBB24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44898" w14:textId="77777777" w:rsidR="005E777C" w:rsidRDefault="00F27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B1B415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63A56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09CBC3E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69F281F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2D2EDA1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2EE1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2A4AF76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C2A2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1A8776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5043DBF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26A56B" w14:textId="77777777" w:rsidR="005E777C" w:rsidRDefault="00F27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A4DE6E" w14:textId="77777777" w:rsidR="005E777C" w:rsidRDefault="00F27161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5CC4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B4B22" w14:textId="77777777" w:rsidR="005E777C" w:rsidRDefault="00F27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E5B2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BAE20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14B8554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65B54FF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D89D8C" w14:textId="77777777" w:rsidR="005E777C" w:rsidRDefault="00F27161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0AE5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D3F6E" w14:textId="77777777" w:rsidR="005E777C" w:rsidRDefault="00F27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75AA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E27C3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795FB57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AC8524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7CBC0D" w14:textId="77777777" w:rsidR="005E777C" w:rsidRDefault="00F27161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470FDF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8ACFD" w14:textId="77777777" w:rsidR="005E777C" w:rsidRDefault="00F27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12AA0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CDEE5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4B73A7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7C1212B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225C8A" w14:textId="77777777" w:rsidR="005E777C" w:rsidRDefault="00F27161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505E0" w14:textId="0A433A73" w:rsidR="005E777C" w:rsidRDefault="00592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F6A5E" w14:textId="77777777" w:rsidR="005E777C" w:rsidRDefault="00F27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08C10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A1BA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5AEA107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E78DFF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43F3DDE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5130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428329C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A6B8E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76CFB1A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0915455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085FD38" w14:textId="77777777" w:rsidR="005E777C" w:rsidRDefault="00F27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502756" w14:textId="77777777" w:rsidR="005E777C" w:rsidRDefault="00F27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1C77E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ED790" w14:textId="77777777" w:rsidR="005E777C" w:rsidRDefault="00F27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B057EC" w14:textId="502606B9" w:rsidR="005E777C" w:rsidRDefault="005927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29E3CE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6A95B05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0118C26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3A3F1C" w14:textId="77777777" w:rsidR="005E777C" w:rsidRDefault="00F27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3DC94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1F794" w14:textId="77777777" w:rsidR="005E777C" w:rsidRDefault="00F27161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3AC20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EF2CC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766E61E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B9C23CD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016298C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448A91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984CB0B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4DC96DB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3AEACF8" w14:textId="77777777" w:rsidR="005E777C" w:rsidRDefault="00F271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F2E55AC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F998E70" w14:textId="77777777" w:rsidR="005E777C" w:rsidRDefault="00F2716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0FA2832" w14:textId="209902E9" w:rsidR="005E777C" w:rsidRDefault="0054112A">
            <w:pPr>
              <w:pStyle w:val="CRCoverPage"/>
              <w:spacing w:after="0"/>
              <w:rPr>
                <w:b/>
                <w:caps/>
              </w:rPr>
            </w:pPr>
            <w:r w:rsidRPr="0054112A">
              <w:rPr>
                <w:b/>
                <w:caps/>
              </w:rPr>
              <w:t>CA_</w:t>
            </w:r>
            <w:r w:rsidR="00F50568">
              <w:rPr>
                <w:b/>
                <w:caps/>
              </w:rPr>
              <w:t>n</w:t>
            </w:r>
            <w:r w:rsidRPr="0054112A">
              <w:rPr>
                <w:b/>
                <w:caps/>
              </w:rPr>
              <w:t>2A-n30A, CA_n5A-n30A, CA_n30A-n66A and CA_n30A-n77A</w:t>
            </w:r>
            <w:r>
              <w:rPr>
                <w:b/>
                <w:caps/>
              </w:rPr>
              <w:t xml:space="preserve">, </w:t>
            </w:r>
            <w:r w:rsidRPr="0054112A">
              <w:rPr>
                <w:b/>
                <w:caps/>
              </w:rPr>
              <w:t>CA_n2A-n30A</w:t>
            </w:r>
            <w:r>
              <w:rPr>
                <w:b/>
                <w:caps/>
              </w:rPr>
              <w:t xml:space="preserve"> (CA_</w:t>
            </w:r>
            <w:r w:rsidR="00F50568">
              <w:rPr>
                <w:b/>
                <w:caps/>
              </w:rPr>
              <w:t>n</w:t>
            </w:r>
            <w:r>
              <w:rPr>
                <w:b/>
                <w:caps/>
              </w:rPr>
              <w:t>2A-n</w:t>
            </w:r>
            <w:r w:rsidR="007E16F9">
              <w:rPr>
                <w:b/>
                <w:caps/>
              </w:rPr>
              <w:t>30A UL)</w:t>
            </w:r>
            <w:r w:rsidRPr="0054112A">
              <w:rPr>
                <w:b/>
                <w:caps/>
              </w:rPr>
              <w:t>, CA_n5A-n30A</w:t>
            </w:r>
            <w:r w:rsidR="007E16F9">
              <w:rPr>
                <w:b/>
                <w:caps/>
              </w:rPr>
              <w:t xml:space="preserve"> (CA_N5A-n30A UL</w:t>
            </w:r>
            <w:proofErr w:type="gramStart"/>
            <w:r w:rsidR="007E16F9">
              <w:rPr>
                <w:b/>
                <w:caps/>
              </w:rPr>
              <w:t>)</w:t>
            </w:r>
            <w:r w:rsidR="007E16F9" w:rsidRPr="0054112A">
              <w:rPr>
                <w:b/>
                <w:caps/>
              </w:rPr>
              <w:t xml:space="preserve">, </w:t>
            </w:r>
            <w:r w:rsidRPr="0054112A">
              <w:rPr>
                <w:b/>
                <w:caps/>
              </w:rPr>
              <w:t xml:space="preserve"> CA</w:t>
            </w:r>
            <w:proofErr w:type="gramEnd"/>
            <w:r w:rsidRPr="0054112A">
              <w:rPr>
                <w:b/>
                <w:caps/>
              </w:rPr>
              <w:t xml:space="preserve">_n30A-n66A </w:t>
            </w:r>
            <w:r w:rsidR="007E16F9">
              <w:rPr>
                <w:b/>
                <w:caps/>
              </w:rPr>
              <w:t>(CA_N30A-n66A UL)</w:t>
            </w:r>
            <w:r w:rsidR="007E16F9" w:rsidRPr="0054112A">
              <w:rPr>
                <w:b/>
                <w:caps/>
              </w:rPr>
              <w:t xml:space="preserve">, </w:t>
            </w:r>
            <w:r w:rsidRPr="0054112A">
              <w:rPr>
                <w:b/>
                <w:caps/>
              </w:rPr>
              <w:t>and CA_n30A-n77A</w:t>
            </w:r>
            <w:r w:rsidR="007E16F9">
              <w:rPr>
                <w:b/>
                <w:caps/>
              </w:rPr>
              <w:t xml:space="preserve"> (CA_N30A-n77A UL) </w:t>
            </w:r>
            <w:r>
              <w:rPr>
                <w:b/>
                <w:caps/>
              </w:rPr>
              <w:t xml:space="preserve"> 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4C0E8" w14:textId="77777777" w:rsidR="005E777C" w:rsidRDefault="005E777C">
            <w:pPr>
              <w:pStyle w:val="CRCoverPage"/>
              <w:spacing w:after="0"/>
            </w:pPr>
          </w:p>
        </w:tc>
      </w:tr>
      <w:tr w:rsidR="005E777C" w14:paraId="7DA5559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3828209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00C35F7A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327461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4A79BC2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0F43B5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6BD3E26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AD24060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EFC82B4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82F3FCF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FAAF7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793E7322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777C" w14:paraId="3A08DD4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AA1576B" w14:textId="77777777" w:rsidR="005E777C" w:rsidRDefault="00F271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AA38128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D9EBAD7" w14:textId="77777777" w:rsidR="005E777C" w:rsidRDefault="00F2716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72A5BE" w14:textId="77777777" w:rsidR="005E777C" w:rsidRDefault="00F2716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D497C" w14:textId="77777777" w:rsidR="005E777C" w:rsidRDefault="005E777C">
            <w:pPr>
              <w:pStyle w:val="CRCoverPage"/>
              <w:spacing w:after="0"/>
            </w:pPr>
          </w:p>
        </w:tc>
      </w:tr>
      <w:tr w:rsidR="005E777C" w14:paraId="6B64E41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1D0432" w14:textId="77777777" w:rsidR="005E777C" w:rsidRDefault="005E777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5136B620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F5B9CD" w14:textId="77777777" w:rsidR="005E777C" w:rsidRDefault="005E777C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5BA0C" w14:textId="77777777" w:rsidR="005E777C" w:rsidRDefault="005E777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0A0" w14:textId="77777777" w:rsidR="005E777C" w:rsidRDefault="005E7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8900C25" w14:textId="77777777" w:rsidR="005E777C" w:rsidRDefault="005E777C">
      <w:pPr>
        <w:pStyle w:val="CRCoverPage"/>
        <w:rPr>
          <w:lang w:val="en-US"/>
        </w:rPr>
      </w:pPr>
    </w:p>
    <w:sectPr w:rsidR="005E777C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ABD4D" w14:textId="77777777" w:rsidR="006A512D" w:rsidRDefault="006A512D">
      <w:pPr>
        <w:spacing w:after="0"/>
      </w:pPr>
      <w:r>
        <w:separator/>
      </w:r>
    </w:p>
  </w:endnote>
  <w:endnote w:type="continuationSeparator" w:id="0">
    <w:p w14:paraId="100F2582" w14:textId="77777777" w:rsidR="006A512D" w:rsidRDefault="006A5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Microsoft YaHe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FA7B3" w14:textId="77777777" w:rsidR="005E777C" w:rsidRDefault="00F271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5BD26" w14:textId="77777777" w:rsidR="006A512D" w:rsidRDefault="006A512D">
      <w:pPr>
        <w:spacing w:after="0"/>
      </w:pPr>
      <w:r>
        <w:separator/>
      </w:r>
    </w:p>
  </w:footnote>
  <w:footnote w:type="continuationSeparator" w:id="0">
    <w:p w14:paraId="60A38163" w14:textId="77777777" w:rsidR="006A512D" w:rsidRDefault="006A51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DF614" w14:textId="77777777" w:rsidR="005E777C" w:rsidRDefault="005E777C">
    <w:pPr>
      <w:pStyle w:val="Header"/>
    </w:pPr>
  </w:p>
  <w:p w14:paraId="4F3622CC" w14:textId="77777777" w:rsidR="005E777C" w:rsidRDefault="005E7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82890427">
    <w:abstractNumId w:val="3"/>
  </w:num>
  <w:num w:numId="2" w16cid:durableId="2047215868">
    <w:abstractNumId w:val="5"/>
  </w:num>
  <w:num w:numId="3" w16cid:durableId="968168046">
    <w:abstractNumId w:val="1"/>
  </w:num>
  <w:num w:numId="4" w16cid:durableId="1174878591">
    <w:abstractNumId w:val="4"/>
  </w:num>
  <w:num w:numId="5" w16cid:durableId="480119115">
    <w:abstractNumId w:val="14"/>
  </w:num>
  <w:num w:numId="6" w16cid:durableId="1007560193">
    <w:abstractNumId w:val="2"/>
  </w:num>
  <w:num w:numId="7" w16cid:durableId="715855582">
    <w:abstractNumId w:val="10"/>
  </w:num>
  <w:num w:numId="8" w16cid:durableId="641927790">
    <w:abstractNumId w:val="7"/>
  </w:num>
  <w:num w:numId="9" w16cid:durableId="413625638">
    <w:abstractNumId w:val="13"/>
  </w:num>
  <w:num w:numId="10" w16cid:durableId="1274751097">
    <w:abstractNumId w:val="15"/>
  </w:num>
  <w:num w:numId="11" w16cid:durableId="1882591039">
    <w:abstractNumId w:val="16"/>
  </w:num>
  <w:num w:numId="12" w16cid:durableId="324942524">
    <w:abstractNumId w:val="8"/>
  </w:num>
  <w:num w:numId="13" w16cid:durableId="714504808">
    <w:abstractNumId w:val="9"/>
  </w:num>
  <w:num w:numId="14" w16cid:durableId="1605918565">
    <w:abstractNumId w:val="6"/>
  </w:num>
  <w:num w:numId="15" w16cid:durableId="455949073">
    <w:abstractNumId w:val="12"/>
  </w:num>
  <w:num w:numId="16" w16cid:durableId="781917734">
    <w:abstractNumId w:val="0"/>
  </w:num>
  <w:num w:numId="17" w16cid:durableId="17089476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6B16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641C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77F19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3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5EF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12A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7D0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E777C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0816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5062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A512D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16F9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063FF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6323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00F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1F78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4BA3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378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27161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568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35E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20624A"/>
  <w15:docId w15:val="{2E3260BF-81DD-44DB-8634-111384ED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8063FF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151</Words>
  <Characters>863</Characters>
  <Application>Microsoft Office Word</Application>
  <DocSecurity>0</DocSecurity>
  <Lines>7</Lines>
  <Paragraphs>2</Paragraphs>
  <ScaleCrop>false</ScaleCrop>
  <Company>ETSI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BORSATO, RONALD</cp:lastModifiedBy>
  <cp:revision>3</cp:revision>
  <cp:lastPrinted>2020-02-05T15:54:00Z</cp:lastPrinted>
  <dcterms:created xsi:type="dcterms:W3CDTF">2024-05-23T23:50:00Z</dcterms:created>
  <dcterms:modified xsi:type="dcterms:W3CDTF">2024-05-24T00:15:00Z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