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46F2B" w14:textId="6310951C" w:rsidR="00AD2B4B" w:rsidRPr="00DC079C" w:rsidRDefault="00743A55" w:rsidP="00AD2B4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DC079C">
        <w:rPr>
          <w:b/>
          <w:noProof/>
          <w:sz w:val="24"/>
        </w:rPr>
        <w:t>3GPP TSG-RAN5 Meeting #103</w:t>
      </w:r>
      <w:r w:rsidRPr="00DC079C">
        <w:rPr>
          <w:b/>
          <w:noProof/>
          <w:sz w:val="24"/>
        </w:rPr>
        <w:tab/>
      </w:r>
      <w:r w:rsidR="003D1B15" w:rsidRPr="00DC079C">
        <w:rPr>
          <w:b/>
          <w:i/>
          <w:noProof/>
          <w:sz w:val="28"/>
        </w:rPr>
        <w:t>R5-2426</w:t>
      </w:r>
      <w:r w:rsidR="000E756D" w:rsidRPr="00DC079C">
        <w:rPr>
          <w:b/>
          <w:i/>
          <w:noProof/>
          <w:sz w:val="28"/>
        </w:rPr>
        <w:t>29</w:t>
      </w:r>
    </w:p>
    <w:p w14:paraId="1869A582" w14:textId="0E353A6D" w:rsidR="00AD2B4B" w:rsidRPr="00DC079C" w:rsidRDefault="00743A55" w:rsidP="00AD2B4B">
      <w:pPr>
        <w:keepNext/>
        <w:keepLines/>
        <w:spacing w:after="0"/>
        <w:rPr>
          <w:rFonts w:ascii="Arial" w:hAnsi="Arial"/>
          <w:b/>
          <w:bCs/>
          <w:sz w:val="24"/>
          <w:szCs w:val="24"/>
        </w:rPr>
      </w:pPr>
      <w:r w:rsidRPr="00DC079C">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2B4B" w:rsidRPr="00272C64" w14:paraId="00A6D71F" w14:textId="77777777" w:rsidTr="0009356F">
        <w:tc>
          <w:tcPr>
            <w:tcW w:w="9641" w:type="dxa"/>
            <w:gridSpan w:val="9"/>
            <w:tcBorders>
              <w:top w:val="single" w:sz="4" w:space="0" w:color="auto"/>
              <w:left w:val="single" w:sz="4" w:space="0" w:color="auto"/>
              <w:right w:val="single" w:sz="4" w:space="0" w:color="auto"/>
            </w:tcBorders>
          </w:tcPr>
          <w:p w14:paraId="27FF1A76" w14:textId="77777777" w:rsidR="00AD2B4B" w:rsidRPr="00272C64" w:rsidRDefault="00AD2B4B" w:rsidP="0009356F">
            <w:pPr>
              <w:pStyle w:val="CRCoverPage"/>
              <w:spacing w:after="0"/>
              <w:jc w:val="right"/>
              <w:rPr>
                <w:i/>
                <w:noProof/>
              </w:rPr>
            </w:pPr>
            <w:r w:rsidRPr="00272C64">
              <w:rPr>
                <w:i/>
                <w:noProof/>
                <w:sz w:val="14"/>
              </w:rPr>
              <w:t>CR-Form-v12.2</w:t>
            </w:r>
          </w:p>
        </w:tc>
      </w:tr>
      <w:tr w:rsidR="00AD2B4B" w:rsidRPr="00272C64" w14:paraId="196B8BED" w14:textId="77777777" w:rsidTr="0009356F">
        <w:tc>
          <w:tcPr>
            <w:tcW w:w="9641" w:type="dxa"/>
            <w:gridSpan w:val="9"/>
            <w:tcBorders>
              <w:left w:val="single" w:sz="4" w:space="0" w:color="auto"/>
              <w:right w:val="single" w:sz="4" w:space="0" w:color="auto"/>
            </w:tcBorders>
          </w:tcPr>
          <w:p w14:paraId="1B9760DC" w14:textId="77777777" w:rsidR="00AD2B4B" w:rsidRPr="00272C64" w:rsidRDefault="00AD2B4B" w:rsidP="0009356F">
            <w:pPr>
              <w:pStyle w:val="CRCoverPage"/>
              <w:spacing w:after="0"/>
              <w:jc w:val="center"/>
              <w:rPr>
                <w:noProof/>
              </w:rPr>
            </w:pPr>
            <w:r w:rsidRPr="00272C64">
              <w:rPr>
                <w:b/>
                <w:noProof/>
                <w:sz w:val="32"/>
              </w:rPr>
              <w:t>CHANGE REQUEST</w:t>
            </w:r>
          </w:p>
        </w:tc>
      </w:tr>
      <w:tr w:rsidR="00AD2B4B" w:rsidRPr="00272C64" w14:paraId="35EF6F58" w14:textId="77777777" w:rsidTr="0009356F">
        <w:tc>
          <w:tcPr>
            <w:tcW w:w="9641" w:type="dxa"/>
            <w:gridSpan w:val="9"/>
            <w:tcBorders>
              <w:left w:val="single" w:sz="4" w:space="0" w:color="auto"/>
              <w:right w:val="single" w:sz="4" w:space="0" w:color="auto"/>
            </w:tcBorders>
          </w:tcPr>
          <w:p w14:paraId="4DE3C452" w14:textId="77777777" w:rsidR="00AD2B4B" w:rsidRPr="00272C64" w:rsidRDefault="00AD2B4B" w:rsidP="0009356F">
            <w:pPr>
              <w:pStyle w:val="CRCoverPage"/>
              <w:spacing w:after="0"/>
              <w:rPr>
                <w:noProof/>
                <w:sz w:val="8"/>
                <w:szCs w:val="8"/>
              </w:rPr>
            </w:pPr>
          </w:p>
        </w:tc>
      </w:tr>
      <w:tr w:rsidR="00AD2B4B" w:rsidRPr="00272C64" w14:paraId="72EE035A" w14:textId="77777777" w:rsidTr="0009356F">
        <w:tc>
          <w:tcPr>
            <w:tcW w:w="142" w:type="dxa"/>
            <w:tcBorders>
              <w:left w:val="single" w:sz="4" w:space="0" w:color="auto"/>
            </w:tcBorders>
          </w:tcPr>
          <w:p w14:paraId="3D8F5431" w14:textId="77777777" w:rsidR="00AD2B4B" w:rsidRPr="00272C64" w:rsidRDefault="00AD2B4B" w:rsidP="0009356F">
            <w:pPr>
              <w:pStyle w:val="CRCoverPage"/>
              <w:spacing w:after="0"/>
              <w:jc w:val="right"/>
              <w:rPr>
                <w:noProof/>
              </w:rPr>
            </w:pPr>
          </w:p>
        </w:tc>
        <w:tc>
          <w:tcPr>
            <w:tcW w:w="1559" w:type="dxa"/>
            <w:shd w:val="pct30" w:color="FFFF00" w:fill="auto"/>
          </w:tcPr>
          <w:p w14:paraId="3E9DB1BE" w14:textId="77777777" w:rsidR="00AD2B4B" w:rsidRPr="00743A55" w:rsidRDefault="00AD2B4B" w:rsidP="0009356F">
            <w:pPr>
              <w:pStyle w:val="CRCoverPage"/>
              <w:spacing w:after="0"/>
              <w:jc w:val="right"/>
              <w:rPr>
                <w:b/>
                <w:noProof/>
                <w:sz w:val="28"/>
              </w:rPr>
            </w:pPr>
            <w:r w:rsidRPr="00743A55">
              <w:rPr>
                <w:b/>
                <w:sz w:val="28"/>
              </w:rPr>
              <w:fldChar w:fldCharType="begin"/>
            </w:r>
            <w:r w:rsidRPr="00743A55">
              <w:rPr>
                <w:b/>
                <w:sz w:val="28"/>
              </w:rPr>
              <w:instrText xml:space="preserve"> DOCPROPERTY  Spec#  \* MERGEFORMAT </w:instrText>
            </w:r>
            <w:r w:rsidRPr="00743A55">
              <w:rPr>
                <w:b/>
                <w:sz w:val="28"/>
              </w:rPr>
              <w:fldChar w:fldCharType="separate"/>
            </w:r>
            <w:r w:rsidRPr="00743A55">
              <w:rPr>
                <w:b/>
                <w:noProof/>
                <w:sz w:val="28"/>
              </w:rPr>
              <w:t>38.903</w:t>
            </w:r>
            <w:r w:rsidRPr="00743A55">
              <w:rPr>
                <w:b/>
                <w:noProof/>
                <w:sz w:val="28"/>
              </w:rPr>
              <w:fldChar w:fldCharType="end"/>
            </w:r>
          </w:p>
        </w:tc>
        <w:tc>
          <w:tcPr>
            <w:tcW w:w="709" w:type="dxa"/>
          </w:tcPr>
          <w:p w14:paraId="42B8ACFA" w14:textId="77777777" w:rsidR="00AD2B4B" w:rsidRPr="00743A55" w:rsidRDefault="00AD2B4B" w:rsidP="0009356F">
            <w:pPr>
              <w:pStyle w:val="CRCoverPage"/>
              <w:spacing w:after="0"/>
              <w:jc w:val="center"/>
              <w:rPr>
                <w:b/>
                <w:noProof/>
                <w:sz w:val="28"/>
              </w:rPr>
            </w:pPr>
            <w:r w:rsidRPr="00743A55">
              <w:rPr>
                <w:b/>
                <w:noProof/>
                <w:sz w:val="28"/>
              </w:rPr>
              <w:t>CR</w:t>
            </w:r>
          </w:p>
        </w:tc>
        <w:tc>
          <w:tcPr>
            <w:tcW w:w="1276" w:type="dxa"/>
            <w:shd w:val="pct30" w:color="FFFF00" w:fill="auto"/>
          </w:tcPr>
          <w:p w14:paraId="41D0BC53" w14:textId="2B0F269D" w:rsidR="00AD2B4B" w:rsidRPr="00743A55" w:rsidRDefault="00743A55" w:rsidP="0009356F">
            <w:pPr>
              <w:pStyle w:val="CRCoverPage"/>
              <w:spacing w:after="0"/>
              <w:rPr>
                <w:b/>
                <w:noProof/>
                <w:sz w:val="28"/>
              </w:rPr>
            </w:pPr>
            <w:r w:rsidRPr="00743A55">
              <w:rPr>
                <w:b/>
                <w:sz w:val="28"/>
              </w:rPr>
              <w:t>0733</w:t>
            </w:r>
          </w:p>
        </w:tc>
        <w:tc>
          <w:tcPr>
            <w:tcW w:w="709" w:type="dxa"/>
          </w:tcPr>
          <w:p w14:paraId="7FD59D41" w14:textId="77777777" w:rsidR="00AD2B4B" w:rsidRPr="00743A55" w:rsidRDefault="00AD2B4B" w:rsidP="0009356F">
            <w:pPr>
              <w:pStyle w:val="CRCoverPage"/>
              <w:tabs>
                <w:tab w:val="right" w:pos="625"/>
              </w:tabs>
              <w:spacing w:after="0"/>
              <w:jc w:val="center"/>
              <w:rPr>
                <w:b/>
                <w:noProof/>
                <w:sz w:val="28"/>
              </w:rPr>
            </w:pPr>
            <w:r w:rsidRPr="00743A55">
              <w:rPr>
                <w:b/>
                <w:bCs/>
                <w:noProof/>
                <w:sz w:val="28"/>
              </w:rPr>
              <w:t>rev</w:t>
            </w:r>
          </w:p>
        </w:tc>
        <w:tc>
          <w:tcPr>
            <w:tcW w:w="992" w:type="dxa"/>
            <w:shd w:val="pct30" w:color="FFFF00" w:fill="auto"/>
          </w:tcPr>
          <w:p w14:paraId="40FED667" w14:textId="77777777" w:rsidR="00AD2B4B" w:rsidRPr="00743A55" w:rsidRDefault="00AD2B4B" w:rsidP="0009356F">
            <w:pPr>
              <w:pStyle w:val="CRCoverPage"/>
              <w:spacing w:after="0"/>
              <w:jc w:val="center"/>
              <w:rPr>
                <w:b/>
                <w:noProof/>
                <w:sz w:val="28"/>
              </w:rPr>
            </w:pPr>
            <w:r w:rsidRPr="00743A55">
              <w:rPr>
                <w:b/>
                <w:noProof/>
                <w:sz w:val="28"/>
              </w:rPr>
              <w:t>-</w:t>
            </w:r>
          </w:p>
        </w:tc>
        <w:tc>
          <w:tcPr>
            <w:tcW w:w="2410" w:type="dxa"/>
          </w:tcPr>
          <w:p w14:paraId="0B73F6C7" w14:textId="77777777" w:rsidR="00AD2B4B" w:rsidRPr="00743A55" w:rsidRDefault="00AD2B4B" w:rsidP="0009356F">
            <w:pPr>
              <w:pStyle w:val="CRCoverPage"/>
              <w:tabs>
                <w:tab w:val="right" w:pos="1825"/>
              </w:tabs>
              <w:spacing w:after="0"/>
              <w:jc w:val="center"/>
              <w:rPr>
                <w:b/>
                <w:noProof/>
                <w:sz w:val="28"/>
              </w:rPr>
            </w:pPr>
            <w:r w:rsidRPr="00743A55">
              <w:rPr>
                <w:b/>
                <w:noProof/>
                <w:sz w:val="28"/>
                <w:szCs w:val="28"/>
              </w:rPr>
              <w:t>Current version:</w:t>
            </w:r>
          </w:p>
        </w:tc>
        <w:tc>
          <w:tcPr>
            <w:tcW w:w="1701" w:type="dxa"/>
            <w:shd w:val="pct30" w:color="FFFF00" w:fill="auto"/>
          </w:tcPr>
          <w:p w14:paraId="7ACEDD19" w14:textId="77777777" w:rsidR="00AD2B4B" w:rsidRPr="00743A55" w:rsidRDefault="00AD2B4B" w:rsidP="0009356F">
            <w:pPr>
              <w:pStyle w:val="CRCoverPage"/>
              <w:spacing w:after="0"/>
              <w:jc w:val="center"/>
              <w:rPr>
                <w:b/>
                <w:noProof/>
                <w:sz w:val="28"/>
              </w:rPr>
            </w:pPr>
            <w:r w:rsidRPr="00743A55">
              <w:rPr>
                <w:b/>
                <w:sz w:val="28"/>
              </w:rPr>
              <w:fldChar w:fldCharType="begin"/>
            </w:r>
            <w:r w:rsidRPr="00743A55">
              <w:rPr>
                <w:b/>
                <w:sz w:val="28"/>
              </w:rPr>
              <w:instrText xml:space="preserve"> DOCPROPERTY  Version  \* MERGEFORMAT </w:instrText>
            </w:r>
            <w:r w:rsidRPr="00743A55">
              <w:rPr>
                <w:b/>
                <w:sz w:val="28"/>
              </w:rPr>
              <w:fldChar w:fldCharType="separate"/>
            </w:r>
            <w:r w:rsidRPr="00743A55">
              <w:rPr>
                <w:b/>
                <w:noProof/>
                <w:sz w:val="28"/>
              </w:rPr>
              <w:t>18.2.0</w:t>
            </w:r>
            <w:r w:rsidRPr="00743A55">
              <w:rPr>
                <w:b/>
                <w:noProof/>
                <w:sz w:val="28"/>
              </w:rPr>
              <w:fldChar w:fldCharType="end"/>
            </w:r>
          </w:p>
        </w:tc>
        <w:tc>
          <w:tcPr>
            <w:tcW w:w="143" w:type="dxa"/>
            <w:tcBorders>
              <w:right w:val="single" w:sz="4" w:space="0" w:color="auto"/>
            </w:tcBorders>
          </w:tcPr>
          <w:p w14:paraId="6D04F9BF" w14:textId="77777777" w:rsidR="00AD2B4B" w:rsidRPr="00272C64" w:rsidRDefault="00AD2B4B" w:rsidP="0009356F">
            <w:pPr>
              <w:pStyle w:val="CRCoverPage"/>
              <w:spacing w:after="0"/>
              <w:rPr>
                <w:noProof/>
              </w:rPr>
            </w:pPr>
          </w:p>
        </w:tc>
      </w:tr>
      <w:tr w:rsidR="00AD2B4B" w:rsidRPr="00272C64" w14:paraId="145EEF87" w14:textId="77777777" w:rsidTr="0009356F">
        <w:tc>
          <w:tcPr>
            <w:tcW w:w="9641" w:type="dxa"/>
            <w:gridSpan w:val="9"/>
            <w:tcBorders>
              <w:left w:val="single" w:sz="4" w:space="0" w:color="auto"/>
              <w:right w:val="single" w:sz="4" w:space="0" w:color="auto"/>
            </w:tcBorders>
          </w:tcPr>
          <w:p w14:paraId="30039459" w14:textId="77777777" w:rsidR="00AD2B4B" w:rsidRPr="00272C64" w:rsidRDefault="00AD2B4B" w:rsidP="0009356F">
            <w:pPr>
              <w:pStyle w:val="CRCoverPage"/>
              <w:spacing w:after="0"/>
              <w:rPr>
                <w:noProof/>
              </w:rPr>
            </w:pPr>
          </w:p>
        </w:tc>
      </w:tr>
      <w:tr w:rsidR="00AD2B4B" w:rsidRPr="00272C64" w14:paraId="426D1A33" w14:textId="77777777" w:rsidTr="0009356F">
        <w:tc>
          <w:tcPr>
            <w:tcW w:w="9641" w:type="dxa"/>
            <w:gridSpan w:val="9"/>
            <w:tcBorders>
              <w:top w:val="single" w:sz="4" w:space="0" w:color="auto"/>
            </w:tcBorders>
          </w:tcPr>
          <w:p w14:paraId="1917D5AD" w14:textId="77777777" w:rsidR="00AD2B4B" w:rsidRPr="00272C64" w:rsidRDefault="00AD2B4B" w:rsidP="0009356F">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AD2B4B" w:rsidRPr="00272C64" w14:paraId="16A331BF" w14:textId="77777777" w:rsidTr="0009356F">
        <w:tc>
          <w:tcPr>
            <w:tcW w:w="9641" w:type="dxa"/>
            <w:gridSpan w:val="9"/>
          </w:tcPr>
          <w:p w14:paraId="6E92F3E3" w14:textId="77777777" w:rsidR="00AD2B4B" w:rsidRPr="00272C64" w:rsidRDefault="00AD2B4B" w:rsidP="0009356F">
            <w:pPr>
              <w:pStyle w:val="CRCoverPage"/>
              <w:spacing w:after="0"/>
              <w:rPr>
                <w:noProof/>
                <w:sz w:val="8"/>
                <w:szCs w:val="8"/>
              </w:rPr>
            </w:pPr>
          </w:p>
        </w:tc>
      </w:tr>
    </w:tbl>
    <w:p w14:paraId="0DB81D9E" w14:textId="77777777" w:rsidR="00AD2B4B" w:rsidRPr="00272C64" w:rsidRDefault="00AD2B4B" w:rsidP="00AD2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2B4B" w:rsidRPr="00272C64" w14:paraId="5CAA6238" w14:textId="77777777" w:rsidTr="0009356F">
        <w:tc>
          <w:tcPr>
            <w:tcW w:w="2835" w:type="dxa"/>
          </w:tcPr>
          <w:p w14:paraId="6B54F6D6" w14:textId="77777777" w:rsidR="00AD2B4B" w:rsidRPr="00272C64" w:rsidRDefault="00AD2B4B" w:rsidP="0009356F">
            <w:pPr>
              <w:pStyle w:val="CRCoverPage"/>
              <w:tabs>
                <w:tab w:val="right" w:pos="2751"/>
              </w:tabs>
              <w:spacing w:after="0"/>
              <w:rPr>
                <w:b/>
                <w:i/>
                <w:noProof/>
              </w:rPr>
            </w:pPr>
            <w:r w:rsidRPr="00272C64">
              <w:rPr>
                <w:b/>
                <w:i/>
                <w:noProof/>
              </w:rPr>
              <w:t>Proposed change affects:</w:t>
            </w:r>
          </w:p>
        </w:tc>
        <w:tc>
          <w:tcPr>
            <w:tcW w:w="1418" w:type="dxa"/>
          </w:tcPr>
          <w:p w14:paraId="358E51AD" w14:textId="77777777" w:rsidR="00AD2B4B" w:rsidRPr="00272C64" w:rsidRDefault="00AD2B4B" w:rsidP="0009356F">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E01CE9" w14:textId="77777777" w:rsidR="00AD2B4B" w:rsidRPr="00272C64" w:rsidRDefault="00AD2B4B" w:rsidP="0009356F">
            <w:pPr>
              <w:pStyle w:val="CRCoverPage"/>
              <w:spacing w:after="0"/>
              <w:jc w:val="center"/>
              <w:rPr>
                <w:b/>
                <w:caps/>
                <w:noProof/>
              </w:rPr>
            </w:pPr>
          </w:p>
        </w:tc>
        <w:tc>
          <w:tcPr>
            <w:tcW w:w="709" w:type="dxa"/>
            <w:tcBorders>
              <w:left w:val="single" w:sz="4" w:space="0" w:color="auto"/>
            </w:tcBorders>
          </w:tcPr>
          <w:p w14:paraId="43C1DFED" w14:textId="77777777" w:rsidR="00AD2B4B" w:rsidRPr="00272C64" w:rsidRDefault="00AD2B4B" w:rsidP="0009356F">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B8534C" w14:textId="77777777" w:rsidR="00AD2B4B" w:rsidRPr="00272C64" w:rsidRDefault="00AD2B4B" w:rsidP="0009356F">
            <w:pPr>
              <w:pStyle w:val="CRCoverPage"/>
              <w:spacing w:after="0"/>
              <w:jc w:val="center"/>
              <w:rPr>
                <w:b/>
                <w:caps/>
                <w:noProof/>
              </w:rPr>
            </w:pPr>
          </w:p>
        </w:tc>
        <w:tc>
          <w:tcPr>
            <w:tcW w:w="2126" w:type="dxa"/>
          </w:tcPr>
          <w:p w14:paraId="5D608065" w14:textId="77777777" w:rsidR="00AD2B4B" w:rsidRPr="00272C64" w:rsidRDefault="00AD2B4B" w:rsidP="0009356F">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2A9136" w14:textId="77777777" w:rsidR="00AD2B4B" w:rsidRPr="00272C64" w:rsidRDefault="00AD2B4B" w:rsidP="0009356F">
            <w:pPr>
              <w:pStyle w:val="CRCoverPage"/>
              <w:spacing w:after="0"/>
              <w:jc w:val="center"/>
              <w:rPr>
                <w:b/>
                <w:caps/>
                <w:noProof/>
              </w:rPr>
            </w:pPr>
          </w:p>
        </w:tc>
        <w:tc>
          <w:tcPr>
            <w:tcW w:w="1418" w:type="dxa"/>
            <w:tcBorders>
              <w:left w:val="nil"/>
            </w:tcBorders>
          </w:tcPr>
          <w:p w14:paraId="2E119B63" w14:textId="77777777" w:rsidR="00AD2B4B" w:rsidRPr="00272C64" w:rsidRDefault="00AD2B4B" w:rsidP="0009356F">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2E57A" w14:textId="77777777" w:rsidR="00AD2B4B" w:rsidRPr="00272C64" w:rsidRDefault="00AD2B4B" w:rsidP="0009356F">
            <w:pPr>
              <w:pStyle w:val="CRCoverPage"/>
              <w:spacing w:after="0"/>
              <w:jc w:val="center"/>
              <w:rPr>
                <w:b/>
                <w:bCs/>
                <w:caps/>
                <w:noProof/>
              </w:rPr>
            </w:pPr>
          </w:p>
        </w:tc>
      </w:tr>
    </w:tbl>
    <w:p w14:paraId="0F86E393" w14:textId="77777777" w:rsidR="00AD2B4B" w:rsidRPr="00272C64" w:rsidRDefault="00AD2B4B" w:rsidP="00AD2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2B4B" w:rsidRPr="00272C64" w14:paraId="442EDC28" w14:textId="77777777" w:rsidTr="0009356F">
        <w:tc>
          <w:tcPr>
            <w:tcW w:w="9640" w:type="dxa"/>
            <w:gridSpan w:val="11"/>
          </w:tcPr>
          <w:p w14:paraId="44D54117" w14:textId="77777777" w:rsidR="00AD2B4B" w:rsidRPr="00272C64" w:rsidRDefault="00AD2B4B" w:rsidP="0009356F">
            <w:pPr>
              <w:pStyle w:val="CRCoverPage"/>
              <w:spacing w:after="0"/>
              <w:rPr>
                <w:noProof/>
                <w:sz w:val="8"/>
                <w:szCs w:val="8"/>
              </w:rPr>
            </w:pPr>
          </w:p>
        </w:tc>
      </w:tr>
      <w:tr w:rsidR="00AD2B4B" w:rsidRPr="00272C64" w14:paraId="1F9E564C" w14:textId="77777777" w:rsidTr="0009356F">
        <w:tc>
          <w:tcPr>
            <w:tcW w:w="1843" w:type="dxa"/>
            <w:tcBorders>
              <w:top w:val="single" w:sz="4" w:space="0" w:color="auto"/>
              <w:left w:val="single" w:sz="4" w:space="0" w:color="auto"/>
            </w:tcBorders>
          </w:tcPr>
          <w:p w14:paraId="54C0CB56" w14:textId="77777777" w:rsidR="00AD2B4B" w:rsidRPr="00272C64" w:rsidRDefault="00AD2B4B" w:rsidP="0009356F">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03459629" w14:textId="18DC81F7" w:rsidR="00AD2B4B" w:rsidRPr="00272C64" w:rsidRDefault="00D5134C" w:rsidP="0009356F">
            <w:pPr>
              <w:pStyle w:val="CRCoverPage"/>
              <w:spacing w:after="0"/>
              <w:ind w:left="100"/>
              <w:rPr>
                <w:noProof/>
              </w:rPr>
            </w:pPr>
            <w:r w:rsidRPr="00D5134C">
              <w:t>Test Tolerance analysis for SRS carrier based switching test cases</w:t>
            </w:r>
          </w:p>
        </w:tc>
      </w:tr>
      <w:tr w:rsidR="00AD2B4B" w:rsidRPr="00272C64" w14:paraId="4C324B8D" w14:textId="77777777" w:rsidTr="0009356F">
        <w:tc>
          <w:tcPr>
            <w:tcW w:w="1843" w:type="dxa"/>
            <w:tcBorders>
              <w:left w:val="single" w:sz="4" w:space="0" w:color="auto"/>
            </w:tcBorders>
          </w:tcPr>
          <w:p w14:paraId="18616C51" w14:textId="77777777" w:rsidR="00AD2B4B" w:rsidRPr="00272C64" w:rsidRDefault="00AD2B4B" w:rsidP="0009356F">
            <w:pPr>
              <w:pStyle w:val="CRCoverPage"/>
              <w:spacing w:after="0"/>
              <w:rPr>
                <w:b/>
                <w:i/>
                <w:noProof/>
                <w:sz w:val="8"/>
                <w:szCs w:val="8"/>
              </w:rPr>
            </w:pPr>
          </w:p>
        </w:tc>
        <w:tc>
          <w:tcPr>
            <w:tcW w:w="7797" w:type="dxa"/>
            <w:gridSpan w:val="10"/>
            <w:tcBorders>
              <w:right w:val="single" w:sz="4" w:space="0" w:color="auto"/>
            </w:tcBorders>
          </w:tcPr>
          <w:p w14:paraId="6C852D93" w14:textId="77777777" w:rsidR="00AD2B4B" w:rsidRPr="00272C64" w:rsidRDefault="00AD2B4B" w:rsidP="0009356F">
            <w:pPr>
              <w:pStyle w:val="CRCoverPage"/>
              <w:spacing w:after="0"/>
              <w:rPr>
                <w:noProof/>
                <w:sz w:val="8"/>
                <w:szCs w:val="8"/>
              </w:rPr>
            </w:pPr>
          </w:p>
        </w:tc>
      </w:tr>
      <w:tr w:rsidR="00AD2B4B" w:rsidRPr="00272C64" w14:paraId="502C016E" w14:textId="77777777" w:rsidTr="0009356F">
        <w:tc>
          <w:tcPr>
            <w:tcW w:w="1843" w:type="dxa"/>
            <w:tcBorders>
              <w:left w:val="single" w:sz="4" w:space="0" w:color="auto"/>
            </w:tcBorders>
          </w:tcPr>
          <w:p w14:paraId="40893079" w14:textId="77777777" w:rsidR="00AD2B4B" w:rsidRPr="00272C64" w:rsidRDefault="00AD2B4B" w:rsidP="0009356F">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6A155A09" w14:textId="77777777" w:rsidR="00AD2B4B" w:rsidRPr="00272C64" w:rsidRDefault="00AD2B4B" w:rsidP="0009356F">
            <w:pPr>
              <w:pStyle w:val="CRCoverPage"/>
              <w:spacing w:after="0"/>
              <w:ind w:left="100"/>
              <w:rPr>
                <w:noProof/>
              </w:rPr>
            </w:pPr>
            <w:fldSimple w:instr=" DOCPROPERTY  SourceIfWg  \* MERGEFORMAT ">
              <w:r w:rsidRPr="00272C64">
                <w:rPr>
                  <w:noProof/>
                </w:rPr>
                <w:t>Ericsson</w:t>
              </w:r>
            </w:fldSimple>
          </w:p>
        </w:tc>
      </w:tr>
      <w:tr w:rsidR="00AD2B4B" w:rsidRPr="00272C64" w14:paraId="36C901CB" w14:textId="77777777" w:rsidTr="0009356F">
        <w:tc>
          <w:tcPr>
            <w:tcW w:w="1843" w:type="dxa"/>
            <w:tcBorders>
              <w:left w:val="single" w:sz="4" w:space="0" w:color="auto"/>
            </w:tcBorders>
          </w:tcPr>
          <w:p w14:paraId="433FC3F5" w14:textId="77777777" w:rsidR="00AD2B4B" w:rsidRPr="00272C64" w:rsidRDefault="00AD2B4B" w:rsidP="0009356F">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004D7688" w14:textId="77777777" w:rsidR="00AD2B4B" w:rsidRPr="00272C64" w:rsidRDefault="00AD2B4B" w:rsidP="0009356F">
            <w:pPr>
              <w:pStyle w:val="CRCoverPage"/>
              <w:spacing w:after="0"/>
              <w:ind w:left="100"/>
              <w:rPr>
                <w:noProof/>
              </w:rPr>
            </w:pPr>
            <w:fldSimple w:instr=" DOCPROPERTY  SourceIfTsg  \* MERGEFORMAT ">
              <w:r w:rsidRPr="00272C64">
                <w:rPr>
                  <w:noProof/>
                </w:rPr>
                <w:t>R5</w:t>
              </w:r>
            </w:fldSimple>
          </w:p>
        </w:tc>
      </w:tr>
      <w:tr w:rsidR="00AD2B4B" w:rsidRPr="00272C64" w14:paraId="409AC989" w14:textId="77777777" w:rsidTr="0009356F">
        <w:tc>
          <w:tcPr>
            <w:tcW w:w="1843" w:type="dxa"/>
            <w:tcBorders>
              <w:left w:val="single" w:sz="4" w:space="0" w:color="auto"/>
            </w:tcBorders>
          </w:tcPr>
          <w:p w14:paraId="5856A00A" w14:textId="77777777" w:rsidR="00AD2B4B" w:rsidRPr="00272C64" w:rsidRDefault="00AD2B4B" w:rsidP="0009356F">
            <w:pPr>
              <w:pStyle w:val="CRCoverPage"/>
              <w:spacing w:after="0"/>
              <w:rPr>
                <w:b/>
                <w:i/>
                <w:noProof/>
                <w:sz w:val="8"/>
                <w:szCs w:val="8"/>
              </w:rPr>
            </w:pPr>
          </w:p>
        </w:tc>
        <w:tc>
          <w:tcPr>
            <w:tcW w:w="7797" w:type="dxa"/>
            <w:gridSpan w:val="10"/>
            <w:tcBorders>
              <w:right w:val="single" w:sz="4" w:space="0" w:color="auto"/>
            </w:tcBorders>
          </w:tcPr>
          <w:p w14:paraId="0E4678F3" w14:textId="77777777" w:rsidR="00AD2B4B" w:rsidRPr="00272C64" w:rsidRDefault="00AD2B4B" w:rsidP="0009356F">
            <w:pPr>
              <w:pStyle w:val="CRCoverPage"/>
              <w:spacing w:after="0"/>
              <w:rPr>
                <w:noProof/>
                <w:sz w:val="8"/>
                <w:szCs w:val="8"/>
              </w:rPr>
            </w:pPr>
          </w:p>
        </w:tc>
      </w:tr>
      <w:tr w:rsidR="00AD2B4B" w:rsidRPr="00272C64" w14:paraId="5546C0DE" w14:textId="77777777" w:rsidTr="0009356F">
        <w:tc>
          <w:tcPr>
            <w:tcW w:w="1843" w:type="dxa"/>
            <w:tcBorders>
              <w:left w:val="single" w:sz="4" w:space="0" w:color="auto"/>
            </w:tcBorders>
          </w:tcPr>
          <w:p w14:paraId="0D325CA6" w14:textId="77777777" w:rsidR="00AD2B4B" w:rsidRPr="00272C64" w:rsidRDefault="00AD2B4B" w:rsidP="0009356F">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018F18B" w14:textId="77777777" w:rsidR="00AD2B4B" w:rsidRPr="00272C64" w:rsidRDefault="00AD2B4B" w:rsidP="0009356F">
            <w:pPr>
              <w:pStyle w:val="CRCoverPage"/>
              <w:spacing w:after="0"/>
              <w:ind w:left="100"/>
              <w:rPr>
                <w:noProof/>
              </w:rPr>
            </w:pPr>
            <w:r w:rsidRPr="00502C06">
              <w:rPr>
                <w:noProof/>
              </w:rPr>
              <w:t>NR_RRM_enh-UEConTest</w:t>
            </w:r>
          </w:p>
        </w:tc>
        <w:tc>
          <w:tcPr>
            <w:tcW w:w="567" w:type="dxa"/>
            <w:tcBorders>
              <w:left w:val="nil"/>
            </w:tcBorders>
          </w:tcPr>
          <w:p w14:paraId="37F745E7" w14:textId="77777777" w:rsidR="00AD2B4B" w:rsidRPr="00272C64" w:rsidRDefault="00AD2B4B" w:rsidP="0009356F">
            <w:pPr>
              <w:pStyle w:val="CRCoverPage"/>
              <w:spacing w:after="0"/>
              <w:ind w:right="100"/>
              <w:rPr>
                <w:noProof/>
              </w:rPr>
            </w:pPr>
          </w:p>
        </w:tc>
        <w:tc>
          <w:tcPr>
            <w:tcW w:w="1417" w:type="dxa"/>
            <w:gridSpan w:val="3"/>
            <w:tcBorders>
              <w:left w:val="nil"/>
            </w:tcBorders>
          </w:tcPr>
          <w:p w14:paraId="244171AE" w14:textId="77777777" w:rsidR="00AD2B4B" w:rsidRPr="00272C64" w:rsidRDefault="00AD2B4B" w:rsidP="0009356F">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7DB2F3FA" w14:textId="77777777" w:rsidR="00AD2B4B" w:rsidRPr="00272C64" w:rsidRDefault="00AD2B4B" w:rsidP="0009356F">
            <w:pPr>
              <w:pStyle w:val="CRCoverPage"/>
              <w:spacing w:after="0"/>
              <w:ind w:left="100"/>
              <w:rPr>
                <w:noProof/>
              </w:rPr>
            </w:pPr>
            <w:fldSimple w:instr=" DOCPROPERTY  ResDate  \* MERGEFORMAT ">
              <w:r w:rsidRPr="00272C64">
                <w:rPr>
                  <w:lang w:eastAsia="fr-FR"/>
                </w:rPr>
                <w:fldChar w:fldCharType="begin"/>
              </w:r>
              <w:r w:rsidRPr="00272C64">
                <w:rPr>
                  <w:lang w:eastAsia="fr-FR"/>
                </w:rPr>
                <w:instrText xml:space="preserve"> DOCPROPERTY  ResDate  \* MERGEFORMAT </w:instrText>
              </w:r>
              <w:r w:rsidRPr="00272C64">
                <w:rPr>
                  <w:lang w:eastAsia="fr-FR"/>
                </w:rPr>
                <w:fldChar w:fldCharType="separate"/>
              </w:r>
              <w:r w:rsidRPr="00272C64">
                <w:rPr>
                  <w:lang w:eastAsia="fr-FR"/>
                </w:rPr>
                <w:t>202</w:t>
              </w:r>
              <w:r>
                <w:rPr>
                  <w:lang w:eastAsia="fr-FR"/>
                </w:rPr>
                <w:t>4</w:t>
              </w:r>
              <w:r w:rsidRPr="00272C64">
                <w:rPr>
                  <w:lang w:eastAsia="fr-FR"/>
                </w:rPr>
                <w:t>-</w:t>
              </w:r>
              <w:r>
                <w:rPr>
                  <w:lang w:eastAsia="fr-FR"/>
                </w:rPr>
                <w:t>05</w:t>
              </w:r>
              <w:r w:rsidRPr="00272C64">
                <w:rPr>
                  <w:lang w:eastAsia="fr-FR"/>
                </w:rPr>
                <w:t>-</w:t>
              </w:r>
              <w:r>
                <w:rPr>
                  <w:lang w:eastAsia="fr-FR"/>
                </w:rPr>
                <w:t>08</w:t>
              </w:r>
              <w:r w:rsidRPr="00272C64">
                <w:rPr>
                  <w:lang w:eastAsia="fr-FR"/>
                </w:rPr>
                <w:fldChar w:fldCharType="end"/>
              </w:r>
            </w:fldSimple>
          </w:p>
        </w:tc>
      </w:tr>
      <w:tr w:rsidR="00AD2B4B" w:rsidRPr="00272C64" w14:paraId="08B93F9C" w14:textId="77777777" w:rsidTr="0009356F">
        <w:tc>
          <w:tcPr>
            <w:tcW w:w="1843" w:type="dxa"/>
            <w:tcBorders>
              <w:left w:val="single" w:sz="4" w:space="0" w:color="auto"/>
            </w:tcBorders>
          </w:tcPr>
          <w:p w14:paraId="1661F904" w14:textId="77777777" w:rsidR="00AD2B4B" w:rsidRPr="00272C64" w:rsidRDefault="00AD2B4B" w:rsidP="0009356F">
            <w:pPr>
              <w:pStyle w:val="CRCoverPage"/>
              <w:spacing w:after="0"/>
              <w:rPr>
                <w:b/>
                <w:i/>
                <w:noProof/>
                <w:sz w:val="8"/>
                <w:szCs w:val="8"/>
              </w:rPr>
            </w:pPr>
          </w:p>
        </w:tc>
        <w:tc>
          <w:tcPr>
            <w:tcW w:w="1986" w:type="dxa"/>
            <w:gridSpan w:val="4"/>
          </w:tcPr>
          <w:p w14:paraId="479AC54D" w14:textId="77777777" w:rsidR="00AD2B4B" w:rsidRPr="00272C64" w:rsidRDefault="00AD2B4B" w:rsidP="0009356F">
            <w:pPr>
              <w:pStyle w:val="CRCoverPage"/>
              <w:spacing w:after="0"/>
              <w:rPr>
                <w:noProof/>
                <w:sz w:val="8"/>
                <w:szCs w:val="8"/>
              </w:rPr>
            </w:pPr>
          </w:p>
        </w:tc>
        <w:tc>
          <w:tcPr>
            <w:tcW w:w="2267" w:type="dxa"/>
            <w:gridSpan w:val="2"/>
          </w:tcPr>
          <w:p w14:paraId="178FF351" w14:textId="77777777" w:rsidR="00AD2B4B" w:rsidRPr="00272C64" w:rsidRDefault="00AD2B4B" w:rsidP="0009356F">
            <w:pPr>
              <w:pStyle w:val="CRCoverPage"/>
              <w:spacing w:after="0"/>
              <w:rPr>
                <w:noProof/>
                <w:sz w:val="8"/>
                <w:szCs w:val="8"/>
              </w:rPr>
            </w:pPr>
          </w:p>
        </w:tc>
        <w:tc>
          <w:tcPr>
            <w:tcW w:w="1417" w:type="dxa"/>
            <w:gridSpan w:val="3"/>
          </w:tcPr>
          <w:p w14:paraId="087623D3" w14:textId="77777777" w:rsidR="00AD2B4B" w:rsidRPr="00272C64" w:rsidRDefault="00AD2B4B" w:rsidP="0009356F">
            <w:pPr>
              <w:pStyle w:val="CRCoverPage"/>
              <w:spacing w:after="0"/>
              <w:rPr>
                <w:noProof/>
                <w:sz w:val="8"/>
                <w:szCs w:val="8"/>
              </w:rPr>
            </w:pPr>
          </w:p>
        </w:tc>
        <w:tc>
          <w:tcPr>
            <w:tcW w:w="2127" w:type="dxa"/>
            <w:tcBorders>
              <w:right w:val="single" w:sz="4" w:space="0" w:color="auto"/>
            </w:tcBorders>
          </w:tcPr>
          <w:p w14:paraId="37490E60" w14:textId="77777777" w:rsidR="00AD2B4B" w:rsidRPr="00272C64" w:rsidRDefault="00AD2B4B" w:rsidP="0009356F">
            <w:pPr>
              <w:pStyle w:val="CRCoverPage"/>
              <w:spacing w:after="0"/>
              <w:rPr>
                <w:noProof/>
                <w:sz w:val="8"/>
                <w:szCs w:val="8"/>
              </w:rPr>
            </w:pPr>
          </w:p>
        </w:tc>
      </w:tr>
      <w:tr w:rsidR="00AD2B4B" w:rsidRPr="00272C64" w14:paraId="3ACECE9F" w14:textId="77777777" w:rsidTr="0009356F">
        <w:trPr>
          <w:cantSplit/>
        </w:trPr>
        <w:tc>
          <w:tcPr>
            <w:tcW w:w="1843" w:type="dxa"/>
            <w:tcBorders>
              <w:left w:val="single" w:sz="4" w:space="0" w:color="auto"/>
            </w:tcBorders>
          </w:tcPr>
          <w:p w14:paraId="45CA0921" w14:textId="77777777" w:rsidR="00AD2B4B" w:rsidRPr="00272C64" w:rsidRDefault="00AD2B4B" w:rsidP="0009356F">
            <w:pPr>
              <w:pStyle w:val="CRCoverPage"/>
              <w:tabs>
                <w:tab w:val="right" w:pos="1759"/>
              </w:tabs>
              <w:spacing w:after="0"/>
              <w:rPr>
                <w:b/>
                <w:i/>
                <w:noProof/>
              </w:rPr>
            </w:pPr>
            <w:r w:rsidRPr="00272C64">
              <w:rPr>
                <w:b/>
                <w:i/>
                <w:noProof/>
              </w:rPr>
              <w:t>Category:</w:t>
            </w:r>
          </w:p>
        </w:tc>
        <w:tc>
          <w:tcPr>
            <w:tcW w:w="851" w:type="dxa"/>
            <w:shd w:val="pct30" w:color="FFFF00" w:fill="auto"/>
          </w:tcPr>
          <w:p w14:paraId="72CD1F6F" w14:textId="77777777" w:rsidR="00AD2B4B" w:rsidRPr="00272C64" w:rsidRDefault="00AD2B4B" w:rsidP="0009356F">
            <w:pPr>
              <w:pStyle w:val="CRCoverPage"/>
              <w:spacing w:after="0"/>
              <w:ind w:left="100" w:right="-609"/>
              <w:rPr>
                <w:b/>
                <w:noProof/>
              </w:rPr>
            </w:pPr>
            <w:fldSimple w:instr=" DOCPROPERTY  Cat  \* MERGEFORMAT ">
              <w:r w:rsidRPr="00272C64">
                <w:rPr>
                  <w:b/>
                  <w:noProof/>
                </w:rPr>
                <w:t>F</w:t>
              </w:r>
            </w:fldSimple>
          </w:p>
        </w:tc>
        <w:tc>
          <w:tcPr>
            <w:tcW w:w="3402" w:type="dxa"/>
            <w:gridSpan w:val="5"/>
            <w:tcBorders>
              <w:left w:val="nil"/>
            </w:tcBorders>
          </w:tcPr>
          <w:p w14:paraId="423BED78" w14:textId="77777777" w:rsidR="00AD2B4B" w:rsidRPr="00272C64" w:rsidRDefault="00AD2B4B" w:rsidP="0009356F">
            <w:pPr>
              <w:pStyle w:val="CRCoverPage"/>
              <w:spacing w:after="0"/>
              <w:rPr>
                <w:noProof/>
              </w:rPr>
            </w:pPr>
          </w:p>
        </w:tc>
        <w:tc>
          <w:tcPr>
            <w:tcW w:w="1417" w:type="dxa"/>
            <w:gridSpan w:val="3"/>
            <w:tcBorders>
              <w:left w:val="nil"/>
            </w:tcBorders>
          </w:tcPr>
          <w:p w14:paraId="1011F016" w14:textId="77777777" w:rsidR="00AD2B4B" w:rsidRPr="00272C64" w:rsidRDefault="00AD2B4B" w:rsidP="0009356F">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1B342727" w14:textId="77777777" w:rsidR="00AD2B4B" w:rsidRPr="00272C64" w:rsidRDefault="00AD2B4B" w:rsidP="0009356F">
            <w:pPr>
              <w:pStyle w:val="CRCoverPage"/>
              <w:spacing w:after="0"/>
              <w:ind w:left="100"/>
              <w:rPr>
                <w:noProof/>
              </w:rPr>
            </w:pPr>
            <w:r w:rsidRPr="00272C64">
              <w:t>Rel-18</w:t>
            </w:r>
          </w:p>
        </w:tc>
      </w:tr>
      <w:tr w:rsidR="00AD2B4B" w:rsidRPr="00272C64" w14:paraId="25D5D9D2" w14:textId="77777777" w:rsidTr="0009356F">
        <w:tc>
          <w:tcPr>
            <w:tcW w:w="1843" w:type="dxa"/>
            <w:tcBorders>
              <w:left w:val="single" w:sz="4" w:space="0" w:color="auto"/>
              <w:bottom w:val="single" w:sz="4" w:space="0" w:color="auto"/>
            </w:tcBorders>
          </w:tcPr>
          <w:p w14:paraId="2AD9803B" w14:textId="77777777" w:rsidR="00AD2B4B" w:rsidRPr="00272C64" w:rsidRDefault="00AD2B4B" w:rsidP="0009356F">
            <w:pPr>
              <w:pStyle w:val="CRCoverPage"/>
              <w:spacing w:after="0"/>
              <w:rPr>
                <w:b/>
                <w:i/>
                <w:noProof/>
              </w:rPr>
            </w:pPr>
          </w:p>
        </w:tc>
        <w:tc>
          <w:tcPr>
            <w:tcW w:w="4677" w:type="dxa"/>
            <w:gridSpan w:val="8"/>
            <w:tcBorders>
              <w:bottom w:val="single" w:sz="4" w:space="0" w:color="auto"/>
            </w:tcBorders>
          </w:tcPr>
          <w:p w14:paraId="7519226F" w14:textId="77777777" w:rsidR="00AD2B4B" w:rsidRPr="00272C64" w:rsidRDefault="00AD2B4B" w:rsidP="0009356F">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04AF5B5" w14:textId="77777777" w:rsidR="00AD2B4B" w:rsidRPr="00272C64" w:rsidRDefault="00AD2B4B" w:rsidP="0009356F">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36C1047C" w14:textId="77777777" w:rsidR="00AD2B4B" w:rsidRPr="00272C64" w:rsidRDefault="00AD2B4B" w:rsidP="0009356F">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AD2B4B" w:rsidRPr="00272C64" w14:paraId="42A31980" w14:textId="77777777" w:rsidTr="0009356F">
        <w:tc>
          <w:tcPr>
            <w:tcW w:w="1843" w:type="dxa"/>
          </w:tcPr>
          <w:p w14:paraId="18121FCA" w14:textId="77777777" w:rsidR="00AD2B4B" w:rsidRPr="00272C64" w:rsidRDefault="00AD2B4B" w:rsidP="0009356F">
            <w:pPr>
              <w:pStyle w:val="CRCoverPage"/>
              <w:spacing w:after="0"/>
              <w:rPr>
                <w:b/>
                <w:i/>
                <w:noProof/>
                <w:sz w:val="8"/>
                <w:szCs w:val="8"/>
              </w:rPr>
            </w:pPr>
          </w:p>
        </w:tc>
        <w:tc>
          <w:tcPr>
            <w:tcW w:w="7797" w:type="dxa"/>
            <w:gridSpan w:val="10"/>
          </w:tcPr>
          <w:p w14:paraId="0A5A3B56" w14:textId="77777777" w:rsidR="00AD2B4B" w:rsidRPr="00272C64" w:rsidRDefault="00AD2B4B" w:rsidP="0009356F">
            <w:pPr>
              <w:pStyle w:val="CRCoverPage"/>
              <w:spacing w:after="0"/>
              <w:rPr>
                <w:noProof/>
                <w:sz w:val="8"/>
                <w:szCs w:val="8"/>
              </w:rPr>
            </w:pPr>
          </w:p>
        </w:tc>
      </w:tr>
      <w:tr w:rsidR="00AD2B4B" w:rsidRPr="00272C64" w14:paraId="3D2ECDBA" w14:textId="77777777" w:rsidTr="0009356F">
        <w:tc>
          <w:tcPr>
            <w:tcW w:w="2694" w:type="dxa"/>
            <w:gridSpan w:val="2"/>
            <w:tcBorders>
              <w:top w:val="single" w:sz="4" w:space="0" w:color="auto"/>
              <w:left w:val="single" w:sz="4" w:space="0" w:color="auto"/>
            </w:tcBorders>
          </w:tcPr>
          <w:p w14:paraId="06161361" w14:textId="77777777" w:rsidR="00AD2B4B" w:rsidRPr="00272C64" w:rsidRDefault="00AD2B4B" w:rsidP="0009356F">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17F2157B" w14:textId="3E5888ED" w:rsidR="00AD2B4B" w:rsidRPr="00272C64" w:rsidRDefault="00AD2B4B" w:rsidP="0009356F">
            <w:pPr>
              <w:pStyle w:val="CRCoverPage"/>
              <w:spacing w:after="0"/>
              <w:ind w:left="100"/>
              <w:rPr>
                <w:noProof/>
              </w:rPr>
            </w:pPr>
            <w:r w:rsidRPr="00142896">
              <w:rPr>
                <w:lang w:eastAsia="sv-SE"/>
              </w:rPr>
              <w:t xml:space="preserve">Test Tolerance analysis for </w:t>
            </w:r>
            <w:r w:rsidR="00300C32" w:rsidRPr="00D5134C">
              <w:t>SRS carrier based switching test cases</w:t>
            </w:r>
            <w:r w:rsidR="00300C32">
              <w:rPr>
                <w:lang w:eastAsia="sv-SE"/>
              </w:rPr>
              <w:t xml:space="preserve"> are </w:t>
            </w:r>
            <w:r>
              <w:rPr>
                <w:lang w:eastAsia="sv-SE"/>
              </w:rPr>
              <w:t>missing in TS 38.903.</w:t>
            </w:r>
          </w:p>
        </w:tc>
      </w:tr>
      <w:tr w:rsidR="00AD2B4B" w:rsidRPr="00272C64" w14:paraId="28623FFE" w14:textId="77777777" w:rsidTr="0009356F">
        <w:tc>
          <w:tcPr>
            <w:tcW w:w="2694" w:type="dxa"/>
            <w:gridSpan w:val="2"/>
            <w:tcBorders>
              <w:left w:val="single" w:sz="4" w:space="0" w:color="auto"/>
            </w:tcBorders>
          </w:tcPr>
          <w:p w14:paraId="47971B55" w14:textId="77777777" w:rsidR="00AD2B4B" w:rsidRPr="00272C64" w:rsidRDefault="00AD2B4B" w:rsidP="0009356F">
            <w:pPr>
              <w:pStyle w:val="CRCoverPage"/>
              <w:spacing w:after="0"/>
              <w:rPr>
                <w:b/>
                <w:i/>
                <w:noProof/>
                <w:sz w:val="8"/>
                <w:szCs w:val="8"/>
              </w:rPr>
            </w:pPr>
          </w:p>
        </w:tc>
        <w:tc>
          <w:tcPr>
            <w:tcW w:w="6946" w:type="dxa"/>
            <w:gridSpan w:val="9"/>
            <w:tcBorders>
              <w:right w:val="single" w:sz="4" w:space="0" w:color="auto"/>
            </w:tcBorders>
          </w:tcPr>
          <w:p w14:paraId="0B005FA7" w14:textId="77777777" w:rsidR="00AD2B4B" w:rsidRPr="00272C64" w:rsidRDefault="00AD2B4B" w:rsidP="0009356F">
            <w:pPr>
              <w:pStyle w:val="CRCoverPage"/>
              <w:spacing w:after="0"/>
              <w:rPr>
                <w:noProof/>
                <w:sz w:val="8"/>
                <w:szCs w:val="8"/>
              </w:rPr>
            </w:pPr>
          </w:p>
        </w:tc>
      </w:tr>
      <w:tr w:rsidR="00AD2B4B" w:rsidRPr="00272C64" w14:paraId="1889AAC8" w14:textId="77777777" w:rsidTr="0009356F">
        <w:tc>
          <w:tcPr>
            <w:tcW w:w="2694" w:type="dxa"/>
            <w:gridSpan w:val="2"/>
            <w:tcBorders>
              <w:left w:val="single" w:sz="4" w:space="0" w:color="auto"/>
            </w:tcBorders>
          </w:tcPr>
          <w:p w14:paraId="5C3DC133" w14:textId="77777777" w:rsidR="00AD2B4B" w:rsidRPr="00272C64" w:rsidRDefault="00AD2B4B" w:rsidP="0009356F">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482997C5" w14:textId="77777777" w:rsidR="00AD2B4B" w:rsidRPr="00D15B8F" w:rsidRDefault="00AD2B4B" w:rsidP="0009356F">
            <w:pPr>
              <w:pStyle w:val="CRCoverPage"/>
              <w:spacing w:after="0"/>
              <w:ind w:left="100"/>
              <w:rPr>
                <w:noProof/>
              </w:rPr>
            </w:pPr>
            <w:r w:rsidRPr="00D15B8F">
              <w:rPr>
                <w:noProof/>
              </w:rPr>
              <w:t>Add the following attached .zip file to TR 38.903:</w:t>
            </w:r>
          </w:p>
          <w:p w14:paraId="7EB03D06" w14:textId="3811AE24" w:rsidR="00AD2B4B" w:rsidRPr="00D15B8F" w:rsidRDefault="00AD2B4B" w:rsidP="0009356F">
            <w:pPr>
              <w:pStyle w:val="CRCoverPage"/>
              <w:spacing w:after="0"/>
              <w:ind w:left="460"/>
              <w:rPr>
                <w:noProof/>
              </w:rPr>
            </w:pPr>
            <w:r w:rsidRPr="00D15B8F">
              <w:rPr>
                <w:noProof/>
              </w:rPr>
              <w:t>“</w:t>
            </w:r>
            <w:r w:rsidR="0005752E" w:rsidRPr="0005752E">
              <w:rPr>
                <w:noProof/>
              </w:rPr>
              <w:t>38.533 4.5.2.8+4.5.2.9+6.5.2.2 TT</w:t>
            </w:r>
            <w:r w:rsidRPr="00D15B8F">
              <w:rPr>
                <w:noProof/>
              </w:rPr>
              <w:t xml:space="preserve">” </w:t>
            </w:r>
          </w:p>
          <w:p w14:paraId="4A2214ED" w14:textId="77777777" w:rsidR="00AD2B4B" w:rsidRPr="00272C64" w:rsidRDefault="00AD2B4B" w:rsidP="0009356F">
            <w:pPr>
              <w:pStyle w:val="CRCoverPage"/>
              <w:spacing w:after="0"/>
              <w:ind w:left="100"/>
              <w:rPr>
                <w:noProof/>
              </w:rPr>
            </w:pPr>
          </w:p>
        </w:tc>
      </w:tr>
      <w:tr w:rsidR="00AD2B4B" w:rsidRPr="00272C64" w14:paraId="155DDD4B" w14:textId="77777777" w:rsidTr="0009356F">
        <w:tc>
          <w:tcPr>
            <w:tcW w:w="2694" w:type="dxa"/>
            <w:gridSpan w:val="2"/>
            <w:tcBorders>
              <w:left w:val="single" w:sz="4" w:space="0" w:color="auto"/>
            </w:tcBorders>
          </w:tcPr>
          <w:p w14:paraId="74697699" w14:textId="77777777" w:rsidR="00AD2B4B" w:rsidRPr="00272C64" w:rsidRDefault="00AD2B4B" w:rsidP="0009356F">
            <w:pPr>
              <w:pStyle w:val="CRCoverPage"/>
              <w:spacing w:after="0"/>
              <w:rPr>
                <w:b/>
                <w:i/>
                <w:noProof/>
                <w:sz w:val="8"/>
                <w:szCs w:val="8"/>
              </w:rPr>
            </w:pPr>
          </w:p>
        </w:tc>
        <w:tc>
          <w:tcPr>
            <w:tcW w:w="6946" w:type="dxa"/>
            <w:gridSpan w:val="9"/>
            <w:tcBorders>
              <w:right w:val="single" w:sz="4" w:space="0" w:color="auto"/>
            </w:tcBorders>
          </w:tcPr>
          <w:p w14:paraId="0CF7B16A" w14:textId="77777777" w:rsidR="00AD2B4B" w:rsidRPr="00272C64" w:rsidRDefault="00AD2B4B" w:rsidP="0009356F">
            <w:pPr>
              <w:pStyle w:val="CRCoverPage"/>
              <w:spacing w:after="0"/>
              <w:rPr>
                <w:noProof/>
                <w:sz w:val="8"/>
                <w:szCs w:val="8"/>
              </w:rPr>
            </w:pPr>
          </w:p>
        </w:tc>
      </w:tr>
      <w:tr w:rsidR="00AD2B4B" w:rsidRPr="00272C64" w14:paraId="0563BB1E" w14:textId="77777777" w:rsidTr="0009356F">
        <w:tc>
          <w:tcPr>
            <w:tcW w:w="2694" w:type="dxa"/>
            <w:gridSpan w:val="2"/>
            <w:tcBorders>
              <w:left w:val="single" w:sz="4" w:space="0" w:color="auto"/>
              <w:bottom w:val="single" w:sz="4" w:space="0" w:color="auto"/>
            </w:tcBorders>
          </w:tcPr>
          <w:p w14:paraId="4CFF390C" w14:textId="77777777" w:rsidR="00AD2B4B" w:rsidRPr="00272C64" w:rsidRDefault="00AD2B4B" w:rsidP="0009356F">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C610A" w14:textId="77777777" w:rsidR="00AD2B4B" w:rsidRPr="00272C64" w:rsidRDefault="00AD2B4B" w:rsidP="0009356F">
            <w:pPr>
              <w:pStyle w:val="CRCoverPage"/>
              <w:spacing w:after="0"/>
              <w:ind w:left="100"/>
              <w:rPr>
                <w:noProof/>
              </w:rPr>
            </w:pPr>
            <w:r w:rsidRPr="00142896">
              <w:rPr>
                <w:lang w:eastAsia="sv-SE"/>
              </w:rPr>
              <w:t>Test Tolerance analysis for event triggered reporting test without gap under non-DRX test case 7.6.2.10</w:t>
            </w:r>
            <w:r w:rsidRPr="00272C64">
              <w:rPr>
                <w:noProof/>
                <w:lang w:eastAsia="fr-FR"/>
              </w:rPr>
              <w:t xml:space="preserve"> cannot be completed.</w:t>
            </w:r>
          </w:p>
        </w:tc>
      </w:tr>
      <w:tr w:rsidR="00AD2B4B" w:rsidRPr="00272C64" w14:paraId="3D2DE71E" w14:textId="77777777" w:rsidTr="0009356F">
        <w:tc>
          <w:tcPr>
            <w:tcW w:w="2694" w:type="dxa"/>
            <w:gridSpan w:val="2"/>
          </w:tcPr>
          <w:p w14:paraId="5E0E1263" w14:textId="77777777" w:rsidR="00AD2B4B" w:rsidRPr="00272C64" w:rsidRDefault="00AD2B4B" w:rsidP="0009356F">
            <w:pPr>
              <w:pStyle w:val="CRCoverPage"/>
              <w:spacing w:after="0"/>
              <w:rPr>
                <w:b/>
                <w:i/>
                <w:noProof/>
                <w:sz w:val="8"/>
                <w:szCs w:val="8"/>
              </w:rPr>
            </w:pPr>
          </w:p>
        </w:tc>
        <w:tc>
          <w:tcPr>
            <w:tcW w:w="6946" w:type="dxa"/>
            <w:gridSpan w:val="9"/>
          </w:tcPr>
          <w:p w14:paraId="5CE44B69" w14:textId="77777777" w:rsidR="00AD2B4B" w:rsidRPr="00272C64" w:rsidRDefault="00AD2B4B" w:rsidP="0009356F">
            <w:pPr>
              <w:pStyle w:val="CRCoverPage"/>
              <w:spacing w:after="0"/>
              <w:rPr>
                <w:noProof/>
                <w:sz w:val="8"/>
                <w:szCs w:val="8"/>
              </w:rPr>
            </w:pPr>
          </w:p>
        </w:tc>
      </w:tr>
      <w:tr w:rsidR="00AD2B4B" w:rsidRPr="00272C64" w14:paraId="504F1597" w14:textId="77777777" w:rsidTr="0009356F">
        <w:tc>
          <w:tcPr>
            <w:tcW w:w="2694" w:type="dxa"/>
            <w:gridSpan w:val="2"/>
            <w:tcBorders>
              <w:top w:val="single" w:sz="4" w:space="0" w:color="auto"/>
              <w:left w:val="single" w:sz="4" w:space="0" w:color="auto"/>
            </w:tcBorders>
          </w:tcPr>
          <w:p w14:paraId="250839EC" w14:textId="77777777" w:rsidR="00AD2B4B" w:rsidRPr="00272C64" w:rsidRDefault="00AD2B4B" w:rsidP="0009356F">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7A2EC46" w14:textId="77777777" w:rsidR="00AD2B4B" w:rsidRPr="00272C64" w:rsidRDefault="00AD2B4B" w:rsidP="0009356F">
            <w:pPr>
              <w:pStyle w:val="CRCoverPage"/>
              <w:spacing w:after="0"/>
              <w:ind w:left="100"/>
              <w:rPr>
                <w:noProof/>
              </w:rPr>
            </w:pPr>
            <w:r w:rsidRPr="00D15B8F">
              <w:rPr>
                <w:noProof/>
              </w:rPr>
              <w:t>Add the following attached .zip file to TR 38.903</w:t>
            </w:r>
          </w:p>
        </w:tc>
      </w:tr>
      <w:tr w:rsidR="00AD2B4B" w:rsidRPr="00272C64" w14:paraId="32E33A3C" w14:textId="77777777" w:rsidTr="0009356F">
        <w:tc>
          <w:tcPr>
            <w:tcW w:w="2694" w:type="dxa"/>
            <w:gridSpan w:val="2"/>
            <w:tcBorders>
              <w:left w:val="single" w:sz="4" w:space="0" w:color="auto"/>
            </w:tcBorders>
          </w:tcPr>
          <w:p w14:paraId="04FC2BBC" w14:textId="77777777" w:rsidR="00AD2B4B" w:rsidRPr="00272C64" w:rsidRDefault="00AD2B4B" w:rsidP="0009356F">
            <w:pPr>
              <w:pStyle w:val="CRCoverPage"/>
              <w:spacing w:after="0"/>
              <w:rPr>
                <w:b/>
                <w:i/>
                <w:noProof/>
                <w:sz w:val="8"/>
                <w:szCs w:val="8"/>
              </w:rPr>
            </w:pPr>
          </w:p>
        </w:tc>
        <w:tc>
          <w:tcPr>
            <w:tcW w:w="6946" w:type="dxa"/>
            <w:gridSpan w:val="9"/>
            <w:tcBorders>
              <w:right w:val="single" w:sz="4" w:space="0" w:color="auto"/>
            </w:tcBorders>
          </w:tcPr>
          <w:p w14:paraId="592671A9" w14:textId="77777777" w:rsidR="00AD2B4B" w:rsidRPr="00272C64" w:rsidRDefault="00AD2B4B" w:rsidP="0009356F">
            <w:pPr>
              <w:pStyle w:val="CRCoverPage"/>
              <w:spacing w:after="0"/>
              <w:rPr>
                <w:noProof/>
                <w:sz w:val="8"/>
                <w:szCs w:val="8"/>
              </w:rPr>
            </w:pPr>
          </w:p>
        </w:tc>
      </w:tr>
      <w:tr w:rsidR="00AD2B4B" w:rsidRPr="00272C64" w14:paraId="5480781B" w14:textId="77777777" w:rsidTr="0009356F">
        <w:tc>
          <w:tcPr>
            <w:tcW w:w="2694" w:type="dxa"/>
            <w:gridSpan w:val="2"/>
            <w:tcBorders>
              <w:left w:val="single" w:sz="4" w:space="0" w:color="auto"/>
            </w:tcBorders>
          </w:tcPr>
          <w:p w14:paraId="523DE178" w14:textId="77777777" w:rsidR="00AD2B4B" w:rsidRPr="00272C64" w:rsidRDefault="00AD2B4B" w:rsidP="000935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FF91FC" w14:textId="77777777" w:rsidR="00AD2B4B" w:rsidRPr="00272C64" w:rsidRDefault="00AD2B4B" w:rsidP="0009356F">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903EC6" w14:textId="77777777" w:rsidR="00AD2B4B" w:rsidRPr="00272C64" w:rsidRDefault="00AD2B4B" w:rsidP="0009356F">
            <w:pPr>
              <w:pStyle w:val="CRCoverPage"/>
              <w:spacing w:after="0"/>
              <w:jc w:val="center"/>
              <w:rPr>
                <w:b/>
                <w:caps/>
                <w:noProof/>
              </w:rPr>
            </w:pPr>
            <w:r w:rsidRPr="00272C64">
              <w:rPr>
                <w:b/>
                <w:caps/>
                <w:noProof/>
              </w:rPr>
              <w:t>N</w:t>
            </w:r>
          </w:p>
        </w:tc>
        <w:tc>
          <w:tcPr>
            <w:tcW w:w="2977" w:type="dxa"/>
            <w:gridSpan w:val="4"/>
          </w:tcPr>
          <w:p w14:paraId="1DC4FDAF" w14:textId="77777777" w:rsidR="00AD2B4B" w:rsidRPr="00272C64" w:rsidRDefault="00AD2B4B" w:rsidP="000935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4EE8E" w14:textId="77777777" w:rsidR="00AD2B4B" w:rsidRPr="00272C64" w:rsidRDefault="00AD2B4B" w:rsidP="0009356F">
            <w:pPr>
              <w:pStyle w:val="CRCoverPage"/>
              <w:spacing w:after="0"/>
              <w:ind w:left="99"/>
              <w:rPr>
                <w:noProof/>
              </w:rPr>
            </w:pPr>
          </w:p>
        </w:tc>
      </w:tr>
      <w:tr w:rsidR="00AD2B4B" w:rsidRPr="00272C64" w14:paraId="772C8132" w14:textId="77777777" w:rsidTr="0009356F">
        <w:tc>
          <w:tcPr>
            <w:tcW w:w="2694" w:type="dxa"/>
            <w:gridSpan w:val="2"/>
            <w:tcBorders>
              <w:left w:val="single" w:sz="4" w:space="0" w:color="auto"/>
            </w:tcBorders>
          </w:tcPr>
          <w:p w14:paraId="5F8C7853" w14:textId="77777777" w:rsidR="00AD2B4B" w:rsidRPr="00272C64" w:rsidRDefault="00AD2B4B" w:rsidP="0009356F">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10429" w14:textId="77777777" w:rsidR="00AD2B4B" w:rsidRPr="00272C64" w:rsidRDefault="00AD2B4B" w:rsidP="00093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963F8" w14:textId="77777777" w:rsidR="00AD2B4B" w:rsidRPr="00272C64" w:rsidRDefault="00AD2B4B" w:rsidP="0009356F">
            <w:pPr>
              <w:pStyle w:val="CRCoverPage"/>
              <w:spacing w:after="0"/>
              <w:jc w:val="center"/>
              <w:rPr>
                <w:b/>
                <w:caps/>
                <w:noProof/>
              </w:rPr>
            </w:pPr>
          </w:p>
        </w:tc>
        <w:tc>
          <w:tcPr>
            <w:tcW w:w="2977" w:type="dxa"/>
            <w:gridSpan w:val="4"/>
          </w:tcPr>
          <w:p w14:paraId="63BD2172" w14:textId="77777777" w:rsidR="00AD2B4B" w:rsidRPr="00272C64" w:rsidRDefault="00AD2B4B" w:rsidP="0009356F">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69B8F218" w14:textId="77777777" w:rsidR="00AD2B4B" w:rsidRPr="00272C64" w:rsidRDefault="00AD2B4B" w:rsidP="0009356F">
            <w:pPr>
              <w:pStyle w:val="CRCoverPage"/>
              <w:spacing w:after="0"/>
              <w:ind w:left="99"/>
              <w:rPr>
                <w:noProof/>
              </w:rPr>
            </w:pPr>
            <w:r w:rsidRPr="00272C64">
              <w:rPr>
                <w:noProof/>
              </w:rPr>
              <w:t xml:space="preserve">TS/TR ... CR ... </w:t>
            </w:r>
          </w:p>
        </w:tc>
      </w:tr>
      <w:tr w:rsidR="00AD2B4B" w:rsidRPr="00272C64" w14:paraId="2523A354" w14:textId="77777777" w:rsidTr="0009356F">
        <w:tc>
          <w:tcPr>
            <w:tcW w:w="2694" w:type="dxa"/>
            <w:gridSpan w:val="2"/>
            <w:tcBorders>
              <w:left w:val="single" w:sz="4" w:space="0" w:color="auto"/>
            </w:tcBorders>
          </w:tcPr>
          <w:p w14:paraId="01654C63" w14:textId="77777777" w:rsidR="00AD2B4B" w:rsidRPr="00272C64" w:rsidRDefault="00AD2B4B" w:rsidP="0009356F">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3010C3" w14:textId="17FE9432" w:rsidR="00AD2B4B" w:rsidRPr="00272C64" w:rsidRDefault="00626669" w:rsidP="000935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FD56C" w14:textId="77777777" w:rsidR="00AD2B4B" w:rsidRPr="00272C64" w:rsidRDefault="00AD2B4B" w:rsidP="0009356F">
            <w:pPr>
              <w:pStyle w:val="CRCoverPage"/>
              <w:spacing w:after="0"/>
              <w:jc w:val="center"/>
              <w:rPr>
                <w:b/>
                <w:caps/>
                <w:noProof/>
              </w:rPr>
            </w:pPr>
          </w:p>
        </w:tc>
        <w:tc>
          <w:tcPr>
            <w:tcW w:w="2977" w:type="dxa"/>
            <w:gridSpan w:val="4"/>
          </w:tcPr>
          <w:p w14:paraId="1DAB4147" w14:textId="77777777" w:rsidR="00AD2B4B" w:rsidRPr="00272C64" w:rsidRDefault="00AD2B4B" w:rsidP="0009356F">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DF402FE" w14:textId="7C15F02C" w:rsidR="00AD2B4B" w:rsidRPr="00272C64" w:rsidRDefault="00AD2B4B" w:rsidP="0009356F">
            <w:pPr>
              <w:pStyle w:val="CRCoverPage"/>
              <w:spacing w:after="0"/>
              <w:ind w:left="99"/>
              <w:rPr>
                <w:noProof/>
              </w:rPr>
            </w:pPr>
            <w:r w:rsidRPr="00272C64">
              <w:rPr>
                <w:noProof/>
              </w:rPr>
              <w:t xml:space="preserve">TS/TR </w:t>
            </w:r>
            <w:r w:rsidR="000704A5">
              <w:rPr>
                <w:noProof/>
              </w:rPr>
              <w:t>38.533</w:t>
            </w:r>
            <w:r w:rsidRPr="00272C64">
              <w:rPr>
                <w:noProof/>
              </w:rPr>
              <w:t xml:space="preserve"> CR </w:t>
            </w:r>
            <w:r w:rsidR="000704A5" w:rsidRPr="000704A5">
              <w:rPr>
                <w:noProof/>
              </w:rPr>
              <w:t>3103</w:t>
            </w:r>
            <w:r w:rsidR="000704A5">
              <w:rPr>
                <w:noProof/>
              </w:rPr>
              <w:t xml:space="preserve">, </w:t>
            </w:r>
            <w:r w:rsidR="000704A5" w:rsidRPr="000704A5">
              <w:rPr>
                <w:noProof/>
              </w:rPr>
              <w:t>310</w:t>
            </w:r>
            <w:r w:rsidR="000704A5">
              <w:rPr>
                <w:noProof/>
              </w:rPr>
              <w:t xml:space="preserve">4, </w:t>
            </w:r>
            <w:r w:rsidR="000704A5" w:rsidRPr="000704A5">
              <w:rPr>
                <w:noProof/>
              </w:rPr>
              <w:t>310</w:t>
            </w:r>
            <w:r w:rsidR="000704A5">
              <w:rPr>
                <w:noProof/>
              </w:rPr>
              <w:t>6</w:t>
            </w:r>
          </w:p>
        </w:tc>
      </w:tr>
      <w:tr w:rsidR="00AD2B4B" w:rsidRPr="00272C64" w14:paraId="388FDEE9" w14:textId="77777777" w:rsidTr="0009356F">
        <w:tc>
          <w:tcPr>
            <w:tcW w:w="2694" w:type="dxa"/>
            <w:gridSpan w:val="2"/>
            <w:tcBorders>
              <w:left w:val="single" w:sz="4" w:space="0" w:color="auto"/>
            </w:tcBorders>
          </w:tcPr>
          <w:p w14:paraId="633D8F9A" w14:textId="77777777" w:rsidR="00AD2B4B" w:rsidRPr="00272C64" w:rsidRDefault="00AD2B4B" w:rsidP="0009356F">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BAE8BA" w14:textId="77777777" w:rsidR="00AD2B4B" w:rsidRPr="00272C64" w:rsidRDefault="00AD2B4B" w:rsidP="00093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F02FB" w14:textId="77777777" w:rsidR="00AD2B4B" w:rsidRPr="00272C64" w:rsidRDefault="00AD2B4B" w:rsidP="0009356F">
            <w:pPr>
              <w:pStyle w:val="CRCoverPage"/>
              <w:spacing w:after="0"/>
              <w:jc w:val="center"/>
              <w:rPr>
                <w:b/>
                <w:caps/>
                <w:noProof/>
              </w:rPr>
            </w:pPr>
          </w:p>
        </w:tc>
        <w:tc>
          <w:tcPr>
            <w:tcW w:w="2977" w:type="dxa"/>
            <w:gridSpan w:val="4"/>
          </w:tcPr>
          <w:p w14:paraId="0FA2481B" w14:textId="77777777" w:rsidR="00AD2B4B" w:rsidRPr="00272C64" w:rsidRDefault="00AD2B4B" w:rsidP="0009356F">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5FB4DD04" w14:textId="77777777" w:rsidR="00AD2B4B" w:rsidRPr="00272C64" w:rsidRDefault="00AD2B4B" w:rsidP="0009356F">
            <w:pPr>
              <w:pStyle w:val="CRCoverPage"/>
              <w:spacing w:after="0"/>
              <w:ind w:left="99"/>
              <w:rPr>
                <w:noProof/>
              </w:rPr>
            </w:pPr>
            <w:r w:rsidRPr="00272C64">
              <w:rPr>
                <w:noProof/>
              </w:rPr>
              <w:t xml:space="preserve">TS/TR ... CR ... </w:t>
            </w:r>
          </w:p>
        </w:tc>
      </w:tr>
      <w:tr w:rsidR="00AD2B4B" w:rsidRPr="00272C64" w14:paraId="65A03EBE" w14:textId="77777777" w:rsidTr="0009356F">
        <w:tc>
          <w:tcPr>
            <w:tcW w:w="2694" w:type="dxa"/>
            <w:gridSpan w:val="2"/>
            <w:tcBorders>
              <w:left w:val="single" w:sz="4" w:space="0" w:color="auto"/>
            </w:tcBorders>
          </w:tcPr>
          <w:p w14:paraId="02675F2C" w14:textId="77777777" w:rsidR="00AD2B4B" w:rsidRPr="00272C64" w:rsidRDefault="00AD2B4B" w:rsidP="0009356F">
            <w:pPr>
              <w:pStyle w:val="CRCoverPage"/>
              <w:spacing w:after="0"/>
              <w:rPr>
                <w:b/>
                <w:i/>
                <w:noProof/>
              </w:rPr>
            </w:pPr>
          </w:p>
        </w:tc>
        <w:tc>
          <w:tcPr>
            <w:tcW w:w="6946" w:type="dxa"/>
            <w:gridSpan w:val="9"/>
            <w:tcBorders>
              <w:right w:val="single" w:sz="4" w:space="0" w:color="auto"/>
            </w:tcBorders>
          </w:tcPr>
          <w:p w14:paraId="52BADC3F" w14:textId="77777777" w:rsidR="00AD2B4B" w:rsidRPr="00272C64" w:rsidRDefault="00AD2B4B" w:rsidP="0009356F">
            <w:pPr>
              <w:pStyle w:val="CRCoverPage"/>
              <w:spacing w:after="0"/>
              <w:rPr>
                <w:noProof/>
              </w:rPr>
            </w:pPr>
          </w:p>
        </w:tc>
      </w:tr>
      <w:tr w:rsidR="00AD2B4B" w:rsidRPr="00272C64" w14:paraId="6FB41F5C" w14:textId="77777777" w:rsidTr="0009356F">
        <w:tc>
          <w:tcPr>
            <w:tcW w:w="2694" w:type="dxa"/>
            <w:gridSpan w:val="2"/>
            <w:tcBorders>
              <w:left w:val="single" w:sz="4" w:space="0" w:color="auto"/>
              <w:bottom w:val="single" w:sz="4" w:space="0" w:color="auto"/>
            </w:tcBorders>
          </w:tcPr>
          <w:p w14:paraId="4F93F868" w14:textId="77777777" w:rsidR="00AD2B4B" w:rsidRPr="00272C64" w:rsidRDefault="00AD2B4B" w:rsidP="0009356F">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7AAD9182" w14:textId="77777777" w:rsidR="00AD2B4B" w:rsidRPr="00272C64" w:rsidRDefault="00AD2B4B" w:rsidP="0009356F">
            <w:pPr>
              <w:pStyle w:val="CRCoverPage"/>
              <w:spacing w:after="0"/>
              <w:ind w:left="100"/>
              <w:rPr>
                <w:noProof/>
              </w:rPr>
            </w:pPr>
          </w:p>
        </w:tc>
      </w:tr>
      <w:tr w:rsidR="00AD2B4B" w:rsidRPr="00272C64" w14:paraId="0C6FC0F2" w14:textId="77777777" w:rsidTr="0009356F">
        <w:tc>
          <w:tcPr>
            <w:tcW w:w="2694" w:type="dxa"/>
            <w:gridSpan w:val="2"/>
            <w:tcBorders>
              <w:top w:val="single" w:sz="4" w:space="0" w:color="auto"/>
              <w:bottom w:val="single" w:sz="4" w:space="0" w:color="auto"/>
            </w:tcBorders>
          </w:tcPr>
          <w:p w14:paraId="6C24056E" w14:textId="77777777" w:rsidR="00AD2B4B" w:rsidRPr="00272C64" w:rsidRDefault="00AD2B4B" w:rsidP="000935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F1344A" w14:textId="77777777" w:rsidR="00AD2B4B" w:rsidRPr="00272C64" w:rsidRDefault="00AD2B4B" w:rsidP="0009356F">
            <w:pPr>
              <w:pStyle w:val="CRCoverPage"/>
              <w:spacing w:after="0"/>
              <w:ind w:left="100"/>
              <w:rPr>
                <w:noProof/>
                <w:sz w:val="8"/>
                <w:szCs w:val="8"/>
              </w:rPr>
            </w:pPr>
          </w:p>
        </w:tc>
      </w:tr>
      <w:tr w:rsidR="00AD2B4B" w:rsidRPr="00272C64" w14:paraId="0C5535B0" w14:textId="77777777" w:rsidTr="0009356F">
        <w:tc>
          <w:tcPr>
            <w:tcW w:w="2694" w:type="dxa"/>
            <w:gridSpan w:val="2"/>
            <w:tcBorders>
              <w:top w:val="single" w:sz="4" w:space="0" w:color="auto"/>
              <w:left w:val="single" w:sz="4" w:space="0" w:color="auto"/>
              <w:bottom w:val="single" w:sz="4" w:space="0" w:color="auto"/>
            </w:tcBorders>
          </w:tcPr>
          <w:p w14:paraId="3649B106" w14:textId="77777777" w:rsidR="00AD2B4B" w:rsidRPr="00272C64" w:rsidRDefault="00AD2B4B" w:rsidP="0009356F">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18F3FE" w14:textId="77777777" w:rsidR="00AD2B4B" w:rsidRPr="00272C64" w:rsidRDefault="00AD2B4B" w:rsidP="0009356F">
            <w:pPr>
              <w:pStyle w:val="CRCoverPage"/>
              <w:spacing w:after="0"/>
              <w:ind w:left="100"/>
              <w:rPr>
                <w:noProof/>
              </w:rPr>
            </w:pPr>
          </w:p>
        </w:tc>
      </w:tr>
    </w:tbl>
    <w:p w14:paraId="3BF94F52" w14:textId="77777777" w:rsidR="00AD2B4B" w:rsidRPr="00272C64" w:rsidRDefault="00AD2B4B" w:rsidP="00AD2B4B">
      <w:pPr>
        <w:pStyle w:val="CRCoverPage"/>
        <w:spacing w:after="0"/>
        <w:rPr>
          <w:noProof/>
          <w:sz w:val="8"/>
          <w:szCs w:val="8"/>
        </w:rPr>
      </w:pPr>
    </w:p>
    <w:p w14:paraId="6664C0F9" w14:textId="77777777" w:rsidR="00AD2B4B" w:rsidRPr="00272C64" w:rsidRDefault="00AD2B4B" w:rsidP="00AD2B4B">
      <w:pPr>
        <w:pStyle w:val="CRCoverPage"/>
        <w:tabs>
          <w:tab w:val="right" w:pos="9639"/>
        </w:tabs>
        <w:spacing w:after="0"/>
        <w:rPr>
          <w:b/>
          <w:noProof/>
          <w:sz w:val="24"/>
        </w:rPr>
      </w:pPr>
    </w:p>
    <w:p w14:paraId="424BF589" w14:textId="77777777" w:rsidR="00AD2B4B" w:rsidRPr="00272C64" w:rsidRDefault="00AD2B4B" w:rsidP="00AD2B4B">
      <w:pPr>
        <w:pStyle w:val="CRCoverPage"/>
        <w:tabs>
          <w:tab w:val="right" w:pos="9639"/>
        </w:tabs>
        <w:spacing w:after="0"/>
        <w:rPr>
          <w:b/>
          <w:noProof/>
          <w:sz w:val="24"/>
        </w:rPr>
      </w:pPr>
    </w:p>
    <w:p w14:paraId="771763E1" w14:textId="77777777" w:rsidR="00AD2B4B" w:rsidRPr="00272C64" w:rsidRDefault="00AD2B4B" w:rsidP="00AD2B4B">
      <w:pPr>
        <w:pStyle w:val="CRCoverPage"/>
        <w:tabs>
          <w:tab w:val="right" w:pos="9639"/>
        </w:tabs>
        <w:spacing w:after="0"/>
        <w:rPr>
          <w:b/>
          <w:noProof/>
          <w:sz w:val="24"/>
        </w:rPr>
      </w:pPr>
    </w:p>
    <w:p w14:paraId="575FAA25" w14:textId="77777777" w:rsidR="00AD2B4B" w:rsidRPr="00272C64" w:rsidRDefault="00AD2B4B" w:rsidP="00AD2B4B">
      <w:pPr>
        <w:pStyle w:val="CRCoverPage"/>
        <w:tabs>
          <w:tab w:val="right" w:pos="9639"/>
        </w:tabs>
        <w:spacing w:after="0"/>
        <w:rPr>
          <w:b/>
          <w:noProof/>
          <w:sz w:val="24"/>
        </w:rPr>
      </w:pPr>
    </w:p>
    <w:p w14:paraId="0C0F2D94" w14:textId="77777777" w:rsidR="00AD2B4B" w:rsidRPr="00272C64" w:rsidRDefault="00AD2B4B" w:rsidP="00AD2B4B">
      <w:pPr>
        <w:pStyle w:val="CRCoverPage"/>
        <w:tabs>
          <w:tab w:val="right" w:pos="9639"/>
        </w:tabs>
        <w:spacing w:after="0"/>
        <w:rPr>
          <w:b/>
          <w:noProof/>
          <w:sz w:val="24"/>
        </w:rPr>
      </w:pPr>
    </w:p>
    <w:p w14:paraId="3D543BF7" w14:textId="77777777" w:rsidR="00AD2B4B" w:rsidRPr="00272C64" w:rsidRDefault="00AD2B4B" w:rsidP="00AD2B4B">
      <w:pPr>
        <w:rPr>
          <w:noProof/>
        </w:rPr>
        <w:sectPr w:rsidR="00AD2B4B" w:rsidRPr="00272C64">
          <w:headerReference w:type="even" r:id="rId12"/>
          <w:footnotePr>
            <w:numRestart w:val="eachSect"/>
          </w:footnotePr>
          <w:pgSz w:w="11907" w:h="16840" w:code="9"/>
          <w:pgMar w:top="1418" w:right="1134" w:bottom="1134" w:left="1134" w:header="680" w:footer="567" w:gutter="0"/>
          <w:cols w:space="720"/>
        </w:sectPr>
      </w:pPr>
    </w:p>
    <w:p w14:paraId="638D4B38" w14:textId="77777777" w:rsidR="00AD2B4B" w:rsidRDefault="00AD2B4B" w:rsidP="00AD2B4B">
      <w:pPr>
        <w:pStyle w:val="3GPPNormalText"/>
        <w:rPr>
          <w:noProof/>
          <w:color w:val="00B0F0"/>
        </w:rPr>
      </w:pPr>
      <w:r w:rsidRPr="00272C64">
        <w:rPr>
          <w:noProof/>
          <w:color w:val="00B0F0"/>
        </w:rPr>
        <w:lastRenderedPageBreak/>
        <w:t>///Start of change</w:t>
      </w:r>
      <w:r>
        <w:rPr>
          <w:noProof/>
          <w:color w:val="00B0F0"/>
        </w:rPr>
        <w:t xml:space="preserve"> 1</w:t>
      </w:r>
    </w:p>
    <w:p w14:paraId="3E8B910A" w14:textId="77777777" w:rsidR="00AD2B4B" w:rsidRPr="009B71F7" w:rsidRDefault="00AD2B4B" w:rsidP="00AD2B4B">
      <w:pPr>
        <w:pStyle w:val="3GPPNormalText"/>
        <w:rPr>
          <w:color w:val="FF0000"/>
        </w:rPr>
      </w:pPr>
      <w:r w:rsidRPr="009B71F7">
        <w:rPr>
          <w:color w:val="FF0000"/>
        </w:rPr>
        <w:t>Add the following attached .zip file to TR 38.903:</w:t>
      </w:r>
    </w:p>
    <w:p w14:paraId="0B48037A" w14:textId="2368FD56" w:rsidR="00AD2B4B" w:rsidRDefault="00AD2B4B" w:rsidP="00AD2B4B">
      <w:pPr>
        <w:pStyle w:val="3GPPNormalText"/>
        <w:rPr>
          <w:color w:val="FF0000"/>
        </w:rPr>
      </w:pPr>
      <w:r w:rsidRPr="009B71F7">
        <w:rPr>
          <w:color w:val="FF0000"/>
        </w:rPr>
        <w:t>“</w:t>
      </w:r>
      <w:r w:rsidR="0005752E" w:rsidRPr="0005752E">
        <w:rPr>
          <w:color w:val="FF0000"/>
        </w:rPr>
        <w:t>38.533 4.5.2.8+4.5.2.9+6.5.2.2 TT</w:t>
      </w:r>
      <w:r w:rsidRPr="00142896">
        <w:rPr>
          <w:color w:val="FF0000"/>
        </w:rPr>
        <w:t>”</w:t>
      </w:r>
    </w:p>
    <w:p w14:paraId="546F6B40" w14:textId="77777777" w:rsidR="00AD2B4B" w:rsidRPr="00272C64" w:rsidRDefault="00AD2B4B" w:rsidP="00AD2B4B">
      <w:pPr>
        <w:pStyle w:val="3GPPNormalText"/>
        <w:rPr>
          <w:noProof/>
          <w:color w:val="00B0F0"/>
        </w:rPr>
      </w:pPr>
      <w:r w:rsidRPr="00272C64">
        <w:rPr>
          <w:noProof/>
          <w:color w:val="00B0F0"/>
        </w:rPr>
        <w:t>///</w:t>
      </w:r>
      <w:r>
        <w:rPr>
          <w:noProof/>
          <w:color w:val="00B0F0"/>
        </w:rPr>
        <w:t>End</w:t>
      </w:r>
      <w:r w:rsidRPr="00272C64">
        <w:rPr>
          <w:noProof/>
          <w:color w:val="00B0F0"/>
        </w:rPr>
        <w:t xml:space="preserve"> of change</w:t>
      </w:r>
      <w:r>
        <w:rPr>
          <w:noProof/>
          <w:color w:val="00B0F0"/>
        </w:rPr>
        <w:t xml:space="preserve"> 1</w:t>
      </w:r>
    </w:p>
    <w:p w14:paraId="3156C836" w14:textId="77777777" w:rsidR="00405287" w:rsidRPr="00AD2B4B" w:rsidRDefault="00405287" w:rsidP="00AD2B4B"/>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AD2B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25BDA" w14:textId="77777777" w:rsidR="00AD2B4B" w:rsidRDefault="00AD2B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8D1261"/>
    <w:multiLevelType w:val="hybridMultilevel"/>
    <w:tmpl w:val="CAD83B6C"/>
    <w:lvl w:ilvl="0" w:tplc="F7C0042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29"/>
  </w:num>
  <w:num w:numId="2" w16cid:durableId="373388365">
    <w:abstractNumId w:val="11"/>
  </w:num>
  <w:num w:numId="3" w16cid:durableId="1192064432">
    <w:abstractNumId w:val="17"/>
  </w:num>
  <w:num w:numId="4" w16cid:durableId="1795320984">
    <w:abstractNumId w:val="13"/>
  </w:num>
  <w:num w:numId="5" w16cid:durableId="1770812604">
    <w:abstractNumId w:val="19"/>
  </w:num>
  <w:num w:numId="6" w16cid:durableId="339427593">
    <w:abstractNumId w:val="3"/>
  </w:num>
  <w:num w:numId="7" w16cid:durableId="899285435">
    <w:abstractNumId w:val="30"/>
  </w:num>
  <w:num w:numId="8" w16cid:durableId="696853934">
    <w:abstractNumId w:val="24"/>
  </w:num>
  <w:num w:numId="9" w16cid:durableId="748235173">
    <w:abstractNumId w:val="18"/>
  </w:num>
  <w:num w:numId="10" w16cid:durableId="1497763525">
    <w:abstractNumId w:val="23"/>
  </w:num>
  <w:num w:numId="11" w16cid:durableId="357969456">
    <w:abstractNumId w:val="27"/>
  </w:num>
  <w:num w:numId="12" w16cid:durableId="1434980110">
    <w:abstractNumId w:val="6"/>
  </w:num>
  <w:num w:numId="13" w16cid:durableId="1232036834">
    <w:abstractNumId w:val="22"/>
  </w:num>
  <w:num w:numId="14" w16cid:durableId="1194416372">
    <w:abstractNumId w:val="21"/>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6"/>
  </w:num>
  <w:num w:numId="20" w16cid:durableId="666057243">
    <w:abstractNumId w:val="10"/>
  </w:num>
  <w:num w:numId="21" w16cid:durableId="355010810">
    <w:abstractNumId w:val="26"/>
  </w:num>
  <w:num w:numId="22" w16cid:durableId="857357407">
    <w:abstractNumId w:val="31"/>
  </w:num>
  <w:num w:numId="23" w16cid:durableId="970941131">
    <w:abstractNumId w:val="33"/>
  </w:num>
  <w:num w:numId="24" w16cid:durableId="1093208114">
    <w:abstractNumId w:val="12"/>
  </w:num>
  <w:num w:numId="25" w16cid:durableId="1445029549">
    <w:abstractNumId w:val="15"/>
  </w:num>
  <w:num w:numId="26" w16cid:durableId="1151826674">
    <w:abstractNumId w:val="8"/>
  </w:num>
  <w:num w:numId="27" w16cid:durableId="702094590">
    <w:abstractNumId w:val="25"/>
  </w:num>
  <w:num w:numId="28" w16cid:durableId="356976587">
    <w:abstractNumId w:val="28"/>
  </w:num>
  <w:num w:numId="29" w16cid:durableId="1301686048">
    <w:abstractNumId w:val="14"/>
  </w:num>
  <w:num w:numId="30" w16cid:durableId="343900034">
    <w:abstractNumId w:val="7"/>
  </w:num>
  <w:num w:numId="31" w16cid:durableId="2022270804">
    <w:abstractNumId w:val="20"/>
  </w:num>
  <w:num w:numId="32" w16cid:durableId="114300433">
    <w:abstractNumId w:val="9"/>
  </w:num>
  <w:num w:numId="33" w16cid:durableId="1573738974">
    <w:abstractNumId w:val="1"/>
  </w:num>
  <w:num w:numId="34" w16cid:durableId="961305156">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5752E"/>
    <w:rsid w:val="00060D72"/>
    <w:rsid w:val="00067EA2"/>
    <w:rsid w:val="000704A5"/>
    <w:rsid w:val="00070C22"/>
    <w:rsid w:val="00071534"/>
    <w:rsid w:val="00072678"/>
    <w:rsid w:val="000741C0"/>
    <w:rsid w:val="000772DA"/>
    <w:rsid w:val="0008034B"/>
    <w:rsid w:val="000835E4"/>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E756D"/>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50A12"/>
    <w:rsid w:val="0025487E"/>
    <w:rsid w:val="0026004D"/>
    <w:rsid w:val="0026228F"/>
    <w:rsid w:val="002640DD"/>
    <w:rsid w:val="00264EAB"/>
    <w:rsid w:val="00267832"/>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0C3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D1B15"/>
    <w:rsid w:val="003E1A36"/>
    <w:rsid w:val="003E3386"/>
    <w:rsid w:val="003E38FC"/>
    <w:rsid w:val="003E4CA0"/>
    <w:rsid w:val="003E6124"/>
    <w:rsid w:val="003E70EF"/>
    <w:rsid w:val="003E7C77"/>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45B1"/>
    <w:rsid w:val="004C4CB6"/>
    <w:rsid w:val="004C5ACC"/>
    <w:rsid w:val="004D0FCB"/>
    <w:rsid w:val="004D1018"/>
    <w:rsid w:val="004D1068"/>
    <w:rsid w:val="004D47E5"/>
    <w:rsid w:val="004D75C8"/>
    <w:rsid w:val="004D7E76"/>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34BB"/>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11797"/>
    <w:rsid w:val="00613E6C"/>
    <w:rsid w:val="00614D57"/>
    <w:rsid w:val="00621188"/>
    <w:rsid w:val="00624183"/>
    <w:rsid w:val="006257ED"/>
    <w:rsid w:val="00626669"/>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043E6"/>
    <w:rsid w:val="0071314B"/>
    <w:rsid w:val="00713D58"/>
    <w:rsid w:val="00713D8C"/>
    <w:rsid w:val="00714468"/>
    <w:rsid w:val="007225CF"/>
    <w:rsid w:val="00725815"/>
    <w:rsid w:val="00743A55"/>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F63"/>
    <w:rsid w:val="009B209F"/>
    <w:rsid w:val="009B3EE0"/>
    <w:rsid w:val="009B71F7"/>
    <w:rsid w:val="009C08FA"/>
    <w:rsid w:val="009C0C48"/>
    <w:rsid w:val="009C2D63"/>
    <w:rsid w:val="009C4E44"/>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2B4B"/>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1C7"/>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134C"/>
    <w:rsid w:val="00D62BBB"/>
    <w:rsid w:val="00D64E0B"/>
    <w:rsid w:val="00D66520"/>
    <w:rsid w:val="00D70989"/>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B0279"/>
    <w:rsid w:val="00DB059B"/>
    <w:rsid w:val="00DC061F"/>
    <w:rsid w:val="00DC079C"/>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44C"/>
    <w:rsid w:val="00E62A84"/>
    <w:rsid w:val="00E65F1D"/>
    <w:rsid w:val="00E720F2"/>
    <w:rsid w:val="00E74038"/>
    <w:rsid w:val="00E745FE"/>
    <w:rsid w:val="00E75FAE"/>
    <w:rsid w:val="00E76A11"/>
    <w:rsid w:val="00E804F3"/>
    <w:rsid w:val="00E809B4"/>
    <w:rsid w:val="00E85F2A"/>
    <w:rsid w:val="00E86276"/>
    <w:rsid w:val="00E87EBD"/>
    <w:rsid w:val="00E9445C"/>
    <w:rsid w:val="00EA7FF9"/>
    <w:rsid w:val="00EB09B7"/>
    <w:rsid w:val="00EB0AEB"/>
    <w:rsid w:val="00EB5AEA"/>
    <w:rsid w:val="00EB5D25"/>
    <w:rsid w:val="00EB5EA3"/>
    <w:rsid w:val="00EC47FA"/>
    <w:rsid w:val="00EC4989"/>
    <w:rsid w:val="00EC7726"/>
    <w:rsid w:val="00ED05C9"/>
    <w:rsid w:val="00ED14D7"/>
    <w:rsid w:val="00ED22B7"/>
    <w:rsid w:val="00ED35CB"/>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3738</TotalTime>
  <Pages>2</Pages>
  <Words>273</Words>
  <Characters>2108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896</cp:revision>
  <cp:lastPrinted>1899-12-31T23:00:00Z</cp:lastPrinted>
  <dcterms:created xsi:type="dcterms:W3CDTF">2020-02-03T08:32:00Z</dcterms:created>
  <dcterms:modified xsi:type="dcterms:W3CDTF">2024-05-08T14:56:00Z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