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2A1A29">
        <w:rPr>
          <w:b/>
          <w:noProof/>
          <w:sz w:val="24"/>
        </w:rPr>
        <w:t>2</w:t>
      </w:r>
      <w:r>
        <w:rPr>
          <w:b/>
          <w:i/>
          <w:noProof/>
          <w:sz w:val="28"/>
        </w:rPr>
        <w:tab/>
      </w:r>
      <w:r w:rsidR="00EC7678" w:rsidRPr="00EC7678">
        <w:rPr>
          <w:b/>
          <w:i/>
          <w:noProof/>
          <w:sz w:val="28"/>
        </w:rPr>
        <w:t>R5-2</w:t>
      </w:r>
      <w:r w:rsidR="002A1A29">
        <w:rPr>
          <w:b/>
          <w:i/>
          <w:noProof/>
          <w:sz w:val="28"/>
        </w:rPr>
        <w:t>4</w:t>
      </w:r>
      <w:r w:rsidR="00F4023B">
        <w:rPr>
          <w:b/>
          <w:i/>
          <w:noProof/>
          <w:sz w:val="28"/>
        </w:rPr>
        <w:t>0746</w:t>
      </w:r>
      <w:r w:rsidR="00DC4B88" w:rsidRPr="00DC4B88">
        <w:rPr>
          <w:rFonts w:hint="eastAsia"/>
          <w:b/>
          <w:i/>
          <w:noProof/>
          <w:sz w:val="28"/>
          <w:highlight w:val="yellow"/>
          <w:lang w:eastAsia="zh-CN"/>
        </w:rPr>
        <w:t>r</w:t>
      </w:r>
      <w:r w:rsidR="00DC4B88" w:rsidRPr="00DC4B88">
        <w:rPr>
          <w:b/>
          <w:i/>
          <w:noProof/>
          <w:sz w:val="28"/>
          <w:highlight w:val="yellow"/>
        </w:rPr>
        <w:t>1</w:t>
      </w:r>
    </w:p>
    <w:p w:rsidR="00E7474D" w:rsidRPr="00F4311F" w:rsidRDefault="002A1A29" w:rsidP="00E7474D">
      <w:pPr>
        <w:pStyle w:val="CRCoverPage"/>
        <w:outlineLvl w:val="0"/>
        <w:rPr>
          <w:b/>
          <w:noProof/>
          <w:sz w:val="24"/>
        </w:rPr>
      </w:pPr>
      <w:r>
        <w:rPr>
          <w:b/>
          <w:noProof/>
          <w:sz w:val="24"/>
          <w:lang w:eastAsia="zh-CN"/>
        </w:rPr>
        <w:t>Athens</w:t>
      </w:r>
      <w:r w:rsidR="00E7474D">
        <w:rPr>
          <w:rFonts w:hint="eastAsia"/>
          <w:b/>
          <w:noProof/>
          <w:sz w:val="24"/>
        </w:rPr>
        <w:t>,</w:t>
      </w:r>
      <w:r w:rsidR="00E7474D">
        <w:rPr>
          <w:b/>
          <w:noProof/>
          <w:sz w:val="24"/>
        </w:rPr>
        <w:t xml:space="preserve"> </w:t>
      </w:r>
      <w:r>
        <w:rPr>
          <w:b/>
          <w:noProof/>
          <w:sz w:val="24"/>
        </w:rPr>
        <w:t>Greece</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Feb</w:t>
      </w:r>
      <w:r w:rsidR="00A81F46">
        <w:rPr>
          <w:b/>
          <w:noProof/>
          <w:sz w:val="24"/>
        </w:rPr>
        <w:t xml:space="preserve"> </w:t>
      </w:r>
      <w:r>
        <w:rPr>
          <w:b/>
          <w:noProof/>
          <w:sz w:val="24"/>
        </w:rPr>
        <w:t>26</w:t>
      </w:r>
      <w:r w:rsidR="00A81F46">
        <w:rPr>
          <w:b/>
          <w:noProof/>
          <w:sz w:val="24"/>
          <w:vertAlign w:val="superscript"/>
        </w:rPr>
        <w:t>th</w:t>
      </w:r>
      <w:r w:rsidR="00E7474D">
        <w:rPr>
          <w:b/>
          <w:noProof/>
          <w:sz w:val="24"/>
        </w:rPr>
        <w:t xml:space="preserve"> </w:t>
      </w:r>
      <w:r>
        <w:rPr>
          <w:b/>
          <w:noProof/>
          <w:sz w:val="24"/>
        </w:rPr>
        <w:t>–</w:t>
      </w:r>
      <w:r w:rsidR="00E7474D">
        <w:rPr>
          <w:b/>
          <w:noProof/>
          <w:sz w:val="24"/>
        </w:rPr>
        <w:t xml:space="preserve"> </w:t>
      </w:r>
      <w:r>
        <w:rPr>
          <w:b/>
          <w:noProof/>
          <w:sz w:val="24"/>
        </w:rPr>
        <w:t>Mar 1</w:t>
      </w:r>
      <w:r w:rsidRPr="002A1A29">
        <w:rPr>
          <w:b/>
          <w:noProof/>
          <w:sz w:val="24"/>
          <w:vertAlign w:val="superscript"/>
        </w:rPr>
        <w:t>st</w:t>
      </w:r>
      <w:r w:rsidR="00E7474D" w:rsidRPr="00203FB5">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62BD6">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F4023B" w:rsidP="003916B4">
            <w:pPr>
              <w:pStyle w:val="CRCoverPage"/>
              <w:spacing w:after="0"/>
              <w:jc w:val="center"/>
              <w:rPr>
                <w:noProof/>
              </w:rPr>
            </w:pPr>
            <w:r>
              <w:rPr>
                <w:b/>
                <w:noProof/>
                <w:sz w:val="28"/>
              </w:rPr>
              <w:t>0669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4926A2">
              <w:rPr>
                <w:b/>
                <w:noProof/>
                <w:sz w:val="28"/>
              </w:rPr>
              <w:t>8</w:t>
            </w:r>
            <w:r>
              <w:rPr>
                <w:b/>
                <w:noProof/>
                <w:sz w:val="28"/>
              </w:rPr>
              <w:t>.</w:t>
            </w:r>
            <w:r w:rsidR="002A1A29">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1F7B3B" w:rsidP="002A6414">
            <w:pPr>
              <w:pStyle w:val="CRCoverPage"/>
              <w:spacing w:after="0"/>
              <w:ind w:left="100"/>
              <w:rPr>
                <w:noProof/>
              </w:rPr>
            </w:pPr>
            <w:r w:rsidRPr="001F7B3B">
              <w:rPr>
                <w:noProof/>
              </w:rPr>
              <w:t>TT analysis for RedCap RRM test case 16.7.</w:t>
            </w:r>
            <w:r w:rsidR="002F750B">
              <w:rPr>
                <w:noProof/>
              </w:rPr>
              <w:t>3</w:t>
            </w:r>
            <w:r w:rsidRPr="001F7B3B">
              <w:rPr>
                <w:noProof/>
              </w:rPr>
              <w:t>.</w:t>
            </w:r>
            <w:r w:rsidR="00250E3D">
              <w:rPr>
                <w:noProof/>
              </w:rPr>
              <w:t>4.1</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1A29">
              <w:rPr>
                <w:noProof/>
              </w:rPr>
              <w:t>4</w:t>
            </w:r>
            <w:r w:rsidR="005F6D86">
              <w:rPr>
                <w:noProof/>
              </w:rPr>
              <w:t>-</w:t>
            </w:r>
            <w:r w:rsidR="002A1A29">
              <w:rPr>
                <w:noProof/>
              </w:rPr>
              <w:t>02</w:t>
            </w:r>
            <w:r w:rsidR="002A6414">
              <w:rPr>
                <w:noProof/>
              </w:rPr>
              <w:t>-</w:t>
            </w:r>
            <w:r w:rsidR="002A1A29">
              <w:rPr>
                <w:noProof/>
              </w:rPr>
              <w:t>17</w:t>
            </w:r>
            <w:r w:rsidRPr="004A220A">
              <w:rPr>
                <w:noProof/>
              </w:rPr>
              <w:fldChar w:fldCharType="end"/>
            </w:r>
          </w:p>
        </w:tc>
      </w:tr>
      <w:tr w:rsidR="00E21E1B"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4926A2">
              <w:rPr>
                <w:noProof/>
              </w:rPr>
              <w:t>8</w:t>
            </w:r>
          </w:p>
        </w:tc>
      </w:tr>
      <w:tr w:rsidR="00E21E1B"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1F7B3B"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762BD6" w:rsidRDefault="00762BD6" w:rsidP="00142AFF">
            <w:pPr>
              <w:pStyle w:val="CRCoverPage"/>
              <w:numPr>
                <w:ilvl w:val="0"/>
                <w:numId w:val="14"/>
              </w:numPr>
              <w:spacing w:after="0"/>
              <w:rPr>
                <w:lang w:eastAsia="zh-CN"/>
              </w:rPr>
            </w:pPr>
            <w:r>
              <w:rPr>
                <w:rFonts w:hint="eastAsia"/>
                <w:lang w:eastAsia="zh-CN"/>
              </w:rPr>
              <w:t>T</w:t>
            </w:r>
            <w:r>
              <w:rPr>
                <w:lang w:eastAsia="zh-CN"/>
              </w:rPr>
              <w:t xml:space="preserve">o provide TT analysis for </w:t>
            </w:r>
            <w:proofErr w:type="spellStart"/>
            <w:r>
              <w:rPr>
                <w:lang w:eastAsia="zh-CN"/>
              </w:rPr>
              <w:t>RedCap</w:t>
            </w:r>
            <w:proofErr w:type="spellEnd"/>
            <w:r>
              <w:rPr>
                <w:lang w:eastAsia="zh-CN"/>
              </w:rPr>
              <w:t xml:space="preserve"> RRM TC 16.7.</w:t>
            </w:r>
            <w:r w:rsidR="002F750B">
              <w:rPr>
                <w:lang w:eastAsia="zh-CN"/>
              </w:rPr>
              <w:t>3</w:t>
            </w:r>
            <w:r>
              <w:rPr>
                <w:lang w:eastAsia="zh-CN"/>
              </w:rPr>
              <w:t>.</w:t>
            </w:r>
            <w:r w:rsidR="00250E3D">
              <w:rPr>
                <w:lang w:eastAsia="zh-CN"/>
              </w:rPr>
              <w:t>4.1</w:t>
            </w:r>
            <w:r>
              <w:rPr>
                <w:lang w:eastAsia="zh-CN"/>
              </w:rPr>
              <w:t>.</w:t>
            </w:r>
          </w:p>
          <w:p w:rsidR="001F7B3B" w:rsidRDefault="001F7B3B" w:rsidP="00762BD6">
            <w:pPr>
              <w:pStyle w:val="CRCoverPage"/>
              <w:numPr>
                <w:ilvl w:val="0"/>
                <w:numId w:val="14"/>
              </w:numPr>
              <w:spacing w:after="0"/>
              <w:rPr>
                <w:lang w:eastAsia="zh-CN"/>
              </w:rPr>
            </w:pPr>
            <w:r>
              <w:rPr>
                <w:rFonts w:hint="eastAsia"/>
                <w:lang w:eastAsia="zh-CN"/>
              </w:rPr>
              <w:t>T</w:t>
            </w:r>
            <w:r>
              <w:rPr>
                <w:lang w:eastAsia="zh-CN"/>
              </w:rPr>
              <w:t>o correct existing TT analysis for R15 legacy SS-</w:t>
            </w:r>
            <w:r w:rsidR="002F750B">
              <w:rPr>
                <w:rFonts w:hint="eastAsia"/>
                <w:lang w:eastAsia="zh-CN"/>
              </w:rPr>
              <w:t>SINR</w:t>
            </w:r>
            <w:r>
              <w:rPr>
                <w:lang w:eastAsia="zh-CN"/>
              </w:rPr>
              <w:t xml:space="preserve"> inter-frequency absolute accuracy TCs:</w:t>
            </w:r>
          </w:p>
          <w:p w:rsidR="001F7B3B" w:rsidRDefault="001F7B3B" w:rsidP="001F7B3B">
            <w:pPr>
              <w:pStyle w:val="CRCoverPage"/>
              <w:numPr>
                <w:ilvl w:val="1"/>
                <w:numId w:val="14"/>
              </w:numPr>
              <w:spacing w:after="0"/>
              <w:rPr>
                <w:lang w:eastAsia="zh-CN"/>
              </w:rPr>
            </w:pPr>
            <w:r>
              <w:rPr>
                <w:rFonts w:hint="eastAsia"/>
                <w:lang w:eastAsia="zh-CN"/>
              </w:rPr>
              <w:t>T</w:t>
            </w:r>
            <w:r>
              <w:rPr>
                <w:lang w:eastAsia="zh-CN"/>
              </w:rPr>
              <w:t xml:space="preserve">T analysis for BG </w:t>
            </w:r>
            <w:r w:rsidRPr="00020619">
              <w:t>NR_FDD_FR1_F</w:t>
            </w:r>
            <w:r>
              <w:t xml:space="preserve"> is still missing</w:t>
            </w:r>
            <w:r w:rsidR="001D3E4D">
              <w:t>. It should be</w:t>
            </w:r>
            <w:r>
              <w:t xml:space="preserve"> added.</w:t>
            </w:r>
          </w:p>
          <w:p w:rsidR="001F7B3B" w:rsidRDefault="001F7B3B" w:rsidP="001F7B3B">
            <w:pPr>
              <w:pStyle w:val="CRCoverPage"/>
              <w:numPr>
                <w:ilvl w:val="1"/>
                <w:numId w:val="14"/>
              </w:numPr>
              <w:spacing w:after="0"/>
              <w:rPr>
                <w:lang w:eastAsia="zh-CN"/>
              </w:rPr>
            </w:pPr>
            <w:r>
              <w:rPr>
                <w:rFonts w:hint="eastAsia"/>
                <w:lang w:eastAsia="zh-CN"/>
              </w:rPr>
              <w:t>S</w:t>
            </w:r>
            <w:r>
              <w:rPr>
                <w:lang w:eastAsia="zh-CN"/>
              </w:rPr>
              <w:t>SB Es/</w:t>
            </w:r>
            <w:proofErr w:type="spellStart"/>
            <w:r>
              <w:rPr>
                <w:lang w:eastAsia="zh-CN"/>
              </w:rPr>
              <w:t>Iot</w:t>
            </w:r>
            <w:proofErr w:type="spellEnd"/>
            <w:r>
              <w:rPr>
                <w:lang w:eastAsia="zh-CN"/>
              </w:rPr>
              <w:t xml:space="preserve"> </w:t>
            </w:r>
            <w:r>
              <w:rPr>
                <w:rFonts w:hint="eastAsia"/>
                <w:lang w:eastAsia="zh-CN"/>
              </w:rPr>
              <w:t>threshold</w:t>
            </w:r>
            <w:r>
              <w:rPr>
                <w:lang w:eastAsia="zh-CN"/>
              </w:rPr>
              <w:t xml:space="preserve"> should be -3dB </w:t>
            </w:r>
            <w:r w:rsidR="002F750B">
              <w:rPr>
                <w:lang w:eastAsia="zh-CN"/>
              </w:rPr>
              <w:t>for sub-test 1,2 and -4dB for sub-test 3</w:t>
            </w:r>
            <w:r>
              <w:rPr>
                <w:lang w:eastAsia="zh-CN"/>
              </w:rPr>
              <w:t xml:space="preserve"> </w:t>
            </w:r>
            <w:r w:rsidR="002F750B">
              <w:rPr>
                <w:lang w:eastAsia="zh-CN"/>
              </w:rPr>
              <w:t>considering the accuracy requirements used in TT analysis.</w:t>
            </w:r>
          </w:p>
          <w:p w:rsidR="001F7B3B" w:rsidRDefault="001F7B3B" w:rsidP="001F7B3B">
            <w:pPr>
              <w:pStyle w:val="CRCoverPage"/>
              <w:numPr>
                <w:ilvl w:val="1"/>
                <w:numId w:val="14"/>
              </w:numPr>
              <w:spacing w:after="0"/>
              <w:rPr>
                <w:lang w:eastAsia="zh-CN"/>
              </w:rPr>
            </w:pPr>
            <w:r>
              <w:rPr>
                <w:rFonts w:hint="eastAsia"/>
                <w:lang w:eastAsia="zh-CN"/>
              </w:rPr>
              <w:t>S</w:t>
            </w:r>
            <w:r>
              <w:rPr>
                <w:lang w:eastAsia="zh-CN"/>
              </w:rPr>
              <w:t xml:space="preserve">SB_RP threshold should be -118.5dB/SCS rather than -121.5dB/SCS </w:t>
            </w:r>
            <w:r w:rsidR="002F750B">
              <w:rPr>
                <w:lang w:eastAsia="zh-CN"/>
              </w:rPr>
              <w:t xml:space="preserve">for test config 3 </w:t>
            </w:r>
            <w:r>
              <w:rPr>
                <w:lang w:eastAsia="zh-CN"/>
              </w:rPr>
              <w:t xml:space="preserve">according to 38.133 </w:t>
            </w:r>
            <w:r w:rsidRPr="001F7B3B">
              <w:rPr>
                <w:lang w:eastAsia="zh-CN"/>
              </w:rPr>
              <w:t>Table B.2.3-1</w:t>
            </w:r>
            <w:r>
              <w:rPr>
                <w:lang w:eastAsia="zh-CN"/>
              </w:rPr>
              <w:t>.</w:t>
            </w:r>
          </w:p>
          <w:p w:rsidR="001F7B3B" w:rsidRPr="009B4AA7" w:rsidRDefault="001F7B3B" w:rsidP="00BA3EA8">
            <w:pPr>
              <w:pStyle w:val="CRCoverPage"/>
              <w:numPr>
                <w:ilvl w:val="1"/>
                <w:numId w:val="14"/>
              </w:numPr>
              <w:spacing w:after="0"/>
              <w:rPr>
                <w:lang w:eastAsia="zh-CN"/>
              </w:rPr>
            </w:pPr>
            <w:r>
              <w:rPr>
                <w:lang w:eastAsia="zh-CN"/>
              </w:rPr>
              <w:t xml:space="preserve">Minimum Io threshold should be -117.5dBm/15kHz according to 38.133 </w:t>
            </w:r>
            <w:r w:rsidRPr="001F7B3B">
              <w:rPr>
                <w:lang w:eastAsia="zh-CN"/>
              </w:rPr>
              <w:t>Table 10.1.9.1.1-1</w:t>
            </w:r>
            <w:r>
              <w:rPr>
                <w:lang w:eastAsia="zh-CN"/>
              </w:rPr>
              <w:t>;</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762BD6" w:rsidRDefault="00762BD6" w:rsidP="00562EAE">
            <w:pPr>
              <w:pStyle w:val="CRCoverPage"/>
              <w:numPr>
                <w:ilvl w:val="0"/>
                <w:numId w:val="15"/>
              </w:numPr>
              <w:spacing w:after="0"/>
              <w:rPr>
                <w:lang w:eastAsia="ja-JP"/>
              </w:rPr>
            </w:pPr>
            <w:r>
              <w:rPr>
                <w:lang w:eastAsia="zh-CN"/>
              </w:rPr>
              <w:t xml:space="preserve">TT analysis for </w:t>
            </w:r>
            <w:proofErr w:type="spellStart"/>
            <w:r>
              <w:rPr>
                <w:lang w:eastAsia="zh-CN"/>
              </w:rPr>
              <w:t>RedCap</w:t>
            </w:r>
            <w:proofErr w:type="spellEnd"/>
            <w:r>
              <w:rPr>
                <w:lang w:eastAsia="zh-CN"/>
              </w:rPr>
              <w:t xml:space="preserve"> RRM TC 16.7.</w:t>
            </w:r>
            <w:r w:rsidR="002F750B">
              <w:rPr>
                <w:lang w:eastAsia="zh-CN"/>
              </w:rPr>
              <w:t>3</w:t>
            </w:r>
            <w:r>
              <w:rPr>
                <w:lang w:eastAsia="zh-CN"/>
              </w:rPr>
              <w:t>.</w:t>
            </w:r>
            <w:r w:rsidR="00250E3D">
              <w:rPr>
                <w:lang w:eastAsia="zh-CN"/>
              </w:rPr>
              <w:t>4.1</w:t>
            </w:r>
            <w:r>
              <w:rPr>
                <w:lang w:eastAsia="zh-CN"/>
              </w:rPr>
              <w:t xml:space="preserve"> is added to the </w:t>
            </w:r>
            <w:proofErr w:type="spellStart"/>
            <w:r>
              <w:rPr>
                <w:lang w:eastAsia="zh-CN"/>
              </w:rPr>
              <w:t>attachement</w:t>
            </w:r>
            <w:proofErr w:type="spellEnd"/>
            <w:r>
              <w:rPr>
                <w:lang w:eastAsia="zh-CN"/>
              </w:rPr>
              <w:t xml:space="preserve"> of TS 38.903</w:t>
            </w:r>
            <w:r w:rsidR="00FE4205">
              <w:rPr>
                <w:lang w:eastAsia="zh-CN"/>
              </w:rPr>
              <w:t>.</w:t>
            </w:r>
          </w:p>
          <w:p w:rsidR="008D45B4" w:rsidRPr="00A31ABC" w:rsidRDefault="008D45B4" w:rsidP="00762BD6">
            <w:pPr>
              <w:pStyle w:val="CRCoverPage"/>
              <w:numPr>
                <w:ilvl w:val="0"/>
                <w:numId w:val="15"/>
              </w:numPr>
              <w:spacing w:after="0"/>
              <w:rPr>
                <w:lang w:eastAsia="ja-JP"/>
              </w:rPr>
            </w:pPr>
            <w:r>
              <w:rPr>
                <w:lang w:eastAsia="zh-CN"/>
              </w:rPr>
              <w:t>Existing TT analysis for R15 legacy SS-</w:t>
            </w:r>
            <w:r w:rsidR="002F750B">
              <w:rPr>
                <w:lang w:eastAsia="zh-CN"/>
              </w:rPr>
              <w:t>SINR</w:t>
            </w:r>
            <w:r>
              <w:rPr>
                <w:lang w:eastAsia="zh-CN"/>
              </w:rPr>
              <w:t xml:space="preserve"> inter-frequency absolute accuracy TCs is updated.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762BD6" w:rsidP="00653DEF">
            <w:pPr>
              <w:pStyle w:val="CRCoverPage"/>
              <w:spacing w:after="0"/>
              <w:ind w:left="100"/>
              <w:rPr>
                <w:noProof/>
                <w:lang w:eastAsia="zh-CN"/>
              </w:rPr>
            </w:pPr>
            <w:r>
              <w:rPr>
                <w:noProof/>
                <w:lang w:eastAsia="zh-CN"/>
              </w:rPr>
              <w:t>Workplan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762BD6" w:rsidP="00895DFD">
            <w:pPr>
              <w:pStyle w:val="CRCoverPage"/>
              <w:spacing w:after="0"/>
              <w:ind w:left="100"/>
              <w:rPr>
                <w:noProof/>
                <w:lang w:eastAsia="zh-CN"/>
              </w:rPr>
            </w:pPr>
            <w:r>
              <w:rPr>
                <w:rFonts w:hint="eastAsia"/>
                <w:noProof/>
                <w:lang w:eastAsia="zh-CN"/>
              </w:rPr>
              <w:t>8</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E21E1B"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E21E1B"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762BD6">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 xml:space="preserve">TS </w:t>
            </w:r>
            <w:r w:rsidR="00762BD6">
              <w:rPr>
                <w:noProof/>
              </w:rPr>
              <w:t>38.533</w:t>
            </w:r>
          </w:p>
        </w:tc>
      </w:tr>
      <w:tr w:rsidR="00E21E1B"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DC4B88" w:rsidP="00FF4485">
            <w:pPr>
              <w:pStyle w:val="CRCoverPage"/>
              <w:spacing w:after="0"/>
              <w:rPr>
                <w:b/>
                <w:noProof/>
                <w:lang w:eastAsia="zh-CN"/>
              </w:rPr>
            </w:pPr>
            <w:r w:rsidRPr="00DC4B88">
              <w:rPr>
                <w:rFonts w:hint="eastAsia"/>
                <w:b/>
                <w:noProof/>
                <w:highlight w:val="yellow"/>
                <w:lang w:eastAsia="zh-CN"/>
              </w:rPr>
              <w:t>1</w:t>
            </w:r>
            <w:r w:rsidRPr="00DC4B88">
              <w:rPr>
                <w:b/>
                <w:noProof/>
                <w:highlight w:val="yellow"/>
                <w:vertAlign w:val="superscript"/>
                <w:lang w:eastAsia="zh-CN"/>
              </w:rPr>
              <w:t>st</w:t>
            </w:r>
            <w:r w:rsidRPr="00DC4B88">
              <w:rPr>
                <w:b/>
                <w:noProof/>
                <w:highlight w:val="yellow"/>
                <w:lang w:eastAsia="zh-CN"/>
              </w:rPr>
              <w:t xml:space="preserve"> revision:</w:t>
            </w:r>
          </w:p>
          <w:p w:rsidR="00DC4B88" w:rsidRPr="00DC4B88" w:rsidRDefault="00DC4B88" w:rsidP="00FF4485">
            <w:pPr>
              <w:pStyle w:val="CRCoverPage"/>
              <w:spacing w:after="0"/>
              <w:rPr>
                <w:noProof/>
                <w:lang w:eastAsia="zh-CN"/>
              </w:rPr>
            </w:pPr>
            <w:r w:rsidRPr="00DC4B88">
              <w:rPr>
                <w:rFonts w:hint="eastAsia"/>
                <w:noProof/>
                <w:lang w:eastAsia="zh-CN"/>
              </w:rPr>
              <w:t>.</w:t>
            </w:r>
            <w:r w:rsidRPr="00DC4B88">
              <w:rPr>
                <w:noProof/>
                <w:lang w:eastAsia="zh-CN"/>
              </w:rPr>
              <w:t>xlsx file is updated based the comments received during reviewing:</w:t>
            </w:r>
          </w:p>
          <w:p w:rsidR="00DC4B88" w:rsidRPr="001E6198" w:rsidRDefault="00DC4B88" w:rsidP="00DC4B88">
            <w:pPr>
              <w:pStyle w:val="CRCoverPage"/>
              <w:numPr>
                <w:ilvl w:val="1"/>
                <w:numId w:val="14"/>
              </w:numPr>
              <w:spacing w:after="0"/>
              <w:rPr>
                <w:rFonts w:hint="eastAsia"/>
                <w:b/>
                <w:noProof/>
                <w:lang w:eastAsia="zh-CN"/>
              </w:rPr>
            </w:pPr>
            <w:r w:rsidRPr="00DC4B88">
              <w:rPr>
                <w:noProof/>
                <w:lang w:eastAsia="zh-CN"/>
              </w:rPr>
              <w:t>Redundant highlight is removed.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8D45B4" w:rsidRDefault="008D45B4" w:rsidP="008D45B4">
      <w:pPr>
        <w:rPr>
          <w:lang w:eastAsia="zh-CN"/>
        </w:rPr>
      </w:pPr>
      <w:r>
        <w:rPr>
          <w:lang w:eastAsia="zh-CN"/>
        </w:rPr>
        <w:t xml:space="preserve">Remove the following .zip file from the </w:t>
      </w:r>
      <w:proofErr w:type="spellStart"/>
      <w:r>
        <w:rPr>
          <w:lang w:eastAsia="zh-CN"/>
        </w:rPr>
        <w:t>attachements</w:t>
      </w:r>
      <w:proofErr w:type="spellEnd"/>
      <w:r>
        <w:rPr>
          <w:lang w:eastAsia="zh-CN"/>
        </w:rPr>
        <w:t xml:space="preserve"> of TS 38.903:</w:t>
      </w:r>
    </w:p>
    <w:p w:rsidR="008D45B4" w:rsidRDefault="008D45B4" w:rsidP="00762BD6">
      <w:pPr>
        <w:rPr>
          <w:lang w:eastAsia="zh-CN"/>
        </w:rPr>
      </w:pPr>
      <w:r>
        <w:rPr>
          <w:lang w:eastAsia="zh-CN"/>
        </w:rPr>
        <w:t>“</w:t>
      </w:r>
      <w:r w:rsidR="002F750B" w:rsidRPr="009709C5">
        <w:t>38.533 4.7.3.2.1+6.7.3.2.1 TT.zip</w:t>
      </w:r>
      <w:r>
        <w:rPr>
          <w:lang w:eastAsia="zh-CN"/>
        </w:rPr>
        <w:t>”</w:t>
      </w:r>
    </w:p>
    <w:p w:rsidR="00762BD6" w:rsidRDefault="00762BD6" w:rsidP="00762BD6">
      <w:pPr>
        <w:rPr>
          <w:lang w:eastAsia="zh-CN"/>
        </w:rPr>
      </w:pPr>
      <w:r>
        <w:rPr>
          <w:rFonts w:hint="eastAsia"/>
          <w:lang w:eastAsia="zh-CN"/>
        </w:rPr>
        <w:t>A</w:t>
      </w:r>
      <w:r>
        <w:rPr>
          <w:lang w:eastAsia="zh-CN"/>
        </w:rPr>
        <w:t xml:space="preserve">dd the following .zip file to the </w:t>
      </w:r>
      <w:proofErr w:type="spellStart"/>
      <w:r>
        <w:rPr>
          <w:lang w:eastAsia="zh-CN"/>
        </w:rPr>
        <w:t>attachements</w:t>
      </w:r>
      <w:proofErr w:type="spellEnd"/>
      <w:r>
        <w:rPr>
          <w:lang w:eastAsia="zh-CN"/>
        </w:rPr>
        <w:t xml:space="preserve"> of TS 38.903:</w:t>
      </w:r>
    </w:p>
    <w:p w:rsidR="00762BD6" w:rsidRPr="00762BD6" w:rsidRDefault="00762BD6" w:rsidP="00762BD6">
      <w:pPr>
        <w:rPr>
          <w:lang w:eastAsia="zh-CN"/>
        </w:rPr>
      </w:pPr>
      <w:r>
        <w:rPr>
          <w:lang w:eastAsia="zh-CN"/>
        </w:rPr>
        <w:t>“</w:t>
      </w:r>
      <w:r w:rsidR="002F750B" w:rsidRPr="009709C5">
        <w:t>38.533 4.7.3.2.1+6.7.3.2.1</w:t>
      </w:r>
      <w:r w:rsidR="002F750B">
        <w:t>+</w:t>
      </w:r>
      <w:r w:rsidR="000B2ECB">
        <w:t>16.7.3.4.1</w:t>
      </w:r>
      <w:r w:rsidR="002F750B" w:rsidRPr="009709C5">
        <w:t xml:space="preserve"> TT.zip</w:t>
      </w:r>
      <w:r>
        <w:rPr>
          <w:lang w:eastAsia="zh-CN"/>
        </w:rPr>
        <w:t>”</w:t>
      </w:r>
    </w:p>
    <w:p w:rsidR="00FF256F" w:rsidRDefault="00CC2B78" w:rsidP="00C9763B">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sectPr w:rsidR="00FF256F" w:rsidSect="00FE420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6724" w:rsidRDefault="00E96724">
      <w:r>
        <w:separator/>
      </w:r>
    </w:p>
  </w:endnote>
  <w:endnote w:type="continuationSeparator" w:id="0">
    <w:p w:rsidR="00E96724" w:rsidRDefault="00E96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6724" w:rsidRDefault="00E96724">
      <w:r>
        <w:separator/>
      </w:r>
    </w:p>
  </w:footnote>
  <w:footnote w:type="continuationSeparator" w:id="0">
    <w:p w:rsidR="00E96724" w:rsidRDefault="00E967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33A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37E8"/>
    <w:rsid w:val="00095207"/>
    <w:rsid w:val="000979E3"/>
    <w:rsid w:val="000A6394"/>
    <w:rsid w:val="000B2ECB"/>
    <w:rsid w:val="000B3D71"/>
    <w:rsid w:val="000B6AC4"/>
    <w:rsid w:val="000B7FED"/>
    <w:rsid w:val="000C038A"/>
    <w:rsid w:val="000C1021"/>
    <w:rsid w:val="000C3355"/>
    <w:rsid w:val="000C6598"/>
    <w:rsid w:val="000D307F"/>
    <w:rsid w:val="000D44B3"/>
    <w:rsid w:val="000D5EEC"/>
    <w:rsid w:val="000E28B5"/>
    <w:rsid w:val="000F012B"/>
    <w:rsid w:val="000F162E"/>
    <w:rsid w:val="00102F75"/>
    <w:rsid w:val="00105FA2"/>
    <w:rsid w:val="001130D4"/>
    <w:rsid w:val="00113A77"/>
    <w:rsid w:val="00117731"/>
    <w:rsid w:val="0012289C"/>
    <w:rsid w:val="001328C6"/>
    <w:rsid w:val="001410D6"/>
    <w:rsid w:val="00141A6E"/>
    <w:rsid w:val="00142AFF"/>
    <w:rsid w:val="00144DDC"/>
    <w:rsid w:val="00145D43"/>
    <w:rsid w:val="00154A77"/>
    <w:rsid w:val="00157ABE"/>
    <w:rsid w:val="00160605"/>
    <w:rsid w:val="00163AF9"/>
    <w:rsid w:val="00163C39"/>
    <w:rsid w:val="001653DE"/>
    <w:rsid w:val="00170EC7"/>
    <w:rsid w:val="001735A3"/>
    <w:rsid w:val="00187FD8"/>
    <w:rsid w:val="0019120B"/>
    <w:rsid w:val="00192C46"/>
    <w:rsid w:val="00194F53"/>
    <w:rsid w:val="001A08B3"/>
    <w:rsid w:val="001A4606"/>
    <w:rsid w:val="001A7B60"/>
    <w:rsid w:val="001B2559"/>
    <w:rsid w:val="001B2FA0"/>
    <w:rsid w:val="001B460E"/>
    <w:rsid w:val="001B52F0"/>
    <w:rsid w:val="001B7A65"/>
    <w:rsid w:val="001C0861"/>
    <w:rsid w:val="001D152D"/>
    <w:rsid w:val="001D3E4D"/>
    <w:rsid w:val="001D4AD5"/>
    <w:rsid w:val="001E2D63"/>
    <w:rsid w:val="001E41F3"/>
    <w:rsid w:val="001E6198"/>
    <w:rsid w:val="001E6546"/>
    <w:rsid w:val="001E6674"/>
    <w:rsid w:val="001F2A7E"/>
    <w:rsid w:val="001F7B3B"/>
    <w:rsid w:val="002006D8"/>
    <w:rsid w:val="002029B0"/>
    <w:rsid w:val="00203FB5"/>
    <w:rsid w:val="00206F5B"/>
    <w:rsid w:val="0021556A"/>
    <w:rsid w:val="00225FFB"/>
    <w:rsid w:val="0022667B"/>
    <w:rsid w:val="00231937"/>
    <w:rsid w:val="00231C83"/>
    <w:rsid w:val="002320E5"/>
    <w:rsid w:val="002405B6"/>
    <w:rsid w:val="002449A6"/>
    <w:rsid w:val="002506F5"/>
    <w:rsid w:val="00250E3D"/>
    <w:rsid w:val="00253363"/>
    <w:rsid w:val="0026004D"/>
    <w:rsid w:val="002611CD"/>
    <w:rsid w:val="0026311F"/>
    <w:rsid w:val="002640DD"/>
    <w:rsid w:val="00264F53"/>
    <w:rsid w:val="00265F06"/>
    <w:rsid w:val="002745D1"/>
    <w:rsid w:val="00275D12"/>
    <w:rsid w:val="00284FEB"/>
    <w:rsid w:val="00286010"/>
    <w:rsid w:val="002860C4"/>
    <w:rsid w:val="0029262F"/>
    <w:rsid w:val="00293501"/>
    <w:rsid w:val="00293E99"/>
    <w:rsid w:val="002A1A29"/>
    <w:rsid w:val="002A3975"/>
    <w:rsid w:val="002A6414"/>
    <w:rsid w:val="002A670F"/>
    <w:rsid w:val="002B417F"/>
    <w:rsid w:val="002B5741"/>
    <w:rsid w:val="002C32A2"/>
    <w:rsid w:val="002C496F"/>
    <w:rsid w:val="002C5B7C"/>
    <w:rsid w:val="002D0006"/>
    <w:rsid w:val="002E472E"/>
    <w:rsid w:val="002F24A5"/>
    <w:rsid w:val="002F402D"/>
    <w:rsid w:val="002F750B"/>
    <w:rsid w:val="00303A77"/>
    <w:rsid w:val="00304285"/>
    <w:rsid w:val="00305409"/>
    <w:rsid w:val="003164C3"/>
    <w:rsid w:val="00321439"/>
    <w:rsid w:val="00325705"/>
    <w:rsid w:val="00325A96"/>
    <w:rsid w:val="00333E9C"/>
    <w:rsid w:val="003367D4"/>
    <w:rsid w:val="0034143F"/>
    <w:rsid w:val="00345BC6"/>
    <w:rsid w:val="00346F2E"/>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85528"/>
    <w:rsid w:val="00386C7B"/>
    <w:rsid w:val="003916B4"/>
    <w:rsid w:val="00394E86"/>
    <w:rsid w:val="003A47B1"/>
    <w:rsid w:val="003B2FA5"/>
    <w:rsid w:val="003B7AFD"/>
    <w:rsid w:val="003C05ED"/>
    <w:rsid w:val="003C0751"/>
    <w:rsid w:val="003D1485"/>
    <w:rsid w:val="003D37A8"/>
    <w:rsid w:val="003D4A19"/>
    <w:rsid w:val="003D4BD1"/>
    <w:rsid w:val="003D5172"/>
    <w:rsid w:val="003D684A"/>
    <w:rsid w:val="003D77EE"/>
    <w:rsid w:val="003E1A36"/>
    <w:rsid w:val="003E29CA"/>
    <w:rsid w:val="00400CE2"/>
    <w:rsid w:val="00401679"/>
    <w:rsid w:val="00402E4C"/>
    <w:rsid w:val="00410371"/>
    <w:rsid w:val="00416D55"/>
    <w:rsid w:val="00420052"/>
    <w:rsid w:val="004242F1"/>
    <w:rsid w:val="00427C76"/>
    <w:rsid w:val="00436291"/>
    <w:rsid w:val="00443123"/>
    <w:rsid w:val="00464B22"/>
    <w:rsid w:val="00480C3D"/>
    <w:rsid w:val="0048152D"/>
    <w:rsid w:val="00484BE9"/>
    <w:rsid w:val="00491A80"/>
    <w:rsid w:val="004926A2"/>
    <w:rsid w:val="004962A8"/>
    <w:rsid w:val="004A220A"/>
    <w:rsid w:val="004B6434"/>
    <w:rsid w:val="004B75B7"/>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5BC9"/>
    <w:rsid w:val="005267EC"/>
    <w:rsid w:val="0053118E"/>
    <w:rsid w:val="00533226"/>
    <w:rsid w:val="00536FC2"/>
    <w:rsid w:val="00542801"/>
    <w:rsid w:val="00547111"/>
    <w:rsid w:val="0055373E"/>
    <w:rsid w:val="0056252E"/>
    <w:rsid w:val="00562EAE"/>
    <w:rsid w:val="00566203"/>
    <w:rsid w:val="00567140"/>
    <w:rsid w:val="0057503A"/>
    <w:rsid w:val="00584FC5"/>
    <w:rsid w:val="00587CC8"/>
    <w:rsid w:val="00592D74"/>
    <w:rsid w:val="00596E0E"/>
    <w:rsid w:val="005A3CEF"/>
    <w:rsid w:val="005A5C18"/>
    <w:rsid w:val="005B41CA"/>
    <w:rsid w:val="005C240D"/>
    <w:rsid w:val="005D0C50"/>
    <w:rsid w:val="005D179A"/>
    <w:rsid w:val="005D1870"/>
    <w:rsid w:val="005D1A84"/>
    <w:rsid w:val="005D4CB0"/>
    <w:rsid w:val="005D5C58"/>
    <w:rsid w:val="005E2C44"/>
    <w:rsid w:val="005E2DD0"/>
    <w:rsid w:val="005E6649"/>
    <w:rsid w:val="005F40A9"/>
    <w:rsid w:val="005F6D86"/>
    <w:rsid w:val="005F7895"/>
    <w:rsid w:val="0060364E"/>
    <w:rsid w:val="00605516"/>
    <w:rsid w:val="00607F8F"/>
    <w:rsid w:val="00614149"/>
    <w:rsid w:val="006141D7"/>
    <w:rsid w:val="00621188"/>
    <w:rsid w:val="0062316D"/>
    <w:rsid w:val="006257ED"/>
    <w:rsid w:val="00630D55"/>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D7A45"/>
    <w:rsid w:val="006E21FB"/>
    <w:rsid w:val="006E4355"/>
    <w:rsid w:val="006E7972"/>
    <w:rsid w:val="007048C4"/>
    <w:rsid w:val="00720921"/>
    <w:rsid w:val="007240E9"/>
    <w:rsid w:val="007243DD"/>
    <w:rsid w:val="00725B8F"/>
    <w:rsid w:val="00727EBB"/>
    <w:rsid w:val="007352F6"/>
    <w:rsid w:val="007360A9"/>
    <w:rsid w:val="007378F7"/>
    <w:rsid w:val="00737FB9"/>
    <w:rsid w:val="00742DC8"/>
    <w:rsid w:val="00760A2F"/>
    <w:rsid w:val="00762BD6"/>
    <w:rsid w:val="007674AA"/>
    <w:rsid w:val="00770E7A"/>
    <w:rsid w:val="0077519A"/>
    <w:rsid w:val="0077731F"/>
    <w:rsid w:val="00782AB2"/>
    <w:rsid w:val="00792342"/>
    <w:rsid w:val="00793C4D"/>
    <w:rsid w:val="007977A8"/>
    <w:rsid w:val="007A1A30"/>
    <w:rsid w:val="007A3510"/>
    <w:rsid w:val="007A5D46"/>
    <w:rsid w:val="007A5DDA"/>
    <w:rsid w:val="007A7235"/>
    <w:rsid w:val="007B08BD"/>
    <w:rsid w:val="007B512A"/>
    <w:rsid w:val="007B550D"/>
    <w:rsid w:val="007B690E"/>
    <w:rsid w:val="007B6DCA"/>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0D5"/>
    <w:rsid w:val="008279FA"/>
    <w:rsid w:val="00841A46"/>
    <w:rsid w:val="00842D23"/>
    <w:rsid w:val="00850649"/>
    <w:rsid w:val="008626E7"/>
    <w:rsid w:val="008656AF"/>
    <w:rsid w:val="0087078B"/>
    <w:rsid w:val="00870EE7"/>
    <w:rsid w:val="0087181F"/>
    <w:rsid w:val="00872457"/>
    <w:rsid w:val="00875548"/>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D45B4"/>
    <w:rsid w:val="008D7330"/>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C0DB6"/>
    <w:rsid w:val="00AC5820"/>
    <w:rsid w:val="00AC740B"/>
    <w:rsid w:val="00AD114F"/>
    <w:rsid w:val="00AD1CD8"/>
    <w:rsid w:val="00AE0EFA"/>
    <w:rsid w:val="00AE4F3C"/>
    <w:rsid w:val="00AF1605"/>
    <w:rsid w:val="00AF75A9"/>
    <w:rsid w:val="00B01DBE"/>
    <w:rsid w:val="00B04ED6"/>
    <w:rsid w:val="00B05C20"/>
    <w:rsid w:val="00B14E91"/>
    <w:rsid w:val="00B16956"/>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A8"/>
    <w:rsid w:val="00BA3EC5"/>
    <w:rsid w:val="00BA51D9"/>
    <w:rsid w:val="00BA64C1"/>
    <w:rsid w:val="00BB3E37"/>
    <w:rsid w:val="00BB5DFC"/>
    <w:rsid w:val="00BB6D7E"/>
    <w:rsid w:val="00BC24C5"/>
    <w:rsid w:val="00BC2D94"/>
    <w:rsid w:val="00BC3368"/>
    <w:rsid w:val="00BD279D"/>
    <w:rsid w:val="00BD6BB8"/>
    <w:rsid w:val="00BE21A9"/>
    <w:rsid w:val="00BE4C28"/>
    <w:rsid w:val="00C0049E"/>
    <w:rsid w:val="00C0233D"/>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63B"/>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152C"/>
    <w:rsid w:val="00D24991"/>
    <w:rsid w:val="00D359E4"/>
    <w:rsid w:val="00D40D6F"/>
    <w:rsid w:val="00D41CA3"/>
    <w:rsid w:val="00D42BE1"/>
    <w:rsid w:val="00D465DD"/>
    <w:rsid w:val="00D47664"/>
    <w:rsid w:val="00D50255"/>
    <w:rsid w:val="00D5783F"/>
    <w:rsid w:val="00D5796F"/>
    <w:rsid w:val="00D638CC"/>
    <w:rsid w:val="00D6498A"/>
    <w:rsid w:val="00D66520"/>
    <w:rsid w:val="00D702DF"/>
    <w:rsid w:val="00D76D96"/>
    <w:rsid w:val="00D812C1"/>
    <w:rsid w:val="00D82521"/>
    <w:rsid w:val="00D9330F"/>
    <w:rsid w:val="00D97578"/>
    <w:rsid w:val="00DA103F"/>
    <w:rsid w:val="00DB0829"/>
    <w:rsid w:val="00DB0E8C"/>
    <w:rsid w:val="00DB22C9"/>
    <w:rsid w:val="00DB32FF"/>
    <w:rsid w:val="00DB4FD0"/>
    <w:rsid w:val="00DB6060"/>
    <w:rsid w:val="00DC4B88"/>
    <w:rsid w:val="00DD2363"/>
    <w:rsid w:val="00DD5491"/>
    <w:rsid w:val="00DD5E57"/>
    <w:rsid w:val="00DE0E48"/>
    <w:rsid w:val="00DE1590"/>
    <w:rsid w:val="00DE2F10"/>
    <w:rsid w:val="00DE34CF"/>
    <w:rsid w:val="00DE42DB"/>
    <w:rsid w:val="00DE6A82"/>
    <w:rsid w:val="00E0303E"/>
    <w:rsid w:val="00E07DB8"/>
    <w:rsid w:val="00E13F3D"/>
    <w:rsid w:val="00E21E1B"/>
    <w:rsid w:val="00E26D3B"/>
    <w:rsid w:val="00E34898"/>
    <w:rsid w:val="00E356B0"/>
    <w:rsid w:val="00E3620F"/>
    <w:rsid w:val="00E45791"/>
    <w:rsid w:val="00E561CF"/>
    <w:rsid w:val="00E56C5A"/>
    <w:rsid w:val="00E57A1C"/>
    <w:rsid w:val="00E62255"/>
    <w:rsid w:val="00E62713"/>
    <w:rsid w:val="00E62E54"/>
    <w:rsid w:val="00E70236"/>
    <w:rsid w:val="00E71635"/>
    <w:rsid w:val="00E71D8E"/>
    <w:rsid w:val="00E7474D"/>
    <w:rsid w:val="00E80B68"/>
    <w:rsid w:val="00E83243"/>
    <w:rsid w:val="00E85504"/>
    <w:rsid w:val="00E868B6"/>
    <w:rsid w:val="00E8761F"/>
    <w:rsid w:val="00E905A5"/>
    <w:rsid w:val="00E96724"/>
    <w:rsid w:val="00EA652A"/>
    <w:rsid w:val="00EB09B7"/>
    <w:rsid w:val="00EC168E"/>
    <w:rsid w:val="00EC272F"/>
    <w:rsid w:val="00EC4626"/>
    <w:rsid w:val="00EC7678"/>
    <w:rsid w:val="00ED1008"/>
    <w:rsid w:val="00ED505B"/>
    <w:rsid w:val="00ED5CE0"/>
    <w:rsid w:val="00ED5ED3"/>
    <w:rsid w:val="00EE7D7C"/>
    <w:rsid w:val="00EF6C0D"/>
    <w:rsid w:val="00EF7377"/>
    <w:rsid w:val="00F063C3"/>
    <w:rsid w:val="00F1294D"/>
    <w:rsid w:val="00F136CE"/>
    <w:rsid w:val="00F14025"/>
    <w:rsid w:val="00F25D98"/>
    <w:rsid w:val="00F300FB"/>
    <w:rsid w:val="00F35433"/>
    <w:rsid w:val="00F35E05"/>
    <w:rsid w:val="00F36F42"/>
    <w:rsid w:val="00F4023B"/>
    <w:rsid w:val="00F41331"/>
    <w:rsid w:val="00F421B7"/>
    <w:rsid w:val="00F52045"/>
    <w:rsid w:val="00F53C0F"/>
    <w:rsid w:val="00F55866"/>
    <w:rsid w:val="00F56148"/>
    <w:rsid w:val="00F61EF8"/>
    <w:rsid w:val="00F671BC"/>
    <w:rsid w:val="00F67B60"/>
    <w:rsid w:val="00F70CC7"/>
    <w:rsid w:val="00F72A68"/>
    <w:rsid w:val="00F74C8F"/>
    <w:rsid w:val="00F77295"/>
    <w:rsid w:val="00F840BC"/>
    <w:rsid w:val="00F84A6D"/>
    <w:rsid w:val="00F92EF5"/>
    <w:rsid w:val="00F9439F"/>
    <w:rsid w:val="00FA0947"/>
    <w:rsid w:val="00FB2B3F"/>
    <w:rsid w:val="00FB336E"/>
    <w:rsid w:val="00FB3473"/>
    <w:rsid w:val="00FB387D"/>
    <w:rsid w:val="00FB5E84"/>
    <w:rsid w:val="00FB6386"/>
    <w:rsid w:val="00FC65C8"/>
    <w:rsid w:val="00FD1760"/>
    <w:rsid w:val="00FD45EF"/>
    <w:rsid w:val="00FE4205"/>
    <w:rsid w:val="00FE5C8B"/>
    <w:rsid w:val="00FE696D"/>
    <w:rsid w:val="00FF256F"/>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14A3D"/>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D5E2C-8764-4A03-B2BA-4F8514A34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633</TotalTime>
  <Pages>2</Pages>
  <Words>445</Words>
  <Characters>2537</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96</cp:revision>
  <cp:lastPrinted>1899-12-31T23:00:00Z</cp:lastPrinted>
  <dcterms:created xsi:type="dcterms:W3CDTF">2022-08-22T02:54:00Z</dcterms:created>
  <dcterms:modified xsi:type="dcterms:W3CDTF">2024-02-26T16:40:00Z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(3)kj4H+UdzqWmY/N0q6V7FHmn+PSGn8AFLsjnbhemCqdQQEDLwTpss4VSWa8rzXkGA+zytPxP3
iHGGO/tyTiQx2BuG9sYAXcjsG5XHMMGPZOJZdeM6i3wgkNVz1+mODO2rPXu3g/1i+PvXBa0d
abK08hGG1oYZu+Zxyfpks8aeW7oNCoa9Hd7Pj8XloYhBWfhkLKJIcAb1zaK8UfyH7oWB7z4X
uPb5Y12VhFIFWV2Rci</vt:lpwstr>
  </property>
  <property fmtid="{D5CDD505-2E9C-101B-9397-08002B2CF9AE}" pid="22" name="_2015_ms_pID_7253431">
    <vt:lpwstr>sY7cMmRhjn3bzC68KEkBsEwKC9cQydlx9BV4ExCP9/cLOm+ek+TPGo
XWl6YeE1HxeG0RnSK7n8G7bGUkEE7vFj40Bxjvzbw0RFk11BwhcFs56t9PiIZ49jf4kIHGOC
hsDTwu0dohf4jd/UKYmLa4P3DMV/+K8z8CIopvpT0Q2fpb9Lz3SL4X0TsBlhe91ze13pwVt+
dKNge6etKUJ0I8j2Mf5JwcQ9YKReQmczWPql</vt:lpwstr>
  </property>
  <property fmtid="{D5CDD505-2E9C-101B-9397-08002B2CF9AE}" pid="23" name="_2015_ms_pID_7253432">
    <vt:lpwstr>8Q==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1708965567</vt:lpwstr>
  </property>
</Properties>
</file>