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1647E3">
        <w:rPr>
          <w:b/>
          <w:i/>
          <w:noProof/>
          <w:sz w:val="28"/>
        </w:rPr>
        <w:t>0745</w:t>
      </w:r>
      <w:r w:rsidR="008A336F" w:rsidRPr="008A336F">
        <w:rPr>
          <w:rFonts w:hint="eastAsia"/>
          <w:b/>
          <w:i/>
          <w:noProof/>
          <w:sz w:val="28"/>
          <w:highlight w:val="yellow"/>
          <w:lang w:eastAsia="zh-CN"/>
        </w:rPr>
        <w:t>r</w:t>
      </w:r>
      <w:r w:rsidR="008A336F" w:rsidRPr="008A336F">
        <w:rPr>
          <w:b/>
          <w:i/>
          <w:noProof/>
          <w:sz w:val="28"/>
          <w:highlight w:val="yellow"/>
        </w:rPr>
        <w:t>1</w:t>
      </w:r>
      <w:bookmarkStart w:id="0" w:name="_GoBack"/>
      <w:bookmarkEnd w:id="0"/>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647E3" w:rsidP="003916B4">
            <w:pPr>
              <w:pStyle w:val="CRCoverPage"/>
              <w:spacing w:after="0"/>
              <w:jc w:val="center"/>
              <w:rPr>
                <w:noProof/>
              </w:rPr>
            </w:pPr>
            <w:r>
              <w:rPr>
                <w:b/>
                <w:noProof/>
                <w:sz w:val="28"/>
              </w:rPr>
              <w:t>0668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62BD6" w:rsidP="002A6414">
            <w:pPr>
              <w:pStyle w:val="CRCoverPage"/>
              <w:spacing w:after="0"/>
              <w:ind w:left="100"/>
              <w:rPr>
                <w:noProof/>
              </w:rPr>
            </w:pPr>
            <w:r w:rsidRPr="00762BD6">
              <w:rPr>
                <w:noProof/>
              </w:rPr>
              <w:t>TT analysis for RedCap RRM test case 16.7.</w:t>
            </w:r>
            <w:r w:rsidR="005C6984">
              <w:rPr>
                <w:noProof/>
              </w:rPr>
              <w:t>3</w:t>
            </w:r>
            <w:r w:rsidRPr="00762BD6">
              <w:rPr>
                <w:noProof/>
              </w:rPr>
              <w:t>.3.</w:t>
            </w:r>
            <w:r w:rsidR="0075718B">
              <w:rPr>
                <w:noProof/>
              </w:rPr>
              <w:t>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C240D" w:rsidRPr="009B4AA7" w:rsidRDefault="00762BD6" w:rsidP="00D928F9">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5C6984">
              <w:rPr>
                <w:lang w:eastAsia="zh-CN"/>
              </w:rPr>
              <w:t>3</w:t>
            </w:r>
            <w:r>
              <w:rPr>
                <w:lang w:eastAsia="zh-CN"/>
              </w:rPr>
              <w:t>.3.</w:t>
            </w:r>
            <w:r w:rsidR="0075718B">
              <w:rPr>
                <w:lang w:eastAsia="zh-CN"/>
              </w:rPr>
              <w:t>2</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Pr="00A31ABC" w:rsidRDefault="00762BD6" w:rsidP="00D928F9">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w:t>
            </w:r>
            <w:r w:rsidR="005C6984">
              <w:rPr>
                <w:lang w:eastAsia="zh-CN"/>
              </w:rPr>
              <w:t>3</w:t>
            </w:r>
            <w:r>
              <w:rPr>
                <w:lang w:eastAsia="zh-CN"/>
              </w:rPr>
              <w:t>.3.</w:t>
            </w:r>
            <w:r w:rsidR="0075718B">
              <w:rPr>
                <w:lang w:eastAsia="zh-CN"/>
              </w:rPr>
              <w:t>2</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8A336F" w:rsidP="00FF4485">
            <w:pPr>
              <w:pStyle w:val="CRCoverPage"/>
              <w:spacing w:after="0"/>
              <w:rPr>
                <w:b/>
                <w:noProof/>
                <w:lang w:eastAsia="zh-CN"/>
              </w:rPr>
            </w:pPr>
            <w:r w:rsidRPr="008A336F">
              <w:rPr>
                <w:rFonts w:hint="eastAsia"/>
                <w:b/>
                <w:noProof/>
                <w:highlight w:val="yellow"/>
                <w:lang w:eastAsia="zh-CN"/>
              </w:rPr>
              <w:t>1</w:t>
            </w:r>
            <w:r w:rsidRPr="008A336F">
              <w:rPr>
                <w:b/>
                <w:noProof/>
                <w:highlight w:val="yellow"/>
                <w:vertAlign w:val="superscript"/>
                <w:lang w:eastAsia="zh-CN"/>
              </w:rPr>
              <w:t>st</w:t>
            </w:r>
            <w:r w:rsidRPr="008A336F">
              <w:rPr>
                <w:b/>
                <w:noProof/>
                <w:highlight w:val="yellow"/>
                <w:lang w:eastAsia="zh-CN"/>
              </w:rPr>
              <w:t xml:space="preserve"> revision:</w:t>
            </w:r>
          </w:p>
          <w:p w:rsidR="008A336F" w:rsidRPr="008A336F" w:rsidRDefault="008A336F" w:rsidP="00FF4485">
            <w:pPr>
              <w:pStyle w:val="CRCoverPage"/>
              <w:spacing w:after="0"/>
              <w:rPr>
                <w:noProof/>
                <w:lang w:eastAsia="zh-CN"/>
              </w:rPr>
            </w:pPr>
            <w:r>
              <w:rPr>
                <w:rFonts w:hint="eastAsia"/>
                <w:b/>
                <w:noProof/>
                <w:lang w:eastAsia="zh-CN"/>
              </w:rPr>
              <w:t>.</w:t>
            </w:r>
            <w:r w:rsidRPr="008A336F">
              <w:rPr>
                <w:noProof/>
                <w:lang w:eastAsia="zh-CN"/>
              </w:rPr>
              <w:t>docx file is updated based comments received during reviewing:</w:t>
            </w:r>
          </w:p>
          <w:p w:rsidR="008A336F" w:rsidRPr="001E6198" w:rsidRDefault="008A336F" w:rsidP="008A336F">
            <w:pPr>
              <w:pStyle w:val="CRCoverPage"/>
              <w:numPr>
                <w:ilvl w:val="1"/>
                <w:numId w:val="14"/>
              </w:numPr>
              <w:spacing w:after="0"/>
              <w:rPr>
                <w:rFonts w:hint="eastAsia"/>
                <w:b/>
                <w:noProof/>
                <w:lang w:eastAsia="zh-CN"/>
              </w:rPr>
            </w:pPr>
            <w:r w:rsidRPr="008A336F">
              <w:rPr>
                <w:noProof/>
                <w:lang w:eastAsia="zh-CN"/>
              </w:rPr>
              <w:t>Wrong reference is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Pr="00762BD6">
        <w:rPr>
          <w:lang w:eastAsia="zh-CN"/>
        </w:rPr>
        <w:t>38.533 16.7.</w:t>
      </w:r>
      <w:r w:rsidR="005C6984">
        <w:rPr>
          <w:lang w:eastAsia="zh-CN"/>
        </w:rPr>
        <w:t>3</w:t>
      </w:r>
      <w:r w:rsidRPr="00762BD6">
        <w:rPr>
          <w:lang w:eastAsia="zh-CN"/>
        </w:rPr>
        <w:t>.3.</w:t>
      </w:r>
      <w:r w:rsidR="0075718B">
        <w:rPr>
          <w:lang w:eastAsia="zh-CN"/>
        </w:rPr>
        <w:t>2</w:t>
      </w:r>
      <w:r w:rsidRPr="00762BD6">
        <w:rPr>
          <w:lang w:eastAsia="zh-CN"/>
        </w:rPr>
        <w:t xml:space="preserve"> TT</w:t>
      </w:r>
      <w:r>
        <w:rPr>
          <w:lang w:eastAsia="zh-CN"/>
        </w:rPr>
        <w:t>.zip”</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5AC" w:rsidRDefault="002955AC">
      <w:r>
        <w:separator/>
      </w:r>
    </w:p>
  </w:endnote>
  <w:endnote w:type="continuationSeparator" w:id="0">
    <w:p w:rsidR="002955AC" w:rsidRDefault="00295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5AC" w:rsidRDefault="002955AC">
      <w:r>
        <w:separator/>
      </w:r>
    </w:p>
  </w:footnote>
  <w:footnote w:type="continuationSeparator" w:id="0">
    <w:p w:rsidR="002955AC" w:rsidRDefault="00295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47E3"/>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955AC"/>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4668E"/>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1978"/>
    <w:rsid w:val="005A3CEF"/>
    <w:rsid w:val="005A5C18"/>
    <w:rsid w:val="005B41CA"/>
    <w:rsid w:val="005C240D"/>
    <w:rsid w:val="005C6984"/>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190B"/>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5718B"/>
    <w:rsid w:val="00760A2F"/>
    <w:rsid w:val="00762BD6"/>
    <w:rsid w:val="007674AA"/>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2F92"/>
    <w:rsid w:val="00895CB3"/>
    <w:rsid w:val="00895DFD"/>
    <w:rsid w:val="008A336F"/>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6956"/>
    <w:rsid w:val="00B16D77"/>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783F"/>
    <w:rsid w:val="00D5796F"/>
    <w:rsid w:val="00D638CC"/>
    <w:rsid w:val="00D6498A"/>
    <w:rsid w:val="00D66520"/>
    <w:rsid w:val="00D702DF"/>
    <w:rsid w:val="00D76D96"/>
    <w:rsid w:val="00D812C1"/>
    <w:rsid w:val="00D82521"/>
    <w:rsid w:val="00D928F9"/>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A256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51487-FBDA-40AC-B7B8-1AA59BE6E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600</TotalTime>
  <Pages>2</Pages>
  <Words>336</Words>
  <Characters>1918</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2022-08-22T02:54:00Z</dcterms:created>
  <dcterms:modified xsi:type="dcterms:W3CDTF">2024-02-26T16:36:00Z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(3)l9MGjLlS+j9Btx/EepVSHr9rStJSQioqCxcz3WvwGmZon93fHOPq9rRs4m3BdW4+1HnoUPLx
ZWhd1PKYunVd/73nWo+dZgkpFIkmpslw1ssFp7o1cdiLQyUAeafX9rGkXyAMjTlj2kh6gygC
lH5TyJ32PtCp9jf1kvvrxj+WjGM6ygreOJUgxMY+QPrNT3tADtEQL1izctv+METjjnLki6Ku
/6ZodGFCqIDoJTrOf9</vt:lpwstr>
  </property>
  <property fmtid="{D5CDD505-2E9C-101B-9397-08002B2CF9AE}" pid="22" name="_2015_ms_pID_7253431">
    <vt:lpwstr>DK/sNhTPLf9WLeFxex49ZGezPelwPF9+YjCnbH2npNoksiLxWGmRUN
kyxE6lxgWEvjSoczTua89ftrgxXjsj95v1wLeIk40FOfKeB7BPH1owAQYk6QYwtobPGN5clC
Ciys7lEI1wsOzszKp2MgYK2V+U12k/HdAXbkAMqt55oe09/c1AWWO01sBy76HYebuT5nkqQf
l+hfAGpWu7DWQkHmyepLF/xia2wqKnyg7CoM</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1708965288</vt:lpwstr>
  </property>
</Properties>
</file>