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B15C7" w14:textId="7E9B16B8" w:rsidR="00EE023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16F06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C16F06">
        <w:rPr>
          <w:b/>
          <w:i/>
          <w:sz w:val="28"/>
        </w:rPr>
        <w:t>415</w:t>
      </w:r>
      <w:r w:rsidR="00433876">
        <w:rPr>
          <w:b/>
          <w:i/>
          <w:sz w:val="28"/>
        </w:rPr>
        <w:t>50</w:t>
      </w:r>
    </w:p>
    <w:p w14:paraId="69DF3DD8" w14:textId="659A7FBC" w:rsidR="00EE0239" w:rsidRPr="00C16F06" w:rsidRDefault="00C16F06" w:rsidP="00C16F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Athens, Greece</w:t>
        </w:r>
      </w:fldSimple>
      <w:r>
        <w:rPr>
          <w:b/>
          <w:noProof/>
          <w:sz w:val="24"/>
        </w:rPr>
        <w:t>, 26</w:t>
      </w:r>
      <w:r w:rsidRPr="00B50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534D7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E0239" w14:paraId="285BD4E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47D68" w14:textId="77777777" w:rsidR="00EE023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EE0239" w14:paraId="04BF562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3E6" w14:textId="77777777" w:rsidR="00EE023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E0239" w14:paraId="249132E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B5A0491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76E110F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1CB646A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9D80C" w14:textId="77777777" w:rsidR="00EE02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23D4C" w14:textId="496F95AD" w:rsidR="00EE0239" w:rsidRDefault="00433876">
            <w:pPr>
              <w:pStyle w:val="CRCoverPage"/>
              <w:spacing w:after="0"/>
              <w:ind w:left="100"/>
            </w:pPr>
            <w:r w:rsidRPr="00433876">
              <w:t>PRD.21 CDS: ENDC PC2 13 EN-DC bands</w:t>
            </w:r>
          </w:p>
        </w:tc>
      </w:tr>
      <w:tr w:rsidR="00EE0239" w14:paraId="442B3DE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7C25249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4DB8287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7428F9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18321" w14:textId="77777777" w:rsidR="00EE02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1407123" w14:textId="34B74EB6" w:rsidR="00EE0239" w:rsidRDefault="00C16F06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4137FD" w14:textId="77777777" w:rsidR="00EE0239" w:rsidRDefault="00EE02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0DAA71" w14:textId="77777777" w:rsidR="00EE023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0A079" w14:textId="04EB1F7C" w:rsidR="00EE0239" w:rsidRDefault="00C16F06">
            <w:pPr>
              <w:pStyle w:val="CRCoverPage"/>
              <w:spacing w:after="0"/>
              <w:ind w:left="100"/>
            </w:pPr>
            <w:r>
              <w:t>2024-02-28</w:t>
            </w:r>
          </w:p>
        </w:tc>
      </w:tr>
    </w:tbl>
    <w:p w14:paraId="62EF0E66" w14:textId="77777777" w:rsidR="00EE0239" w:rsidRDefault="00EE023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E0239" w14:paraId="01A002BC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084C87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6C98FB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A90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BA25532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B4F7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15065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5B259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2958756" w14:textId="77777777" w:rsidR="00EE02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75F26A" w14:textId="77777777" w:rsidR="00EE0239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1C1C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FD386BF" w14:textId="77777777" w:rsidR="00EE023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5219C" w14:textId="4B238FB8" w:rsidR="00EE0239" w:rsidRDefault="00C16F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177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532FE8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BEDC1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0D3E76" w14:textId="77777777" w:rsidR="00EE0239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1F70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B04A" w14:textId="77777777" w:rsidR="00EE0239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E04A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6ACE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D2BB1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5AF29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1915CC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5FA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4877C4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5D9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3D427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AF078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3E1AFD" w14:textId="77777777" w:rsidR="00EE02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E15FA" w14:textId="77777777" w:rsidR="00EE0239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E0F4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C2D5E" w14:textId="77777777" w:rsidR="00EE0239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5599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C06D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689417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641DD8F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DD742A" w14:textId="77777777" w:rsidR="00EE0239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E587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45B3D" w14:textId="77777777" w:rsidR="00EE0239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D321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6AC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65FD89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A264C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FFFBC1" w14:textId="77777777" w:rsidR="00EE0239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0B6E" w14:textId="0E363B5D" w:rsidR="00EE0239" w:rsidRDefault="006302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55F84" w14:textId="77777777" w:rsidR="00EE0239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6E1BA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A133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7D3ECB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0552D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47626A" w14:textId="77777777" w:rsidR="00EE0239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7365A" w14:textId="519029DD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CFD3A" w14:textId="77777777" w:rsidR="00EE0239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B6E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B8CA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0976EAC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18F88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2041C5A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8E8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0287ED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63DD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CE5A9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51C578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1A123D" w14:textId="77777777" w:rsidR="00EE02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3A733F" w14:textId="77777777" w:rsidR="00EE0239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3FD7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0C129" w14:textId="77777777" w:rsidR="00EE0239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1B6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4D7C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6FF679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9C2548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4EED5C" w14:textId="77777777" w:rsidR="00EE0239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4B0B9" w14:textId="7FEACF3A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C7BEE" w14:textId="77777777" w:rsidR="00EE0239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B2151" w14:textId="58BA58BA" w:rsidR="00EE0239" w:rsidRDefault="00A977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A01B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14E084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F35337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7034301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2E45B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13675B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35F15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9F703F" w14:textId="77777777" w:rsidR="00EE02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4A1D112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EDE4B26" w14:textId="77777777" w:rsidR="00EE0239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0F5BFB4" w14:textId="4F0BD217" w:rsidR="00EE0239" w:rsidRPr="00727D9C" w:rsidRDefault="00657DA9">
            <w:pPr>
              <w:pStyle w:val="CRCoverPage"/>
              <w:spacing w:after="0"/>
              <w:rPr>
                <w:lang w:val="en-US"/>
              </w:rPr>
            </w:pPr>
            <w:r w:rsidRPr="00727D9C">
              <w:rPr>
                <w:lang w:val="en-US"/>
              </w:rPr>
              <w:t>DC_2A-2A_n77A</w:t>
            </w:r>
            <w:r w:rsidR="006B2EFC" w:rsidRPr="00727D9C">
              <w:rPr>
                <w:lang w:val="en-US"/>
              </w:rPr>
              <w:t xml:space="preserve">, </w:t>
            </w:r>
            <w:r w:rsidR="006B2EFC" w:rsidRPr="00727D9C">
              <w:rPr>
                <w:lang w:val="en-US"/>
              </w:rPr>
              <w:t>DC_12A_n77A</w:t>
            </w:r>
            <w:r w:rsidR="006B2EFC" w:rsidRPr="00727D9C">
              <w:rPr>
                <w:lang w:val="en-US"/>
              </w:rPr>
              <w:t xml:space="preserve">, </w:t>
            </w:r>
            <w:r w:rsidR="006B2EFC" w:rsidRPr="00727D9C">
              <w:rPr>
                <w:lang w:val="en-US"/>
              </w:rPr>
              <w:t>DC_14A_n77A</w:t>
            </w:r>
            <w:r w:rsidR="006B2EFC" w:rsidRPr="00727D9C">
              <w:rPr>
                <w:lang w:val="en-US"/>
              </w:rPr>
              <w:t xml:space="preserve">, </w:t>
            </w:r>
            <w:r w:rsidR="006B2EFC" w:rsidRPr="00727D9C">
              <w:rPr>
                <w:lang w:val="en-US"/>
              </w:rPr>
              <w:t>DC_</w:t>
            </w:r>
            <w:r w:rsidR="006B2EFC" w:rsidRPr="00727D9C">
              <w:rPr>
                <w:lang w:val="en-US"/>
              </w:rPr>
              <w:t>30</w:t>
            </w:r>
            <w:r w:rsidR="006B2EFC" w:rsidRPr="00727D9C">
              <w:rPr>
                <w:lang w:val="en-US"/>
              </w:rPr>
              <w:t>A_n77A</w:t>
            </w:r>
            <w:r w:rsidR="006B2EFC" w:rsidRPr="00727D9C">
              <w:rPr>
                <w:lang w:val="en-US"/>
              </w:rPr>
              <w:t xml:space="preserve">, </w:t>
            </w:r>
            <w:r w:rsidR="00241479">
              <w:rPr>
                <w:lang w:val="en-US"/>
              </w:rPr>
              <w:t xml:space="preserve">DC_66A-66A_n77A, </w:t>
            </w:r>
            <w:r w:rsidR="00D90BF2" w:rsidRPr="00727D9C">
              <w:rPr>
                <w:lang w:val="en-US"/>
              </w:rPr>
              <w:t>DC_2A_n77(2A)</w:t>
            </w:r>
            <w:r w:rsidR="00D90BF2" w:rsidRPr="00727D9C">
              <w:rPr>
                <w:lang w:val="en-US"/>
              </w:rPr>
              <w:t xml:space="preserve">, </w:t>
            </w:r>
            <w:r w:rsidR="00D90BF2" w:rsidRPr="00727D9C">
              <w:rPr>
                <w:lang w:val="en-US"/>
              </w:rPr>
              <w:t>DC_</w:t>
            </w:r>
            <w:r w:rsidR="00D90BF2" w:rsidRPr="00727D9C">
              <w:rPr>
                <w:lang w:val="en-US"/>
              </w:rPr>
              <w:t>5</w:t>
            </w:r>
            <w:r w:rsidR="00D90BF2" w:rsidRPr="00727D9C">
              <w:rPr>
                <w:lang w:val="en-US"/>
              </w:rPr>
              <w:t>A_n77(2A)</w:t>
            </w:r>
            <w:r w:rsidR="00D90BF2" w:rsidRPr="00727D9C">
              <w:rPr>
                <w:lang w:val="en-US"/>
              </w:rPr>
              <w:t xml:space="preserve">, </w:t>
            </w:r>
            <w:r w:rsidR="00D90BF2" w:rsidRPr="00727D9C">
              <w:rPr>
                <w:lang w:val="en-US"/>
              </w:rPr>
              <w:t>DC_</w:t>
            </w:r>
            <w:r w:rsidR="00D90BF2" w:rsidRPr="00727D9C">
              <w:rPr>
                <w:lang w:val="en-US"/>
              </w:rPr>
              <w:t>1</w:t>
            </w:r>
            <w:r w:rsidR="00D90BF2" w:rsidRPr="00727D9C">
              <w:rPr>
                <w:lang w:val="en-US"/>
              </w:rPr>
              <w:t>2A_n77(2A)</w:t>
            </w:r>
            <w:r w:rsidR="00D90BF2" w:rsidRPr="00727D9C">
              <w:rPr>
                <w:lang w:val="en-US"/>
              </w:rPr>
              <w:t xml:space="preserve">, </w:t>
            </w:r>
            <w:r w:rsidR="00D90BF2" w:rsidRPr="00727D9C">
              <w:rPr>
                <w:lang w:val="en-US"/>
              </w:rPr>
              <w:t>DC_</w:t>
            </w:r>
            <w:r w:rsidR="00D90BF2" w:rsidRPr="00727D9C">
              <w:rPr>
                <w:lang w:val="en-US"/>
              </w:rPr>
              <w:t>14</w:t>
            </w:r>
            <w:r w:rsidR="00D90BF2" w:rsidRPr="00727D9C">
              <w:rPr>
                <w:lang w:val="en-US"/>
              </w:rPr>
              <w:t>A_n77(2A)</w:t>
            </w:r>
            <w:r w:rsidR="00D90BF2" w:rsidRPr="00727D9C">
              <w:rPr>
                <w:lang w:val="en-US"/>
              </w:rPr>
              <w:t xml:space="preserve">, </w:t>
            </w:r>
            <w:r w:rsidR="00D90BF2" w:rsidRPr="00727D9C">
              <w:rPr>
                <w:lang w:val="en-US"/>
              </w:rPr>
              <w:t>DC_</w:t>
            </w:r>
            <w:r w:rsidR="00D90BF2" w:rsidRPr="00727D9C">
              <w:rPr>
                <w:lang w:val="en-US"/>
              </w:rPr>
              <w:t>30</w:t>
            </w:r>
            <w:r w:rsidR="00D90BF2" w:rsidRPr="00727D9C">
              <w:rPr>
                <w:lang w:val="en-US"/>
              </w:rPr>
              <w:t>A_n77(2A)</w:t>
            </w:r>
            <w:r w:rsidR="00D90BF2" w:rsidRPr="00727D9C">
              <w:rPr>
                <w:lang w:val="en-US"/>
              </w:rPr>
              <w:t xml:space="preserve">, </w:t>
            </w:r>
            <w:r w:rsidR="00727D9C" w:rsidRPr="00727D9C">
              <w:rPr>
                <w:lang w:val="en-US"/>
              </w:rPr>
              <w:t>DC_</w:t>
            </w:r>
            <w:r w:rsidR="00727D9C" w:rsidRPr="00727D9C">
              <w:rPr>
                <w:lang w:val="en-US"/>
              </w:rPr>
              <w:t>66</w:t>
            </w:r>
            <w:r w:rsidR="00727D9C" w:rsidRPr="00727D9C">
              <w:rPr>
                <w:lang w:val="en-US"/>
              </w:rPr>
              <w:t>A_n77(2A)</w:t>
            </w:r>
            <w:r w:rsidR="00727D9C" w:rsidRPr="00727D9C">
              <w:rPr>
                <w:lang w:val="en-US"/>
              </w:rPr>
              <w:t xml:space="preserve">, </w:t>
            </w:r>
            <w:r w:rsidR="00727D9C" w:rsidRPr="00727D9C">
              <w:rPr>
                <w:lang w:val="en-US"/>
              </w:rPr>
              <w:t>DC_2A</w:t>
            </w:r>
            <w:r w:rsidR="00727D9C" w:rsidRPr="00727D9C">
              <w:rPr>
                <w:lang w:val="en-US"/>
              </w:rPr>
              <w:t>-2A</w:t>
            </w:r>
            <w:r w:rsidR="00727D9C" w:rsidRPr="00727D9C">
              <w:rPr>
                <w:lang w:val="en-US"/>
              </w:rPr>
              <w:t>_n77(2A)</w:t>
            </w:r>
            <w:r w:rsidR="00727D9C" w:rsidRPr="00727D9C">
              <w:rPr>
                <w:lang w:val="en-US"/>
              </w:rPr>
              <w:t xml:space="preserve">, </w:t>
            </w:r>
            <w:r w:rsidR="00727D9C" w:rsidRPr="00727D9C">
              <w:rPr>
                <w:lang w:val="en-US"/>
              </w:rPr>
              <w:t>DC_</w:t>
            </w:r>
            <w:r w:rsidR="00727D9C" w:rsidRPr="00727D9C">
              <w:rPr>
                <w:lang w:val="en-US"/>
              </w:rPr>
              <w:t>66</w:t>
            </w:r>
            <w:r w:rsidR="00727D9C" w:rsidRPr="00727D9C">
              <w:rPr>
                <w:lang w:val="en-US"/>
              </w:rPr>
              <w:t>A</w:t>
            </w:r>
            <w:r w:rsidR="00727D9C" w:rsidRPr="00727D9C">
              <w:rPr>
                <w:lang w:val="en-US"/>
              </w:rPr>
              <w:t>-66A</w:t>
            </w:r>
            <w:r w:rsidR="00727D9C" w:rsidRPr="00727D9C">
              <w:rPr>
                <w:lang w:val="en-US"/>
              </w:rPr>
              <w:t>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8407E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7BA90C8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1C45B4B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4EF2E6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D3FD50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99C1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5D068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D2F8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51B231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1C2DC90F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387145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7FC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CE8F38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1DD23D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83EB08" w14:textId="77777777" w:rsidR="00EE02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EDC94F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F4B4901" w14:textId="77777777" w:rsidR="00EE0239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C8892" w14:textId="77777777" w:rsidR="00EE0239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047BF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38FB8F2F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B56E9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A613FA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3892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0E8A5" w14:textId="77777777" w:rsidR="00EE0239" w:rsidRDefault="00EE023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F1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25B0DD63" w14:textId="77777777" w:rsidR="00EE0239" w:rsidRDefault="00EE0239">
      <w:pPr>
        <w:pStyle w:val="CRCoverPage"/>
        <w:rPr>
          <w:lang w:val="en-US"/>
        </w:rPr>
      </w:pPr>
    </w:p>
    <w:bookmarkEnd w:id="0"/>
    <w:p w14:paraId="0221B61D" w14:textId="404F9738" w:rsidR="00EE0239" w:rsidRDefault="00EE0239" w:rsidP="00E97B99">
      <w:pPr>
        <w:pStyle w:val="CRCoverPage"/>
        <w:rPr>
          <w:i/>
          <w:iCs/>
          <w:color w:val="FF0000"/>
          <w:lang w:val="en-US"/>
        </w:rPr>
      </w:pPr>
    </w:p>
    <w:sectPr w:rsidR="00EE0239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28BC9" w14:textId="77777777" w:rsidR="00766A3B" w:rsidRDefault="00766A3B">
      <w:pPr>
        <w:spacing w:after="0"/>
      </w:pPr>
      <w:r>
        <w:separator/>
      </w:r>
    </w:p>
  </w:endnote>
  <w:endnote w:type="continuationSeparator" w:id="0">
    <w:p w14:paraId="38C8E265" w14:textId="77777777" w:rsidR="00766A3B" w:rsidRDefault="00766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0B9B" w14:textId="77777777" w:rsidR="00EE023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4EB05" w14:textId="77777777" w:rsidR="00766A3B" w:rsidRDefault="00766A3B">
      <w:pPr>
        <w:spacing w:after="0"/>
      </w:pPr>
      <w:r>
        <w:separator/>
      </w:r>
    </w:p>
  </w:footnote>
  <w:footnote w:type="continuationSeparator" w:id="0">
    <w:p w14:paraId="0129C7E8" w14:textId="77777777" w:rsidR="00766A3B" w:rsidRDefault="00766A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D988" w14:textId="77777777" w:rsidR="00EE0239" w:rsidRDefault="00EE0239">
    <w:pPr>
      <w:pStyle w:val="Header"/>
    </w:pPr>
  </w:p>
  <w:p w14:paraId="4D3DF605" w14:textId="77777777" w:rsidR="00EE0239" w:rsidRDefault="00EE0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8476503">
    <w:abstractNumId w:val="3"/>
  </w:num>
  <w:num w:numId="2" w16cid:durableId="32047522">
    <w:abstractNumId w:val="5"/>
  </w:num>
  <w:num w:numId="3" w16cid:durableId="2035038004">
    <w:abstractNumId w:val="1"/>
  </w:num>
  <w:num w:numId="4" w16cid:durableId="1398363669">
    <w:abstractNumId w:val="4"/>
  </w:num>
  <w:num w:numId="5" w16cid:durableId="971905026">
    <w:abstractNumId w:val="14"/>
  </w:num>
  <w:num w:numId="6" w16cid:durableId="758717065">
    <w:abstractNumId w:val="2"/>
  </w:num>
  <w:num w:numId="7" w16cid:durableId="1101754512">
    <w:abstractNumId w:val="10"/>
  </w:num>
  <w:num w:numId="8" w16cid:durableId="655496689">
    <w:abstractNumId w:val="7"/>
  </w:num>
  <w:num w:numId="9" w16cid:durableId="1301033035">
    <w:abstractNumId w:val="13"/>
  </w:num>
  <w:num w:numId="10" w16cid:durableId="1631780981">
    <w:abstractNumId w:val="15"/>
  </w:num>
  <w:num w:numId="11" w16cid:durableId="452678801">
    <w:abstractNumId w:val="16"/>
  </w:num>
  <w:num w:numId="12" w16cid:durableId="1590888946">
    <w:abstractNumId w:val="8"/>
  </w:num>
  <w:num w:numId="13" w16cid:durableId="1180974173">
    <w:abstractNumId w:val="9"/>
  </w:num>
  <w:num w:numId="14" w16cid:durableId="1831822075">
    <w:abstractNumId w:val="6"/>
  </w:num>
  <w:num w:numId="15" w16cid:durableId="556626609">
    <w:abstractNumId w:val="12"/>
  </w:num>
  <w:num w:numId="16" w16cid:durableId="325666258">
    <w:abstractNumId w:val="0"/>
  </w:num>
  <w:num w:numId="17" w16cid:durableId="20767352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4F79"/>
    <w:rsid w:val="000865E7"/>
    <w:rsid w:val="000932D0"/>
    <w:rsid w:val="00093BDD"/>
    <w:rsid w:val="000969CC"/>
    <w:rsid w:val="000A00E0"/>
    <w:rsid w:val="000A19A5"/>
    <w:rsid w:val="000A1FBE"/>
    <w:rsid w:val="000A249E"/>
    <w:rsid w:val="000A51DF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1479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7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346B4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E0A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0226"/>
    <w:rsid w:val="006326A3"/>
    <w:rsid w:val="00632DEF"/>
    <w:rsid w:val="006335F9"/>
    <w:rsid w:val="0064419D"/>
    <w:rsid w:val="00647BD4"/>
    <w:rsid w:val="00651FF8"/>
    <w:rsid w:val="00657C6D"/>
    <w:rsid w:val="00657DA9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2EFC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7D9C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6A3B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9772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6F06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0BF2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97B99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0239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C75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97EA6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1C887D"/>
  <w15:docId w15:val="{4F2F17BB-4765-4382-9D0F-334F0C5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16F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</cp:lastModifiedBy>
  <cp:revision>10</cp:revision>
  <cp:lastPrinted>2020-02-05T15:54:00Z</cp:lastPrinted>
  <dcterms:created xsi:type="dcterms:W3CDTF">2024-02-28T15:02:00Z</dcterms:created>
  <dcterms:modified xsi:type="dcterms:W3CDTF">2024-02-29T09:26:00Z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