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DB15C7" w14:textId="179603A7" w:rsidR="00EE0239" w:rsidRDefault="0039596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C16F06">
        <w:rPr>
          <w:rFonts w:cs="Arial"/>
          <w:b/>
          <w:sz w:val="24"/>
          <w:szCs w:val="24"/>
        </w:rPr>
        <w:t>102</w:t>
      </w:r>
      <w:r>
        <w:rPr>
          <w:b/>
          <w:i/>
          <w:sz w:val="28"/>
        </w:rPr>
        <w:tab/>
        <w:t>R5-2</w:t>
      </w:r>
      <w:r w:rsidR="00C16F06">
        <w:rPr>
          <w:b/>
          <w:i/>
          <w:sz w:val="28"/>
        </w:rPr>
        <w:t>4154</w:t>
      </w:r>
      <w:r w:rsidR="005346B4">
        <w:rPr>
          <w:b/>
          <w:i/>
          <w:sz w:val="28"/>
        </w:rPr>
        <w:t>9</w:t>
      </w:r>
    </w:p>
    <w:p w14:paraId="69DF3DD8" w14:textId="659A7FBC" w:rsidR="00EE0239" w:rsidRPr="00C16F06" w:rsidRDefault="00000000" w:rsidP="00C16F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16F06" w:rsidRPr="00BA51D9">
          <w:rPr>
            <w:b/>
            <w:noProof/>
            <w:sz w:val="24"/>
          </w:rPr>
          <w:t xml:space="preserve"> </w:t>
        </w:r>
        <w:r w:rsidR="00C16F06">
          <w:rPr>
            <w:b/>
            <w:noProof/>
            <w:sz w:val="24"/>
          </w:rPr>
          <w:t>Athens, Greece</w:t>
        </w:r>
      </w:fldSimple>
      <w:r w:rsidR="00C16F06">
        <w:rPr>
          <w:b/>
          <w:noProof/>
          <w:sz w:val="24"/>
        </w:rPr>
        <w:t>, 26</w:t>
      </w:r>
      <w:r w:rsidR="00C16F06" w:rsidRPr="00B5093A">
        <w:rPr>
          <w:b/>
          <w:noProof/>
          <w:sz w:val="24"/>
          <w:vertAlign w:val="superscript"/>
        </w:rPr>
        <w:t>th</w:t>
      </w:r>
      <w:r w:rsidR="00C16F06">
        <w:rPr>
          <w:b/>
          <w:noProof/>
          <w:sz w:val="24"/>
        </w:rPr>
        <w:t xml:space="preserve"> February – 1</w:t>
      </w:r>
      <w:r w:rsidR="00C16F06" w:rsidRPr="00534D7A">
        <w:rPr>
          <w:b/>
          <w:noProof/>
          <w:sz w:val="24"/>
          <w:vertAlign w:val="superscript"/>
        </w:rPr>
        <w:t>st</w:t>
      </w:r>
      <w:r w:rsidR="00C16F06">
        <w:rPr>
          <w:b/>
          <w:noProof/>
          <w:sz w:val="24"/>
        </w:rPr>
        <w:t xml:space="preserve"> March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E0239" w14:paraId="285BD4E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547D68" w14:textId="77777777" w:rsidR="00EE0239" w:rsidRDefault="003959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7</w:t>
            </w:r>
            <w:r>
              <w:rPr>
                <w:i/>
                <w:sz w:val="14"/>
              </w:rPr>
              <w:t>.0</w:t>
            </w:r>
          </w:p>
        </w:tc>
      </w:tr>
      <w:tr w:rsidR="00EE0239" w14:paraId="04BF562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63E6" w14:textId="77777777" w:rsidR="00EE0239" w:rsidRDefault="003959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E0239" w14:paraId="249132E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B5A0491" w14:textId="77777777" w:rsidR="00EE0239" w:rsidRDefault="00EE02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076E110F" w14:textId="77777777" w:rsidR="00EE0239" w:rsidRDefault="00EE02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0239" w14:paraId="1CB646AE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9D80C" w14:textId="77777777" w:rsidR="00EE0239" w:rsidRDefault="003959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23D4C" w14:textId="6AD8EAC4" w:rsidR="00EE0239" w:rsidRDefault="00F04C75">
            <w:pPr>
              <w:pStyle w:val="CRCoverPage"/>
              <w:spacing w:after="0"/>
              <w:ind w:left="100"/>
            </w:pPr>
            <w:r w:rsidRPr="00F04C75">
              <w:t>PRD.21 CDS: NRCA PC2 CA_n77(2A), CA_n14A-n77A</w:t>
            </w:r>
          </w:p>
        </w:tc>
      </w:tr>
      <w:tr w:rsidR="00EE0239" w14:paraId="442B3DE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7C25249" w14:textId="77777777" w:rsidR="00EE0239" w:rsidRDefault="00EE02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4DB8287" w14:textId="77777777" w:rsidR="00EE0239" w:rsidRDefault="00EE02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0239" w14:paraId="7428F94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F18321" w14:textId="77777777" w:rsidR="00EE0239" w:rsidRDefault="003959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1407123" w14:textId="34B74EB6" w:rsidR="00EE0239" w:rsidRDefault="00C16F06">
            <w:pPr>
              <w:pStyle w:val="CRCoverPage"/>
              <w:spacing w:after="0"/>
              <w:ind w:left="100"/>
            </w:pPr>
            <w:r>
              <w:t>WE Certification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04137FD" w14:textId="77777777" w:rsidR="00EE0239" w:rsidRDefault="00EE02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0DAA71" w14:textId="77777777" w:rsidR="00EE0239" w:rsidRDefault="003959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0A079" w14:textId="04EB1F7C" w:rsidR="00EE0239" w:rsidRDefault="00C16F06">
            <w:pPr>
              <w:pStyle w:val="CRCoverPage"/>
              <w:spacing w:after="0"/>
              <w:ind w:left="100"/>
            </w:pPr>
            <w:r>
              <w:t>2024-02-28</w:t>
            </w:r>
          </w:p>
        </w:tc>
      </w:tr>
    </w:tbl>
    <w:p w14:paraId="62EF0E66" w14:textId="77777777" w:rsidR="00EE0239" w:rsidRDefault="00EE023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E0239" w14:paraId="01A002BC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084C87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6C98FB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5A90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6BA25532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B4F7B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15065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4F5B259D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2958756" w14:textId="77777777" w:rsidR="00EE0239" w:rsidRDefault="003959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6D75F26A" w14:textId="77777777" w:rsidR="00EE0239" w:rsidRDefault="0039596E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E1C1C5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FD386BF" w14:textId="77777777" w:rsidR="00EE0239" w:rsidRDefault="003959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5219C" w14:textId="4B238FB8" w:rsidR="00EE0239" w:rsidRDefault="00C16F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47177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532FE8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6BEDC1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0D3E76" w14:textId="77777777" w:rsidR="00EE0239" w:rsidRDefault="0039596E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21F70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0EB04A" w14:textId="77777777" w:rsidR="00EE0239" w:rsidRDefault="0039596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8E04A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6ACE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D2BB15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05AF29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C1915CC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5FA84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84877C4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75D9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43D427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1AF0784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03E1AFD" w14:textId="77777777" w:rsidR="00EE0239" w:rsidRDefault="003959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99E15FA" w14:textId="77777777" w:rsidR="00EE0239" w:rsidRDefault="0039596E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E0F4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C2D5E" w14:textId="77777777" w:rsidR="00EE0239" w:rsidRDefault="0039596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45599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C06D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3689417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641DD8F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DD742A" w14:textId="77777777" w:rsidR="00EE0239" w:rsidRDefault="0039596E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BE587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45B3D" w14:textId="77777777" w:rsidR="00EE0239" w:rsidRDefault="0039596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3D321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6AC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665FD89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AA264C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FFFBC1" w14:textId="77777777" w:rsidR="00EE0239" w:rsidRDefault="0039596E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0B6E" w14:textId="0E363B5D" w:rsidR="00EE0239" w:rsidRDefault="0063022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455F84" w14:textId="77777777" w:rsidR="00EE0239" w:rsidRDefault="0039596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6E1BA7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27A133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7D3ECBA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60552D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47626A" w14:textId="77777777" w:rsidR="00EE0239" w:rsidRDefault="0039596E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97365A" w14:textId="519029DD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CFD3A" w14:textId="77777777" w:rsidR="00EE0239" w:rsidRDefault="0039596E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B6E84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B8CA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0976EAC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18F88D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2041C5A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08E8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0287ED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63DD1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CE5A9B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51C5781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1A123D" w14:textId="77777777" w:rsidR="00EE0239" w:rsidRDefault="003959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3A733F" w14:textId="77777777" w:rsidR="00EE0239" w:rsidRDefault="0039596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3FD7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0C129" w14:textId="77777777" w:rsidR="00EE0239" w:rsidRDefault="0039596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FF1B6E" w14:textId="56914204" w:rsidR="00EE0239" w:rsidRDefault="003959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C4D7C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16FF679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9C2548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4EED5C" w14:textId="77777777" w:rsidR="00EE0239" w:rsidRDefault="0039596E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4B0B9" w14:textId="7FEACF3A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C7BEE" w14:textId="77777777" w:rsidR="00EE0239" w:rsidRDefault="0039596E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B2151" w14:textId="73DF3F6E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A01B0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314E084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F353370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7034301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32E45BE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13675B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635F156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99F703F" w14:textId="77777777" w:rsidR="00EE0239" w:rsidRDefault="0039596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4A1D112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EDE4B26" w14:textId="77777777" w:rsidR="00EE0239" w:rsidRDefault="0039596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0F5BFB4" w14:textId="396670E0" w:rsidR="00EE0239" w:rsidRDefault="00F83904">
            <w:pPr>
              <w:pStyle w:val="CRCoverPage"/>
              <w:spacing w:after="0"/>
              <w:rPr>
                <w:b/>
                <w:caps/>
              </w:rPr>
            </w:pPr>
            <w:r w:rsidRPr="006035BE">
              <w:rPr>
                <w:lang w:val="en-US"/>
              </w:rPr>
              <w:t>CA_n77(2A)</w:t>
            </w:r>
            <w:r w:rsidR="00511DF2" w:rsidRPr="006035BE">
              <w:rPr>
                <w:lang w:val="en-US"/>
              </w:rPr>
              <w:t xml:space="preserve"> (n77</w:t>
            </w:r>
            <w:r w:rsidR="009D3500">
              <w:rPr>
                <w:lang w:val="en-US"/>
              </w:rPr>
              <w:t>A</w:t>
            </w:r>
            <w:r w:rsidR="00511DF2" w:rsidRPr="006035BE">
              <w:rPr>
                <w:lang w:val="en-US"/>
              </w:rPr>
              <w:t xml:space="preserve"> </w:t>
            </w:r>
            <w:r w:rsidR="006035BE" w:rsidRPr="006035BE">
              <w:rPr>
                <w:lang w:val="en-US"/>
              </w:rPr>
              <w:t xml:space="preserve">PC2 </w:t>
            </w:r>
            <w:r w:rsidR="00511DF2" w:rsidRPr="006035BE">
              <w:rPr>
                <w:lang w:val="en-US"/>
              </w:rPr>
              <w:t>UL), CA_n14-n77A (n77</w:t>
            </w:r>
            <w:r w:rsidR="009D3500">
              <w:rPr>
                <w:lang w:val="en-US"/>
              </w:rPr>
              <w:t>A</w:t>
            </w:r>
            <w:r w:rsidR="00511DF2" w:rsidRPr="006035BE">
              <w:rPr>
                <w:lang w:val="en-US"/>
              </w:rPr>
              <w:t xml:space="preserve"> </w:t>
            </w:r>
            <w:r w:rsidR="006035BE" w:rsidRPr="006035BE">
              <w:rPr>
                <w:lang w:val="en-US"/>
              </w:rPr>
              <w:t xml:space="preserve">PC2 </w:t>
            </w:r>
            <w:r w:rsidR="00511DF2" w:rsidRPr="006035BE">
              <w:rPr>
                <w:lang w:val="en-US"/>
              </w:rPr>
              <w:t xml:space="preserve">UL), </w:t>
            </w:r>
            <w:r w:rsidR="00511DF2" w:rsidRPr="006035BE">
              <w:rPr>
                <w:lang w:val="en-US"/>
              </w:rPr>
              <w:t>CA_n14-n77A (</w:t>
            </w:r>
            <w:r w:rsidR="006035BE" w:rsidRPr="006035BE">
              <w:rPr>
                <w:lang w:val="en-US"/>
              </w:rPr>
              <w:t>CA_n14A-</w:t>
            </w:r>
            <w:r w:rsidR="00511DF2" w:rsidRPr="006035BE">
              <w:rPr>
                <w:lang w:val="en-US"/>
              </w:rPr>
              <w:t>n77</w:t>
            </w:r>
            <w:r w:rsidR="009D3500">
              <w:rPr>
                <w:lang w:val="en-US"/>
              </w:rPr>
              <w:t>A</w:t>
            </w:r>
            <w:r w:rsidR="00511DF2" w:rsidRPr="006035BE">
              <w:rPr>
                <w:lang w:val="en-US"/>
              </w:rPr>
              <w:t xml:space="preserve"> </w:t>
            </w:r>
            <w:r w:rsidR="006035BE" w:rsidRPr="006035BE">
              <w:rPr>
                <w:lang w:val="en-US"/>
              </w:rPr>
              <w:t xml:space="preserve">PC2 </w:t>
            </w:r>
            <w:r w:rsidR="00511DF2" w:rsidRPr="006035BE">
              <w:rPr>
                <w:lang w:val="en-US"/>
              </w:rPr>
              <w:t>UL)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C8407E" w14:textId="77777777" w:rsidR="00EE0239" w:rsidRDefault="00EE0239">
            <w:pPr>
              <w:pStyle w:val="CRCoverPage"/>
              <w:spacing w:after="0"/>
            </w:pPr>
          </w:p>
        </w:tc>
      </w:tr>
      <w:tr w:rsidR="00EE0239" w14:paraId="7BA90C8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1C45B4B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4EF2E66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6D3FD50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DA99C16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5D068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4FD2F8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F51B231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1C2DC90F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2387145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7FC2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CE8F385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E0239" w14:paraId="21DD23D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83EB08" w14:textId="77777777" w:rsidR="00EE0239" w:rsidRDefault="0039596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EDC94F5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F4B4901" w14:textId="77777777" w:rsidR="00EE0239" w:rsidRDefault="0039596E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3C8892" w14:textId="77777777" w:rsidR="00EE0239" w:rsidRDefault="0039596E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5047BF" w14:textId="77777777" w:rsidR="00EE0239" w:rsidRDefault="00EE0239">
            <w:pPr>
              <w:pStyle w:val="CRCoverPage"/>
              <w:spacing w:after="0"/>
            </w:pPr>
          </w:p>
        </w:tc>
      </w:tr>
      <w:tr w:rsidR="00EE0239" w14:paraId="38FB8F2F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B56E9D" w14:textId="77777777" w:rsidR="00EE0239" w:rsidRDefault="00EE023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A613FA6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D38923" w14:textId="77777777" w:rsidR="00EE0239" w:rsidRDefault="00EE0239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0E8A5" w14:textId="77777777" w:rsidR="00EE0239" w:rsidRDefault="00EE023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CF1F" w14:textId="77777777" w:rsidR="00EE0239" w:rsidRDefault="00EE02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25B0DD63" w14:textId="77777777" w:rsidR="00EE0239" w:rsidRDefault="00EE0239">
      <w:pPr>
        <w:pStyle w:val="CRCoverPage"/>
        <w:rPr>
          <w:lang w:val="en-US"/>
        </w:rPr>
      </w:pPr>
    </w:p>
    <w:bookmarkEnd w:id="0"/>
    <w:p w14:paraId="0221B61D" w14:textId="665CCFDD" w:rsidR="00EE0239" w:rsidRDefault="00EE0239" w:rsidP="00F83904">
      <w:pPr>
        <w:pStyle w:val="CRCoverPage"/>
        <w:rPr>
          <w:i/>
          <w:iCs/>
          <w:color w:val="FF0000"/>
          <w:lang w:val="en-US"/>
        </w:rPr>
      </w:pPr>
    </w:p>
    <w:sectPr w:rsidR="00EE0239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C0340" w14:textId="77777777" w:rsidR="005657DB" w:rsidRDefault="005657DB">
      <w:pPr>
        <w:spacing w:after="0"/>
      </w:pPr>
      <w:r>
        <w:separator/>
      </w:r>
    </w:p>
  </w:endnote>
  <w:endnote w:type="continuationSeparator" w:id="0">
    <w:p w14:paraId="73F66FD9" w14:textId="77777777" w:rsidR="005657DB" w:rsidRDefault="005657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Microsoft YaHe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0B9B" w14:textId="77777777" w:rsidR="00EE0239" w:rsidRDefault="003959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29366" w14:textId="77777777" w:rsidR="005657DB" w:rsidRDefault="005657DB">
      <w:pPr>
        <w:spacing w:after="0"/>
      </w:pPr>
      <w:r>
        <w:separator/>
      </w:r>
    </w:p>
  </w:footnote>
  <w:footnote w:type="continuationSeparator" w:id="0">
    <w:p w14:paraId="3C160907" w14:textId="77777777" w:rsidR="005657DB" w:rsidRDefault="005657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78D988" w14:textId="77777777" w:rsidR="00EE0239" w:rsidRDefault="00EE0239">
    <w:pPr>
      <w:pStyle w:val="Header"/>
    </w:pPr>
  </w:p>
  <w:p w14:paraId="4D3DF605" w14:textId="77777777" w:rsidR="00EE0239" w:rsidRDefault="00EE02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8476503">
    <w:abstractNumId w:val="3"/>
  </w:num>
  <w:num w:numId="2" w16cid:durableId="32047522">
    <w:abstractNumId w:val="5"/>
  </w:num>
  <w:num w:numId="3" w16cid:durableId="2035038004">
    <w:abstractNumId w:val="1"/>
  </w:num>
  <w:num w:numId="4" w16cid:durableId="1398363669">
    <w:abstractNumId w:val="4"/>
  </w:num>
  <w:num w:numId="5" w16cid:durableId="971905026">
    <w:abstractNumId w:val="14"/>
  </w:num>
  <w:num w:numId="6" w16cid:durableId="758717065">
    <w:abstractNumId w:val="2"/>
  </w:num>
  <w:num w:numId="7" w16cid:durableId="1101754512">
    <w:abstractNumId w:val="10"/>
  </w:num>
  <w:num w:numId="8" w16cid:durableId="655496689">
    <w:abstractNumId w:val="7"/>
  </w:num>
  <w:num w:numId="9" w16cid:durableId="1301033035">
    <w:abstractNumId w:val="13"/>
  </w:num>
  <w:num w:numId="10" w16cid:durableId="1631780981">
    <w:abstractNumId w:val="15"/>
  </w:num>
  <w:num w:numId="11" w16cid:durableId="452678801">
    <w:abstractNumId w:val="16"/>
  </w:num>
  <w:num w:numId="12" w16cid:durableId="1590888946">
    <w:abstractNumId w:val="8"/>
  </w:num>
  <w:num w:numId="13" w16cid:durableId="1180974173">
    <w:abstractNumId w:val="9"/>
  </w:num>
  <w:num w:numId="14" w16cid:durableId="1831822075">
    <w:abstractNumId w:val="6"/>
  </w:num>
  <w:num w:numId="15" w16cid:durableId="556626609">
    <w:abstractNumId w:val="12"/>
  </w:num>
  <w:num w:numId="16" w16cid:durableId="325666258">
    <w:abstractNumId w:val="0"/>
  </w:num>
  <w:num w:numId="17" w16cid:durableId="207673521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4F79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96E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1DF2"/>
    <w:rsid w:val="00512C49"/>
    <w:rsid w:val="00512EA9"/>
    <w:rsid w:val="005209AE"/>
    <w:rsid w:val="00521C8A"/>
    <w:rsid w:val="00525DF6"/>
    <w:rsid w:val="00526714"/>
    <w:rsid w:val="00530B0A"/>
    <w:rsid w:val="005346B4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657DB"/>
    <w:rsid w:val="005803B9"/>
    <w:rsid w:val="00581E0A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35BE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0226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363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3500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9772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6F06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0239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C75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3904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1054C1C"/>
    <w:rsid w:val="638E5CCA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1C887D"/>
  <w15:docId w15:val="{4F2F17BB-4765-4382-9D0F-334F0C57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FI" w:eastAsia="en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C16F0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Aleksi Heino (WE Certification Oy)</cp:lastModifiedBy>
  <cp:revision>11</cp:revision>
  <cp:lastPrinted>2020-02-05T15:54:00Z</cp:lastPrinted>
  <dcterms:created xsi:type="dcterms:W3CDTF">2024-02-28T14:58:00Z</dcterms:created>
  <dcterms:modified xsi:type="dcterms:W3CDTF">2024-02-29T09:47:00Z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74F6D633E41C4236817FA2CC52965F73</vt:lpwstr>
  </property>
  <property fmtid="{D5CDD505-2E9C-101B-9397-08002B2CF9AE}" pid="4" name="ContentTypeId">
    <vt:lpwstr>0x0101003AA7AC0C743A294CADF60F661720E3E6</vt:lpwstr>
  </property>
</Properties>
</file>