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FR2 Tx Power test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F8285" w:rsidR="001E41F3" w:rsidRDefault="00F05D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BA1BD" w:rsidR="001E41F3" w:rsidRDefault="00F05D1B">
            <w:pPr>
              <w:pStyle w:val="CRCoverPage"/>
              <w:spacing w:after="0"/>
              <w:ind w:left="100"/>
              <w:rPr>
                <w:noProof/>
              </w:rPr>
            </w:pPr>
            <w:r>
              <w:rPr>
                <w:noProof/>
              </w:rPr>
              <w:t>Test specifications are missing details of allowed gap pattern configs to be used within conformance tests and which are provided for reference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1A5D7" w:rsidR="001E41F3" w:rsidRDefault="00F05D1B">
            <w:pPr>
              <w:pStyle w:val="CRCoverPage"/>
              <w:spacing w:after="0"/>
              <w:ind w:left="100"/>
              <w:rPr>
                <w:noProof/>
              </w:rPr>
            </w:pPr>
            <w:r>
              <w:rPr>
                <w:noProof/>
              </w:rPr>
              <w:t>Gap pattern details added for reference within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C3F7B" w:rsidR="001E41F3" w:rsidRDefault="00F05D1B">
            <w:pPr>
              <w:pStyle w:val="CRCoverPage"/>
              <w:spacing w:after="0"/>
              <w:ind w:left="100"/>
              <w:rPr>
                <w:noProof/>
              </w:rPr>
            </w:pPr>
            <w:r>
              <w:rPr>
                <w:noProof/>
              </w:rPr>
              <w:t>Missing details on gap pattern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B7E52" w:rsidR="001E41F3" w:rsidRDefault="00F05D1B">
            <w:pPr>
              <w:pStyle w:val="CRCoverPage"/>
              <w:spacing w:after="0"/>
              <w:ind w:left="100"/>
              <w:rPr>
                <w:noProof/>
              </w:rPr>
            </w:pPr>
            <w:r>
              <w:rPr>
                <w:noProof/>
              </w:rPr>
              <w:t>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8B073" w:rsidR="001E41F3" w:rsidRDefault="00F05D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EB3A40" w:rsidR="001E41F3" w:rsidRDefault="00F05D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B5936" w:rsidR="001E41F3" w:rsidRDefault="00F05D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762F">
          <w:headerReference w:type="even" r:id="rId11"/>
          <w:footnotePr>
            <w:numRestart w:val="eachSect"/>
          </w:footnotePr>
          <w:pgSz w:w="11907" w:h="16840" w:code="9"/>
          <w:pgMar w:top="1418" w:right="1134" w:bottom="1134" w:left="1134" w:header="680" w:footer="567" w:gutter="0"/>
          <w:cols w:space="720"/>
        </w:sectPr>
      </w:pPr>
    </w:p>
    <w:p w14:paraId="68C9CD36" w14:textId="0D40E60B" w:rsidR="001E41F3" w:rsidRPr="00F05D1B" w:rsidRDefault="00F05D1B">
      <w:pPr>
        <w:rPr>
          <w:b/>
          <w:bCs/>
          <w:noProof/>
          <w:sz w:val="24"/>
          <w:szCs w:val="24"/>
        </w:rPr>
      </w:pPr>
      <w:r w:rsidRPr="00F05D1B">
        <w:rPr>
          <w:b/>
          <w:bCs/>
          <w:noProof/>
          <w:sz w:val="24"/>
          <w:szCs w:val="24"/>
          <w:highlight w:val="green"/>
        </w:rPr>
        <w:lastRenderedPageBreak/>
        <w:t>&lt;Unchanged sections skipped&gt;</w:t>
      </w:r>
    </w:p>
    <w:p w14:paraId="0E9A23E4" w14:textId="77777777" w:rsidR="00F05D1B" w:rsidRPr="00B62173" w:rsidRDefault="00F05D1B" w:rsidP="00F05D1B">
      <w:pPr>
        <w:pStyle w:val="H6"/>
      </w:pPr>
      <w:bookmarkStart w:id="1" w:name="_CR6_2_5_3"/>
      <w:r w:rsidRPr="00B62173">
        <w:t>6.2.5.3</w:t>
      </w:r>
      <w:r w:rsidRPr="00B62173">
        <w:tab/>
        <w:t>Minimum conformance requirements</w:t>
      </w:r>
    </w:p>
    <w:bookmarkEnd w:id="1"/>
    <w:p w14:paraId="4A5F9202" w14:textId="77777777" w:rsidR="00F05D1B" w:rsidRPr="00B62173" w:rsidRDefault="00F05D1B" w:rsidP="00F05D1B">
      <w:pPr>
        <w:rPr>
          <w:lang w:eastAsia="zh-CN"/>
        </w:rPr>
      </w:pPr>
      <w:r w:rsidRPr="00B62173">
        <w:rPr>
          <w:lang w:eastAsia="zh-CN"/>
        </w:rPr>
        <w:t xml:space="preserve">The difference of the measured 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lang w:eastAsia="zh-CN"/>
        </w:rPr>
        <w:t xml:space="preserve"> when UL gap for TX power management is configured and activated, and the measured peak EIRP </w:t>
      </w:r>
      <w:proofErr w:type="spellStart"/>
      <w:r w:rsidRPr="00B62173">
        <w:rPr>
          <w:lang w:eastAsia="zh-CN"/>
        </w:rPr>
        <w:t>P</w:t>
      </w:r>
      <w:r w:rsidRPr="00B62173">
        <w:rPr>
          <w:vertAlign w:val="subscript"/>
          <w:lang w:eastAsia="zh-CN"/>
        </w:rPr>
        <w:t>UMAX,f,c_GAP_OFF</w:t>
      </w:r>
      <w:proofErr w:type="spellEnd"/>
      <w:r w:rsidRPr="00B62173">
        <w:rPr>
          <w:lang w:eastAsia="zh-CN"/>
        </w:rPr>
        <w:t xml:space="preserve"> when UL gap is not configured or de-activated, shall meet the following requirement:</w:t>
      </w:r>
    </w:p>
    <w:p w14:paraId="4F7128B3" w14:textId="77777777" w:rsidR="00F05D1B" w:rsidRPr="00B62173" w:rsidRDefault="00F05D1B" w:rsidP="00F05D1B">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w:t>
      </w:r>
    </w:p>
    <w:p w14:paraId="433329ED" w14:textId="77777777" w:rsidR="00F05D1B" w:rsidRPr="00B62173" w:rsidRDefault="00F05D1B" w:rsidP="00F05D1B">
      <w:r w:rsidRPr="00B62173">
        <w:rPr>
          <w:lang w:eastAsia="zh-CN"/>
        </w:rPr>
        <w:t xml:space="preserve">where </w:t>
      </w:r>
      <w:proofErr w:type="spellStart"/>
      <w:r w:rsidRPr="00B62173">
        <w:t>EIRP</w:t>
      </w:r>
      <w:r w:rsidRPr="00B62173">
        <w:rPr>
          <w:vertAlign w:val="subscript"/>
        </w:rPr>
        <w:t>meas_</w:t>
      </w:r>
      <w:proofErr w:type="gramStart"/>
      <w:r w:rsidRPr="00B62173">
        <w:rPr>
          <w:vertAlign w:val="subscript"/>
        </w:rPr>
        <w:t>peak</w:t>
      </w:r>
      <w:proofErr w:type="spellEnd"/>
      <w:r w:rsidRPr="00B62173">
        <w:rPr>
          <w:vertAlign w:val="subscript"/>
        </w:rPr>
        <w:t xml:space="preserve"> </w:t>
      </w:r>
      <w:r w:rsidRPr="00B62173">
        <w:t xml:space="preserve"> </w:t>
      </w:r>
      <w:r w:rsidRPr="00B62173">
        <w:rPr>
          <w:lang w:eastAsia="zh-CN"/>
        </w:rPr>
        <w:t>is</w:t>
      </w:r>
      <w:proofErr w:type="gramEnd"/>
      <w:r w:rsidRPr="00B62173">
        <w:rPr>
          <w:lang w:eastAsia="zh-CN"/>
        </w:rPr>
        <w:t xml:space="preserve">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 xml:space="preserve">The period of measurement shall be at least 4s. The requirement is verified with the test metric of EIRP (Link=TX beam peak direction, </w:t>
      </w:r>
      <w:proofErr w:type="spellStart"/>
      <w:r w:rsidRPr="00B62173">
        <w:t>Meas</w:t>
      </w:r>
      <w:proofErr w:type="spellEnd"/>
      <w:r w:rsidRPr="00B62173">
        <w:t xml:space="preserve">=Link angle) and in the test Z is set to 20 when maxUplinkDutyCycle-FR2 is less than 20 or not </w:t>
      </w:r>
      <w:proofErr w:type="gramStart"/>
      <w:r w:rsidRPr="00B62173">
        <w:t>reported, and</w:t>
      </w:r>
      <w:proofErr w:type="gramEnd"/>
      <w:r w:rsidRPr="00B62173">
        <w:t xml:space="preserve">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1CDC4D34" w14:textId="77777777" w:rsidR="00F05D1B" w:rsidRPr="00B62173" w:rsidRDefault="00F05D1B" w:rsidP="00F05D1B">
      <w:pPr>
        <w:rPr>
          <w:lang w:eastAsia="zh-CN"/>
        </w:rPr>
      </w:pPr>
      <w:r w:rsidRPr="00B62173">
        <w:rPr>
          <w:lang w:eastAsia="zh-CN"/>
        </w:rPr>
        <w:t xml:space="preserve">When UL gap for Tx power management is configured and activated, the reported </w:t>
      </w:r>
      <w:r w:rsidRPr="00B62173">
        <w:t>P-</w:t>
      </w:r>
      <w:proofErr w:type="spellStart"/>
      <w:proofErr w:type="gramStart"/>
      <w:r w:rsidRPr="00B62173">
        <w:t>MPR</w:t>
      </w:r>
      <w:r w:rsidRPr="00B62173">
        <w:rPr>
          <w:vertAlign w:val="subscript"/>
        </w:rPr>
        <w:t>f,c</w:t>
      </w:r>
      <w:proofErr w:type="spellEnd"/>
      <w:proofErr w:type="gram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4A8A9124" w14:textId="77777777" w:rsidR="00F05D1B" w:rsidRPr="00B62173" w:rsidRDefault="00F05D1B" w:rsidP="00F05D1B">
      <w:pPr>
        <w:rPr>
          <w:lang w:eastAsia="zh-CN"/>
        </w:rPr>
      </w:pPr>
      <w:r w:rsidRPr="00B62173">
        <w:rPr>
          <w:lang w:eastAsia="zh-CN"/>
        </w:rPr>
        <w:t>The normative reference for this requirement is TS 38.101-2 [3] clause 6.2.5.</w:t>
      </w:r>
    </w:p>
    <w:p w14:paraId="40EEF655" w14:textId="77777777" w:rsidR="00F05D1B" w:rsidRPr="00B62173" w:rsidRDefault="00F05D1B" w:rsidP="00F05D1B">
      <w:pPr>
        <w:ind w:left="284"/>
      </w:pPr>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C4A3917" w14:textId="77777777" w:rsidR="00F05D1B" w:rsidRDefault="00F05D1B" w:rsidP="00F05D1B">
      <w:pPr>
        <w:rPr>
          <w:ins w:id="2" w:author="Ashwin Mohan" w:date="2024-02-16T21:59:00Z"/>
        </w:rPr>
      </w:pPr>
      <w:ins w:id="3" w:author="Ashwin Mohan" w:date="2024-02-16T21:59:00Z">
        <w:r>
          <w:t xml:space="preserve">The UL gap patterns for TX power management are listed in Table 6.2.5.3-1 if UE supports the UL gap for Tx power management, and the UE shall support at least one of UL MGP#1 and UL MGP#3. All other UL MGPs </w:t>
        </w:r>
        <w:proofErr w:type="gramStart"/>
        <w:r>
          <w:t>are</w:t>
        </w:r>
        <w:proofErr w:type="gramEnd"/>
        <w:r>
          <w:t xml:space="preserve"> optional.  </w:t>
        </w:r>
      </w:ins>
    </w:p>
    <w:p w14:paraId="467D1341" w14:textId="762D1234" w:rsidR="00F05D1B" w:rsidRDefault="00F05D1B" w:rsidP="00F05D1B">
      <w:pPr>
        <w:pStyle w:val="TH"/>
        <w:rPr>
          <w:ins w:id="4" w:author="Ashwin Mohan" w:date="2024-02-16T21:59:00Z"/>
          <w:lang w:val="en-US" w:eastAsia="zh-CN"/>
        </w:rPr>
      </w:pPr>
      <w:ins w:id="5" w:author="Ashwin Mohan" w:date="2024-02-16T21:59:00Z">
        <w:r>
          <w:t>Table 6.</w:t>
        </w:r>
        <w:r>
          <w:t>2.</w:t>
        </w:r>
        <w:r>
          <w:t>5.3-1: UL Gap Pattern Configurations</w:t>
        </w:r>
      </w:ins>
    </w:p>
    <w:tbl>
      <w:tblPr>
        <w:tblStyle w:val="TableGrid"/>
        <w:tblW w:w="8815" w:type="dxa"/>
        <w:jc w:val="center"/>
        <w:tblLook w:val="04A0" w:firstRow="1" w:lastRow="0" w:firstColumn="1" w:lastColumn="0" w:noHBand="0" w:noVBand="1"/>
      </w:tblPr>
      <w:tblGrid>
        <w:gridCol w:w="1975"/>
        <w:gridCol w:w="2880"/>
        <w:gridCol w:w="3960"/>
      </w:tblGrid>
      <w:tr w:rsidR="00F05D1B" w14:paraId="24882673" w14:textId="77777777" w:rsidTr="00E24235">
        <w:trPr>
          <w:trHeight w:val="524"/>
          <w:jc w:val="center"/>
          <w:ins w:id="6"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47586DAB" w14:textId="77777777" w:rsidR="00F05D1B" w:rsidRDefault="00F05D1B" w:rsidP="00E24235">
            <w:pPr>
              <w:pStyle w:val="TAH"/>
              <w:rPr>
                <w:ins w:id="7" w:author="Ashwin Mohan" w:date="2024-02-16T21:59:00Z"/>
              </w:rPr>
            </w:pPr>
            <w:ins w:id="8" w:author="Ashwin Mohan" w:date="2024-02-16T21:59:00Z">
              <w:r>
                <w:t> </w:t>
              </w:r>
            </w:ins>
          </w:p>
        </w:tc>
        <w:tc>
          <w:tcPr>
            <w:tcW w:w="2880" w:type="dxa"/>
            <w:tcBorders>
              <w:top w:val="single" w:sz="4" w:space="0" w:color="auto"/>
              <w:left w:val="single" w:sz="4" w:space="0" w:color="auto"/>
              <w:bottom w:val="single" w:sz="4" w:space="0" w:color="auto"/>
              <w:right w:val="single" w:sz="4" w:space="0" w:color="auto"/>
            </w:tcBorders>
            <w:hideMark/>
          </w:tcPr>
          <w:p w14:paraId="267416C9" w14:textId="77777777" w:rsidR="00F05D1B" w:rsidRDefault="00F05D1B" w:rsidP="00E24235">
            <w:pPr>
              <w:pStyle w:val="TAH"/>
              <w:rPr>
                <w:ins w:id="9" w:author="Ashwin Mohan" w:date="2024-02-16T21:59:00Z"/>
              </w:rPr>
            </w:pPr>
            <w:ins w:id="10" w:author="Ashwin Mohan" w:date="2024-02-16T21:59: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4E9AD271" w14:textId="77777777" w:rsidR="00F05D1B" w:rsidRDefault="00F05D1B" w:rsidP="00E24235">
            <w:pPr>
              <w:pStyle w:val="TAH"/>
              <w:rPr>
                <w:ins w:id="11" w:author="Ashwin Mohan" w:date="2024-02-16T21:59:00Z"/>
              </w:rPr>
            </w:pPr>
            <w:ins w:id="12" w:author="Ashwin Mohan" w:date="2024-02-16T21:59:00Z">
              <w:r>
                <w:t>UL gap repetition periodicity (UGRP) [</w:t>
              </w:r>
              <w:proofErr w:type="spellStart"/>
              <w:r>
                <w:t>ms</w:t>
              </w:r>
              <w:proofErr w:type="spellEnd"/>
              <w:r>
                <w:t>] </w:t>
              </w:r>
            </w:ins>
          </w:p>
        </w:tc>
      </w:tr>
      <w:tr w:rsidR="00F05D1B" w14:paraId="23810A39" w14:textId="77777777" w:rsidTr="00E24235">
        <w:trPr>
          <w:jc w:val="center"/>
          <w:ins w:id="13"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637C4C0" w14:textId="77777777" w:rsidR="00F05D1B" w:rsidRDefault="00F05D1B" w:rsidP="00E24235">
            <w:pPr>
              <w:pStyle w:val="TAL"/>
              <w:rPr>
                <w:ins w:id="14" w:author="Ashwin Mohan" w:date="2024-02-16T21:59:00Z"/>
              </w:rPr>
            </w:pPr>
            <w:ins w:id="15" w:author="Ashwin Mohan" w:date="2024-02-16T21:59: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7483AB5A" w14:textId="4E015611" w:rsidR="00F05D1B" w:rsidRDefault="00F05D1B" w:rsidP="00F05D1B">
            <w:pPr>
              <w:pStyle w:val="TAL"/>
              <w:jc w:val="center"/>
              <w:rPr>
                <w:ins w:id="16" w:author="Ashwin Mohan" w:date="2024-02-16T21:59:00Z"/>
              </w:rPr>
              <w:pPrChange w:id="17" w:author="Ashwin Mohan" w:date="2024-02-16T22:00:00Z">
                <w:pPr>
                  <w:pStyle w:val="TAL"/>
                </w:pPr>
              </w:pPrChange>
            </w:pPr>
            <w:ins w:id="18"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7A517EF9" w14:textId="6E4281CB" w:rsidR="00F05D1B" w:rsidRDefault="00F05D1B" w:rsidP="00F05D1B">
            <w:pPr>
              <w:pStyle w:val="TAL"/>
              <w:jc w:val="center"/>
              <w:rPr>
                <w:ins w:id="19" w:author="Ashwin Mohan" w:date="2024-02-16T21:59:00Z"/>
              </w:rPr>
              <w:pPrChange w:id="20" w:author="Ashwin Mohan" w:date="2024-02-16T22:00:00Z">
                <w:pPr>
                  <w:pStyle w:val="TAL"/>
                </w:pPr>
              </w:pPrChange>
            </w:pPr>
            <w:ins w:id="21" w:author="Ashwin Mohan" w:date="2024-02-16T21:59:00Z">
              <w:r>
                <w:t>20</w:t>
              </w:r>
            </w:ins>
          </w:p>
        </w:tc>
      </w:tr>
      <w:tr w:rsidR="00F05D1B" w14:paraId="4576769F" w14:textId="77777777" w:rsidTr="00E24235">
        <w:trPr>
          <w:jc w:val="center"/>
          <w:ins w:id="22"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2871F89C" w14:textId="77777777" w:rsidR="00F05D1B" w:rsidRDefault="00F05D1B" w:rsidP="00E24235">
            <w:pPr>
              <w:pStyle w:val="TAL"/>
              <w:rPr>
                <w:ins w:id="23" w:author="Ashwin Mohan" w:date="2024-02-16T21:59:00Z"/>
              </w:rPr>
            </w:pPr>
            <w:ins w:id="24" w:author="Ashwin Mohan" w:date="2024-02-16T21:59: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375B5296" w14:textId="244FB001" w:rsidR="00F05D1B" w:rsidRDefault="00F05D1B" w:rsidP="00F05D1B">
            <w:pPr>
              <w:pStyle w:val="TAL"/>
              <w:jc w:val="center"/>
              <w:rPr>
                <w:ins w:id="25" w:author="Ashwin Mohan" w:date="2024-02-16T21:59:00Z"/>
              </w:rPr>
              <w:pPrChange w:id="26" w:author="Ashwin Mohan" w:date="2024-02-16T22:00:00Z">
                <w:pPr>
                  <w:pStyle w:val="TAL"/>
                </w:pPr>
              </w:pPrChange>
            </w:pPr>
            <w:ins w:id="27"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457C1D22" w14:textId="087A3CBD" w:rsidR="00F05D1B" w:rsidRDefault="00F05D1B" w:rsidP="00F05D1B">
            <w:pPr>
              <w:pStyle w:val="TAL"/>
              <w:jc w:val="center"/>
              <w:rPr>
                <w:ins w:id="28" w:author="Ashwin Mohan" w:date="2024-02-16T21:59:00Z"/>
              </w:rPr>
              <w:pPrChange w:id="29" w:author="Ashwin Mohan" w:date="2024-02-16T22:00:00Z">
                <w:pPr>
                  <w:pStyle w:val="TAL"/>
                </w:pPr>
              </w:pPrChange>
            </w:pPr>
            <w:ins w:id="30" w:author="Ashwin Mohan" w:date="2024-02-16T21:59:00Z">
              <w:r>
                <w:t>40</w:t>
              </w:r>
            </w:ins>
          </w:p>
        </w:tc>
      </w:tr>
      <w:tr w:rsidR="00F05D1B" w14:paraId="03EC4746" w14:textId="77777777" w:rsidTr="00E24235">
        <w:trPr>
          <w:jc w:val="center"/>
          <w:ins w:id="31"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6CB1805C" w14:textId="77777777" w:rsidR="00F05D1B" w:rsidRDefault="00F05D1B" w:rsidP="00E24235">
            <w:pPr>
              <w:pStyle w:val="TAL"/>
              <w:rPr>
                <w:ins w:id="32" w:author="Ashwin Mohan" w:date="2024-02-16T21:59:00Z"/>
              </w:rPr>
            </w:pPr>
            <w:ins w:id="33" w:author="Ashwin Mohan" w:date="2024-02-16T21:59: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0963803" w14:textId="201FEA6F" w:rsidR="00F05D1B" w:rsidRDefault="00F05D1B" w:rsidP="00F05D1B">
            <w:pPr>
              <w:pStyle w:val="TAL"/>
              <w:jc w:val="center"/>
              <w:rPr>
                <w:ins w:id="34" w:author="Ashwin Mohan" w:date="2024-02-16T21:59:00Z"/>
              </w:rPr>
              <w:pPrChange w:id="35" w:author="Ashwin Mohan" w:date="2024-02-16T22:00:00Z">
                <w:pPr>
                  <w:pStyle w:val="TAL"/>
                </w:pPr>
              </w:pPrChange>
            </w:pPr>
            <w:ins w:id="36" w:author="Ashwin Mohan" w:date="2024-02-16T21:59:00Z">
              <w:r>
                <w:t>0.5</w:t>
              </w:r>
            </w:ins>
          </w:p>
        </w:tc>
        <w:tc>
          <w:tcPr>
            <w:tcW w:w="3960" w:type="dxa"/>
            <w:tcBorders>
              <w:top w:val="single" w:sz="4" w:space="0" w:color="auto"/>
              <w:left w:val="single" w:sz="4" w:space="0" w:color="auto"/>
              <w:bottom w:val="single" w:sz="4" w:space="0" w:color="auto"/>
              <w:right w:val="single" w:sz="4" w:space="0" w:color="auto"/>
            </w:tcBorders>
            <w:hideMark/>
          </w:tcPr>
          <w:p w14:paraId="4DEFCF30" w14:textId="5478D907" w:rsidR="00F05D1B" w:rsidRDefault="00F05D1B" w:rsidP="00F05D1B">
            <w:pPr>
              <w:pStyle w:val="TAL"/>
              <w:jc w:val="center"/>
              <w:rPr>
                <w:ins w:id="37" w:author="Ashwin Mohan" w:date="2024-02-16T21:59:00Z"/>
              </w:rPr>
              <w:pPrChange w:id="38" w:author="Ashwin Mohan" w:date="2024-02-16T22:00:00Z">
                <w:pPr>
                  <w:pStyle w:val="TAL"/>
                </w:pPr>
              </w:pPrChange>
            </w:pPr>
            <w:ins w:id="39" w:author="Ashwin Mohan" w:date="2024-02-16T21:59:00Z">
              <w:r>
                <w:t>160</w:t>
              </w:r>
            </w:ins>
          </w:p>
        </w:tc>
      </w:tr>
      <w:tr w:rsidR="00F05D1B" w14:paraId="47FF1D82" w14:textId="77777777" w:rsidTr="00E24235">
        <w:trPr>
          <w:trHeight w:val="524"/>
          <w:jc w:val="center"/>
          <w:ins w:id="40"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A76EBF3" w14:textId="77777777" w:rsidR="00F05D1B" w:rsidRDefault="00F05D1B" w:rsidP="00E24235">
            <w:pPr>
              <w:pStyle w:val="TAL"/>
              <w:rPr>
                <w:ins w:id="41" w:author="Ashwin Mohan" w:date="2024-02-16T21:59:00Z"/>
              </w:rPr>
            </w:pPr>
            <w:ins w:id="42" w:author="Ashwin Mohan" w:date="2024-02-16T21:59: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5F46807F" w14:textId="77777777" w:rsidR="00F05D1B" w:rsidRDefault="00F05D1B" w:rsidP="00F05D1B">
            <w:pPr>
              <w:pStyle w:val="TAL"/>
              <w:jc w:val="center"/>
              <w:rPr>
                <w:ins w:id="43" w:author="Ashwin Mohan" w:date="2024-02-16T21:59:00Z"/>
              </w:rPr>
              <w:pPrChange w:id="44" w:author="Ashwin Mohan" w:date="2024-02-16T22:00:00Z">
                <w:pPr>
                  <w:pStyle w:val="TAL"/>
                </w:pPr>
              </w:pPrChange>
            </w:pPr>
            <w:ins w:id="45" w:author="Ashwin Mohan" w:date="2024-02-16T21:59:00Z">
              <w:r>
                <w:t>0.125 when SCS of active UL BWP =120kHz</w:t>
              </w:r>
            </w:ins>
          </w:p>
          <w:p w14:paraId="2EBC8352" w14:textId="77777777" w:rsidR="00F05D1B" w:rsidRDefault="00F05D1B" w:rsidP="00F05D1B">
            <w:pPr>
              <w:pStyle w:val="TAL"/>
              <w:jc w:val="center"/>
              <w:rPr>
                <w:ins w:id="46" w:author="Ashwin Mohan" w:date="2024-02-16T21:59:00Z"/>
                <w:b/>
                <w:bCs/>
              </w:rPr>
              <w:pPrChange w:id="47" w:author="Ashwin Mohan" w:date="2024-02-16T22:00:00Z">
                <w:pPr>
                  <w:pStyle w:val="TAL"/>
                </w:pPr>
              </w:pPrChange>
            </w:pPr>
            <w:ins w:id="48" w:author="Ashwin Mohan" w:date="2024-02-16T21:59:00Z">
              <w: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1106ABF2" w14:textId="77777777" w:rsidR="00F05D1B" w:rsidRDefault="00F05D1B" w:rsidP="00F05D1B">
            <w:pPr>
              <w:pStyle w:val="TAL"/>
              <w:jc w:val="center"/>
              <w:rPr>
                <w:ins w:id="49" w:author="Ashwin Mohan" w:date="2024-02-16T21:59:00Z"/>
              </w:rPr>
              <w:pPrChange w:id="50" w:author="Ashwin Mohan" w:date="2024-02-16T22:00:00Z">
                <w:pPr>
                  <w:pStyle w:val="TAL"/>
                </w:pPr>
              </w:pPrChange>
            </w:pPr>
            <w:ins w:id="51" w:author="Ashwin Mohan" w:date="2024-02-16T21:59:00Z">
              <w:r>
                <w:t>5</w:t>
              </w:r>
            </w:ins>
          </w:p>
        </w:tc>
      </w:tr>
    </w:tbl>
    <w:p w14:paraId="211BDFB7" w14:textId="77777777" w:rsidR="00F05D1B" w:rsidRDefault="00F05D1B" w:rsidP="00F05D1B">
      <w:pPr>
        <w:rPr>
          <w:ins w:id="52" w:author="Ashwin Mohan" w:date="2024-02-16T21:59:00Z"/>
          <w:highlight w:val="yellow"/>
        </w:rPr>
      </w:pPr>
    </w:p>
    <w:p w14:paraId="45624101" w14:textId="77777777" w:rsidR="00F05D1B" w:rsidRDefault="00F05D1B" w:rsidP="00F05D1B">
      <w:pPr>
        <w:rPr>
          <w:ins w:id="53" w:author="Ashwin Mohan" w:date="2024-02-16T21:59:00Z"/>
          <w:iCs/>
          <w:strike/>
          <w:noProof/>
        </w:rPr>
      </w:pPr>
      <w:ins w:id="54" w:author="Ashwin Mohan" w:date="2024-02-16T21:59:00Z">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ins>
    </w:p>
    <w:p w14:paraId="65648ED0" w14:textId="77777777" w:rsidR="00F05D1B" w:rsidRDefault="00F05D1B" w:rsidP="00F05D1B">
      <w:pPr>
        <w:spacing w:after="0"/>
        <w:rPr>
          <w:ins w:id="55" w:author="Ashwin Mohan" w:date="2024-02-16T21:59:00Z"/>
        </w:rPr>
      </w:pPr>
      <w:ins w:id="56" w:author="Ashwin Mohan" w:date="2024-02-16T21:59:00Z">
        <w:r>
          <w:t xml:space="preserve">When an UL gap overlaps with an uplink transmission in NR serving cells in FR2 single CC or FR2 intra-band CA or </w:t>
        </w:r>
        <w:r w:rsidRPr="001C6B47">
          <w:t>FR2 inter-band CA where UE does not support tx-Support-UL-GapFR2-r17</w:t>
        </w:r>
        <w:r>
          <w:t>, then the UE is not required to conduct any transmission during the UL gap on the NR serving cells other than</w:t>
        </w:r>
        <w:r>
          <w:rPr>
            <w:sz w:val="21"/>
            <w:szCs w:val="21"/>
          </w:rPr>
          <w:t xml:space="preserve"> those listed in Clause 5.30 in TS 38.321 [7]</w:t>
        </w:r>
        <w:r>
          <w:t>.</w:t>
        </w:r>
      </w:ins>
    </w:p>
    <w:p w14:paraId="1EF36E22" w14:textId="77777777" w:rsidR="00F05D1B" w:rsidRDefault="00F05D1B" w:rsidP="00F05D1B">
      <w:pPr>
        <w:rPr>
          <w:noProof/>
        </w:rPr>
      </w:pPr>
    </w:p>
    <w:p w14:paraId="1F130601" w14:textId="25CCD81B" w:rsidR="00F05D1B" w:rsidRPr="00F05D1B" w:rsidRDefault="00F05D1B" w:rsidP="00F05D1B">
      <w:pPr>
        <w:rPr>
          <w:b/>
          <w:bCs/>
          <w:noProof/>
          <w:sz w:val="24"/>
          <w:szCs w:val="24"/>
        </w:rPr>
      </w:pPr>
      <w:r w:rsidRPr="00F05D1B">
        <w:rPr>
          <w:b/>
          <w:bCs/>
          <w:noProof/>
          <w:sz w:val="24"/>
          <w:szCs w:val="24"/>
          <w:highlight w:val="green"/>
        </w:rPr>
        <w:t>&lt;</w:t>
      </w:r>
      <w:r>
        <w:rPr>
          <w:b/>
          <w:bCs/>
          <w:noProof/>
          <w:sz w:val="24"/>
          <w:szCs w:val="24"/>
          <w:highlight w:val="green"/>
        </w:rPr>
        <w:t>End of changes</w:t>
      </w:r>
      <w:r w:rsidRPr="00F05D1B">
        <w:rPr>
          <w:b/>
          <w:bCs/>
          <w:noProof/>
          <w:sz w:val="24"/>
          <w:szCs w:val="24"/>
          <w:highlight w:val="green"/>
        </w:rPr>
        <w:t>&gt;</w:t>
      </w:r>
    </w:p>
    <w:p w14:paraId="75566629" w14:textId="77777777" w:rsidR="00F05D1B" w:rsidRDefault="00F05D1B">
      <w:pPr>
        <w:rPr>
          <w:noProof/>
        </w:rPr>
      </w:pPr>
    </w:p>
    <w:sectPr w:rsidR="00F05D1B" w:rsidSect="00F176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BFBA" w14:textId="77777777" w:rsidR="00F1762F" w:rsidRDefault="00F1762F">
      <w:r>
        <w:separator/>
      </w:r>
    </w:p>
  </w:endnote>
  <w:endnote w:type="continuationSeparator" w:id="0">
    <w:p w14:paraId="1587B19E" w14:textId="77777777" w:rsidR="00F1762F" w:rsidRDefault="00F1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F653" w14:textId="77777777" w:rsidR="00F1762F" w:rsidRDefault="00F1762F">
      <w:r>
        <w:separator/>
      </w:r>
    </w:p>
  </w:footnote>
  <w:footnote w:type="continuationSeparator" w:id="0">
    <w:p w14:paraId="2E9C0530" w14:textId="77777777" w:rsidR="00F1762F" w:rsidRDefault="00F1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5D1B"/>
    <w:rsid w:val="00F176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5D1B"/>
    <w:rPr>
      <w:rFonts w:ascii="Arial" w:hAnsi="Arial"/>
      <w:lang w:val="en-GB" w:eastAsia="en-US"/>
    </w:rPr>
  </w:style>
  <w:style w:type="character" w:customStyle="1" w:styleId="TALCar">
    <w:name w:val="TAL Car"/>
    <w:link w:val="TAL"/>
    <w:qFormat/>
    <w:rsid w:val="00F05D1B"/>
    <w:rPr>
      <w:rFonts w:ascii="Arial" w:hAnsi="Arial"/>
      <w:sz w:val="18"/>
      <w:lang w:val="en-GB" w:eastAsia="en-US"/>
    </w:rPr>
  </w:style>
  <w:style w:type="character" w:customStyle="1" w:styleId="TAHCar">
    <w:name w:val="TAH Car"/>
    <w:link w:val="TAH"/>
    <w:qFormat/>
    <w:rsid w:val="00F05D1B"/>
    <w:rPr>
      <w:rFonts w:ascii="Arial" w:hAnsi="Arial"/>
      <w:b/>
      <w:sz w:val="18"/>
      <w:lang w:val="en-GB" w:eastAsia="en-US"/>
    </w:rPr>
  </w:style>
  <w:style w:type="character" w:customStyle="1" w:styleId="THChar">
    <w:name w:val="TH Char"/>
    <w:link w:val="TH"/>
    <w:qFormat/>
    <w:rsid w:val="00F05D1B"/>
    <w:rPr>
      <w:rFonts w:ascii="Arial" w:hAnsi="Arial"/>
      <w:b/>
      <w:lang w:val="en-GB" w:eastAsia="en-US"/>
    </w:rPr>
  </w:style>
  <w:style w:type="table" w:styleId="TableGrid">
    <w:name w:val="Table Grid"/>
    <w:aliases w:val="SGS Table Basic 1"/>
    <w:basedOn w:val="TableNormal"/>
    <w:qFormat/>
    <w:rsid w:val="00F0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2024-02-17T06:02:00Z</dcterms:created>
  <dcterms:modified xsi:type="dcterms:W3CDTF">2024-02-17T06:02:00Z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R5-241429</vt:lpwstr>
  </property>
  <property fmtid="{D5CDD505-2E9C-101B-9397-08002B2CF9AE}" pid="10" name="Spec#">
    <vt:lpwstr>38.521-2</vt:lpwstr>
  </property>
  <property fmtid="{D5CDD505-2E9C-101B-9397-08002B2CF9AE}" pid="11" name="Cr#">
    <vt:lpwstr>1035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FR2 Tx Power test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